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CE2" w:rsidRPr="00EA6D47" w:rsidRDefault="001C23B1" w:rsidP="001C23B1">
      <w:pPr>
        <w:jc w:val="center"/>
        <w:rPr>
          <w:rFonts w:ascii="Arial" w:hAnsi="Arial" w:cs="Arial"/>
          <w:sz w:val="40"/>
          <w:szCs w:val="40"/>
        </w:rPr>
      </w:pPr>
      <w:bookmarkStart w:id="0" w:name="_Toc372297482"/>
      <w:bookmarkStart w:id="1" w:name="_Toc372297612"/>
      <w:r w:rsidRPr="00EA6D47">
        <w:rPr>
          <w:rFonts w:ascii="Arial" w:hAnsi="Arial" w:cs="Arial"/>
          <w:sz w:val="40"/>
          <w:szCs w:val="40"/>
        </w:rPr>
        <w:t>Definition of radio parameters</w:t>
      </w:r>
    </w:p>
    <w:p w:rsidR="00700A2F" w:rsidRPr="002721A5" w:rsidRDefault="00700A2F" w:rsidP="001C23B1">
      <w:pPr>
        <w:jc w:val="center"/>
        <w:rPr>
          <w:rFonts w:ascii="Arial" w:hAnsi="Arial" w:cs="Arial"/>
          <w:sz w:val="32"/>
          <w:szCs w:val="32"/>
        </w:rPr>
      </w:pPr>
      <w:r w:rsidRPr="002721A5">
        <w:rPr>
          <w:rFonts w:ascii="Arial" w:hAnsi="Arial" w:cs="Arial"/>
          <w:sz w:val="32"/>
          <w:szCs w:val="32"/>
        </w:rPr>
        <w:t xml:space="preserve">Attachment to </w:t>
      </w:r>
      <w:r w:rsidR="00CC78EA">
        <w:rPr>
          <w:rFonts w:ascii="Arial" w:hAnsi="Arial" w:cs="Arial"/>
          <w:sz w:val="32"/>
          <w:szCs w:val="32"/>
        </w:rPr>
        <w:t>A</w:t>
      </w:r>
      <w:bookmarkStart w:id="2" w:name="_GoBack"/>
      <w:bookmarkEnd w:id="2"/>
      <w:r w:rsidRPr="002721A5">
        <w:rPr>
          <w:rFonts w:ascii="Arial" w:hAnsi="Arial" w:cs="Arial"/>
          <w:sz w:val="32"/>
          <w:szCs w:val="32"/>
        </w:rPr>
        <w:t xml:space="preserve">nnex B </w:t>
      </w:r>
      <w:r w:rsidR="00804C05">
        <w:rPr>
          <w:rFonts w:ascii="Arial" w:hAnsi="Arial" w:cs="Arial"/>
          <w:sz w:val="32"/>
          <w:szCs w:val="32"/>
        </w:rPr>
        <w:t>from clause B.4</w:t>
      </w:r>
      <w:r w:rsidR="006F0183">
        <w:rPr>
          <w:rFonts w:ascii="Arial" w:hAnsi="Arial" w:cs="Arial"/>
          <w:sz w:val="32"/>
          <w:szCs w:val="32"/>
        </w:rPr>
        <w:t xml:space="preserve"> to B.7</w:t>
      </w:r>
      <w:r w:rsidR="00804C05">
        <w:rPr>
          <w:rFonts w:ascii="Arial" w:hAnsi="Arial" w:cs="Arial"/>
          <w:sz w:val="32"/>
          <w:szCs w:val="32"/>
        </w:rPr>
        <w:t xml:space="preserve"> of </w:t>
      </w:r>
      <w:r w:rsidRPr="002721A5">
        <w:rPr>
          <w:rFonts w:ascii="Arial" w:hAnsi="Arial" w:cs="Arial"/>
          <w:sz w:val="32"/>
          <w:szCs w:val="32"/>
        </w:rPr>
        <w:t>ETSI TR 103 265 (V1.</w:t>
      </w:r>
      <w:r w:rsidR="008359AC">
        <w:rPr>
          <w:rFonts w:ascii="Arial" w:hAnsi="Arial" w:cs="Arial"/>
          <w:sz w:val="32"/>
          <w:szCs w:val="32"/>
        </w:rPr>
        <w:t>3</w:t>
      </w:r>
      <w:r w:rsidRPr="002721A5">
        <w:rPr>
          <w:rFonts w:ascii="Arial" w:hAnsi="Arial" w:cs="Arial"/>
          <w:sz w:val="32"/>
          <w:szCs w:val="32"/>
        </w:rPr>
        <w:t>.1)</w:t>
      </w:r>
    </w:p>
    <w:p w:rsidR="00C22C38" w:rsidRDefault="008F64D7">
      <w:pPr>
        <w:pStyle w:val="TOC1"/>
        <w:rPr>
          <w:rFonts w:asciiTheme="minorHAnsi" w:eastAsiaTheme="minorEastAsia" w:hAnsiTheme="minorHAnsi" w:cstheme="minorBidi"/>
          <w:szCs w:val="22"/>
          <w:lang w:eastAsia="en-GB"/>
        </w:rPr>
      </w:pPr>
      <w:r>
        <w:rPr>
          <w:b/>
        </w:rPr>
        <w:fldChar w:fldCharType="begin"/>
      </w:r>
      <w:r>
        <w:instrText xml:space="preserve"> TOC \o \w "1-9"</w:instrText>
      </w:r>
      <w:r>
        <w:rPr>
          <w:b/>
        </w:rPr>
        <w:fldChar w:fldCharType="separate"/>
      </w:r>
      <w:r w:rsidR="00C22C38">
        <w:t>B.4</w:t>
      </w:r>
      <w:r w:rsidR="00C22C38">
        <w:tab/>
        <w:t>Definitions found in the set of ESs (with new scripts)</w:t>
      </w:r>
      <w:r w:rsidR="00C22C38">
        <w:tab/>
      </w:r>
      <w:r w:rsidR="00C22C38">
        <w:fldChar w:fldCharType="begin"/>
      </w:r>
      <w:r w:rsidR="00C22C38">
        <w:instrText xml:space="preserve"> PAGEREF _Toc4484545 \h </w:instrText>
      </w:r>
      <w:r w:rsidR="00C22C38">
        <w:fldChar w:fldCharType="separate"/>
      </w:r>
      <w:r w:rsidR="00C22C38">
        <w:t>1</w:t>
      </w:r>
      <w:r w:rsidR="00C22C38">
        <w:fldChar w:fldCharType="end"/>
      </w:r>
    </w:p>
    <w:p w:rsidR="00C22C38" w:rsidRDefault="00C22C38">
      <w:pPr>
        <w:pStyle w:val="TOC2"/>
        <w:rPr>
          <w:rFonts w:asciiTheme="minorHAnsi" w:eastAsiaTheme="minorEastAsia" w:hAnsiTheme="minorHAnsi" w:cstheme="minorBidi"/>
          <w:sz w:val="22"/>
          <w:szCs w:val="22"/>
          <w:lang w:eastAsia="en-GB"/>
        </w:rPr>
      </w:pPr>
      <w:r>
        <w:t>B.4.1</w:t>
      </w:r>
      <w:r>
        <w:tab/>
        <w:t>Introduction</w:t>
      </w:r>
      <w:r>
        <w:tab/>
      </w:r>
      <w:r>
        <w:fldChar w:fldCharType="begin"/>
      </w:r>
      <w:r>
        <w:instrText xml:space="preserve"> PAGEREF _Toc4484546 \h </w:instrText>
      </w:r>
      <w:r>
        <w:fldChar w:fldCharType="separate"/>
      </w:r>
      <w:r>
        <w:t>1</w:t>
      </w:r>
      <w:r>
        <w:fldChar w:fldCharType="end"/>
      </w:r>
    </w:p>
    <w:p w:rsidR="00C22C38" w:rsidRDefault="00C22C38">
      <w:pPr>
        <w:pStyle w:val="TOC2"/>
        <w:rPr>
          <w:rFonts w:asciiTheme="minorHAnsi" w:eastAsiaTheme="minorEastAsia" w:hAnsiTheme="minorHAnsi" w:cstheme="minorBidi"/>
          <w:sz w:val="22"/>
          <w:szCs w:val="22"/>
          <w:lang w:eastAsia="en-GB"/>
        </w:rPr>
      </w:pPr>
      <w:r>
        <w:t>B.4.2</w:t>
      </w:r>
      <w:r>
        <w:tab/>
        <w:t>Table of all the ESs showing the number of definitions found</w:t>
      </w:r>
      <w:r>
        <w:tab/>
      </w:r>
      <w:r>
        <w:fldChar w:fldCharType="begin"/>
      </w:r>
      <w:r>
        <w:instrText xml:space="preserve"> PAGEREF _Toc4484547 \h </w:instrText>
      </w:r>
      <w:r>
        <w:fldChar w:fldCharType="separate"/>
      </w:r>
      <w:r>
        <w:t>1</w:t>
      </w:r>
      <w:r>
        <w:fldChar w:fldCharType="end"/>
      </w:r>
    </w:p>
    <w:p w:rsidR="00C22C38" w:rsidRDefault="00C22C38">
      <w:pPr>
        <w:pStyle w:val="TOC2"/>
        <w:rPr>
          <w:rFonts w:asciiTheme="minorHAnsi" w:eastAsiaTheme="minorEastAsia" w:hAnsiTheme="minorHAnsi" w:cstheme="minorBidi"/>
          <w:sz w:val="22"/>
          <w:szCs w:val="22"/>
          <w:lang w:eastAsia="en-GB"/>
        </w:rPr>
      </w:pPr>
      <w:r>
        <w:t>B.4.3</w:t>
      </w:r>
      <w:r>
        <w:tab/>
        <w:t>Skipped files (ESs)</w:t>
      </w:r>
      <w:r>
        <w:tab/>
      </w:r>
      <w:r>
        <w:fldChar w:fldCharType="begin"/>
      </w:r>
      <w:r>
        <w:instrText xml:space="preserve"> PAGEREF _Toc4484548 \h </w:instrText>
      </w:r>
      <w:r>
        <w:fldChar w:fldCharType="separate"/>
      </w:r>
      <w:r>
        <w:t>17</w:t>
      </w:r>
      <w:r>
        <w:fldChar w:fldCharType="end"/>
      </w:r>
    </w:p>
    <w:p w:rsidR="00C22C38" w:rsidRDefault="00C22C38">
      <w:pPr>
        <w:pStyle w:val="TOC2"/>
        <w:rPr>
          <w:rFonts w:asciiTheme="minorHAnsi" w:eastAsiaTheme="minorEastAsia" w:hAnsiTheme="minorHAnsi" w:cstheme="minorBidi"/>
          <w:sz w:val="22"/>
          <w:szCs w:val="22"/>
          <w:lang w:eastAsia="en-GB"/>
        </w:rPr>
      </w:pPr>
      <w:r>
        <w:t>B.4.4</w:t>
      </w:r>
      <w:r>
        <w:tab/>
        <w:t>Documents (ESs) without definitions</w:t>
      </w:r>
      <w:r>
        <w:tab/>
      </w:r>
      <w:r>
        <w:fldChar w:fldCharType="begin"/>
      </w:r>
      <w:r>
        <w:instrText xml:space="preserve"> PAGEREF _Toc4484549 \h </w:instrText>
      </w:r>
      <w:r>
        <w:fldChar w:fldCharType="separate"/>
      </w:r>
      <w:r>
        <w:t>17</w:t>
      </w:r>
      <w:r>
        <w:fldChar w:fldCharType="end"/>
      </w:r>
    </w:p>
    <w:p w:rsidR="00C22C38" w:rsidRDefault="00C22C38">
      <w:pPr>
        <w:pStyle w:val="TOC2"/>
        <w:rPr>
          <w:rFonts w:asciiTheme="minorHAnsi" w:eastAsiaTheme="minorEastAsia" w:hAnsiTheme="minorHAnsi" w:cstheme="minorBidi"/>
          <w:sz w:val="22"/>
          <w:szCs w:val="22"/>
          <w:lang w:eastAsia="en-GB"/>
        </w:rPr>
      </w:pPr>
      <w:r>
        <w:t>B.4.5</w:t>
      </w:r>
      <w:r>
        <w:tab/>
        <w:t>List of definitions found in the ESs</w:t>
      </w:r>
      <w:r>
        <w:tab/>
      </w:r>
      <w:r>
        <w:fldChar w:fldCharType="begin"/>
      </w:r>
      <w:r>
        <w:instrText xml:space="preserve"> PAGEREF _Toc4484550 \h </w:instrText>
      </w:r>
      <w:r>
        <w:fldChar w:fldCharType="separate"/>
      </w:r>
      <w:r>
        <w:t>17</w:t>
      </w:r>
      <w:r>
        <w:fldChar w:fldCharType="end"/>
      </w:r>
    </w:p>
    <w:p w:rsidR="00C22C38" w:rsidRDefault="00C22C38">
      <w:pPr>
        <w:pStyle w:val="TOC2"/>
        <w:rPr>
          <w:rFonts w:asciiTheme="minorHAnsi" w:eastAsiaTheme="minorEastAsia" w:hAnsiTheme="minorHAnsi" w:cstheme="minorBidi"/>
          <w:sz w:val="22"/>
          <w:szCs w:val="22"/>
          <w:lang w:eastAsia="en-GB"/>
        </w:rPr>
      </w:pPr>
      <w:r>
        <w:t>B.4.6</w:t>
      </w:r>
      <w:r>
        <w:tab/>
        <w:t>Further comments on definitions in ESs</w:t>
      </w:r>
      <w:r>
        <w:tab/>
      </w:r>
      <w:r>
        <w:fldChar w:fldCharType="begin"/>
      </w:r>
      <w:r>
        <w:instrText xml:space="preserve"> PAGEREF _Toc4484551 \h </w:instrText>
      </w:r>
      <w:r>
        <w:fldChar w:fldCharType="separate"/>
      </w:r>
      <w:r>
        <w:t>190</w:t>
      </w:r>
      <w:r>
        <w:fldChar w:fldCharType="end"/>
      </w:r>
    </w:p>
    <w:p w:rsidR="00C22C38" w:rsidRDefault="00C22C38">
      <w:pPr>
        <w:pStyle w:val="TOC1"/>
        <w:rPr>
          <w:rFonts w:asciiTheme="minorHAnsi" w:eastAsiaTheme="minorEastAsia" w:hAnsiTheme="minorHAnsi" w:cstheme="minorBidi"/>
          <w:szCs w:val="22"/>
          <w:lang w:eastAsia="en-GB"/>
        </w:rPr>
      </w:pPr>
      <w:r>
        <w:t>B.5</w:t>
      </w:r>
      <w:r>
        <w:tab/>
        <w:t>Definitions found in the set of ENs  (with the new scripts)</w:t>
      </w:r>
      <w:r>
        <w:tab/>
      </w:r>
      <w:r>
        <w:fldChar w:fldCharType="begin"/>
      </w:r>
      <w:r>
        <w:instrText xml:space="preserve"> PAGEREF _Toc4484552 \h </w:instrText>
      </w:r>
      <w:r>
        <w:fldChar w:fldCharType="separate"/>
      </w:r>
      <w:r>
        <w:t>191</w:t>
      </w:r>
      <w:r>
        <w:fldChar w:fldCharType="end"/>
      </w:r>
    </w:p>
    <w:p w:rsidR="00C22C38" w:rsidRDefault="00C22C38">
      <w:pPr>
        <w:pStyle w:val="TOC2"/>
        <w:rPr>
          <w:rFonts w:asciiTheme="minorHAnsi" w:eastAsiaTheme="minorEastAsia" w:hAnsiTheme="minorHAnsi" w:cstheme="minorBidi"/>
          <w:sz w:val="22"/>
          <w:szCs w:val="22"/>
          <w:lang w:eastAsia="en-GB"/>
        </w:rPr>
      </w:pPr>
      <w:r>
        <w:t>B.5.1</w:t>
      </w:r>
      <w:r>
        <w:tab/>
        <w:t>Introduction</w:t>
      </w:r>
      <w:r>
        <w:tab/>
      </w:r>
      <w:r>
        <w:fldChar w:fldCharType="begin"/>
      </w:r>
      <w:r>
        <w:instrText xml:space="preserve"> PAGEREF _Toc4484553 \h </w:instrText>
      </w:r>
      <w:r>
        <w:fldChar w:fldCharType="separate"/>
      </w:r>
      <w:r>
        <w:t>191</w:t>
      </w:r>
      <w:r>
        <w:fldChar w:fldCharType="end"/>
      </w:r>
    </w:p>
    <w:p w:rsidR="00C22C38" w:rsidRDefault="00C22C38">
      <w:pPr>
        <w:pStyle w:val="TOC2"/>
        <w:rPr>
          <w:rFonts w:asciiTheme="minorHAnsi" w:eastAsiaTheme="minorEastAsia" w:hAnsiTheme="minorHAnsi" w:cstheme="minorBidi"/>
          <w:sz w:val="22"/>
          <w:szCs w:val="22"/>
          <w:lang w:eastAsia="en-GB"/>
        </w:rPr>
      </w:pPr>
      <w:r>
        <w:t>B.5.2</w:t>
      </w:r>
      <w:r>
        <w:tab/>
        <w:t>Table of all ENs showing the number of definitions found</w:t>
      </w:r>
      <w:r>
        <w:tab/>
      </w:r>
      <w:r>
        <w:fldChar w:fldCharType="begin"/>
      </w:r>
      <w:r>
        <w:instrText xml:space="preserve"> PAGEREF _Toc4484554 \h </w:instrText>
      </w:r>
      <w:r>
        <w:fldChar w:fldCharType="separate"/>
      </w:r>
      <w:r>
        <w:t>191</w:t>
      </w:r>
      <w:r>
        <w:fldChar w:fldCharType="end"/>
      </w:r>
    </w:p>
    <w:p w:rsidR="00C22C38" w:rsidRDefault="00C22C38">
      <w:pPr>
        <w:pStyle w:val="TOC2"/>
        <w:rPr>
          <w:rFonts w:asciiTheme="minorHAnsi" w:eastAsiaTheme="minorEastAsia" w:hAnsiTheme="minorHAnsi" w:cstheme="minorBidi"/>
          <w:sz w:val="22"/>
          <w:szCs w:val="22"/>
          <w:lang w:eastAsia="en-GB"/>
        </w:rPr>
      </w:pPr>
      <w:r>
        <w:t>B.5.3</w:t>
      </w:r>
      <w:r>
        <w:tab/>
        <w:t>Skipped files (ENs)</w:t>
      </w:r>
      <w:r>
        <w:tab/>
      </w:r>
      <w:r>
        <w:fldChar w:fldCharType="begin"/>
      </w:r>
      <w:r>
        <w:instrText xml:space="preserve"> PAGEREF _Toc4484555 \h </w:instrText>
      </w:r>
      <w:r>
        <w:fldChar w:fldCharType="separate"/>
      </w:r>
      <w:r>
        <w:t>223</w:t>
      </w:r>
      <w:r>
        <w:fldChar w:fldCharType="end"/>
      </w:r>
    </w:p>
    <w:p w:rsidR="00C22C38" w:rsidRDefault="00C22C38">
      <w:pPr>
        <w:pStyle w:val="TOC2"/>
        <w:rPr>
          <w:rFonts w:asciiTheme="minorHAnsi" w:eastAsiaTheme="minorEastAsia" w:hAnsiTheme="minorHAnsi" w:cstheme="minorBidi"/>
          <w:sz w:val="22"/>
          <w:szCs w:val="22"/>
          <w:lang w:eastAsia="en-GB"/>
        </w:rPr>
      </w:pPr>
      <w:r>
        <w:t>B.5.4</w:t>
      </w:r>
      <w:r>
        <w:tab/>
        <w:t>Documents (ENs) without definitions</w:t>
      </w:r>
      <w:r>
        <w:tab/>
      </w:r>
      <w:r>
        <w:fldChar w:fldCharType="begin"/>
      </w:r>
      <w:r>
        <w:instrText xml:space="preserve"> PAGEREF _Toc4484556 \h </w:instrText>
      </w:r>
      <w:r>
        <w:fldChar w:fldCharType="separate"/>
      </w:r>
      <w:r>
        <w:t>224</w:t>
      </w:r>
      <w:r>
        <w:fldChar w:fldCharType="end"/>
      </w:r>
    </w:p>
    <w:p w:rsidR="00C22C38" w:rsidRDefault="00C22C38">
      <w:pPr>
        <w:pStyle w:val="TOC2"/>
        <w:rPr>
          <w:rFonts w:asciiTheme="minorHAnsi" w:eastAsiaTheme="minorEastAsia" w:hAnsiTheme="minorHAnsi" w:cstheme="minorBidi"/>
          <w:sz w:val="22"/>
          <w:szCs w:val="22"/>
          <w:lang w:eastAsia="en-GB"/>
        </w:rPr>
      </w:pPr>
      <w:r>
        <w:t>B.5.5</w:t>
      </w:r>
      <w:r>
        <w:tab/>
        <w:t>List of definitions found</w:t>
      </w:r>
      <w:r>
        <w:tab/>
      </w:r>
      <w:r>
        <w:fldChar w:fldCharType="begin"/>
      </w:r>
      <w:r>
        <w:instrText xml:space="preserve"> PAGEREF _Toc4484557 \h </w:instrText>
      </w:r>
      <w:r>
        <w:fldChar w:fldCharType="separate"/>
      </w:r>
      <w:r>
        <w:t>224</w:t>
      </w:r>
      <w:r>
        <w:fldChar w:fldCharType="end"/>
      </w:r>
    </w:p>
    <w:p w:rsidR="00C22C38" w:rsidRDefault="00C22C38">
      <w:pPr>
        <w:pStyle w:val="TOC2"/>
        <w:rPr>
          <w:rFonts w:asciiTheme="minorHAnsi" w:eastAsiaTheme="minorEastAsia" w:hAnsiTheme="minorHAnsi" w:cstheme="minorBidi"/>
          <w:sz w:val="22"/>
          <w:szCs w:val="22"/>
          <w:lang w:eastAsia="en-GB"/>
        </w:rPr>
      </w:pPr>
      <w:r>
        <w:t>B.5.6</w:t>
      </w:r>
      <w:r>
        <w:tab/>
        <w:t>Further comments on definitions in ENs</w:t>
      </w:r>
      <w:r>
        <w:tab/>
      </w:r>
      <w:r>
        <w:fldChar w:fldCharType="begin"/>
      </w:r>
      <w:r>
        <w:instrText xml:space="preserve"> PAGEREF _Toc4484558 \h </w:instrText>
      </w:r>
      <w:r>
        <w:fldChar w:fldCharType="separate"/>
      </w:r>
      <w:r>
        <w:t>692</w:t>
      </w:r>
      <w:r>
        <w:fldChar w:fldCharType="end"/>
      </w:r>
    </w:p>
    <w:p w:rsidR="00C22C38" w:rsidRDefault="00C22C38">
      <w:pPr>
        <w:pStyle w:val="TOC1"/>
        <w:rPr>
          <w:rFonts w:asciiTheme="minorHAnsi" w:eastAsiaTheme="minorEastAsia" w:hAnsiTheme="minorHAnsi" w:cstheme="minorBidi"/>
          <w:szCs w:val="22"/>
          <w:lang w:eastAsia="en-GB"/>
        </w:rPr>
      </w:pPr>
      <w:r>
        <w:t>B.6</w:t>
      </w:r>
      <w:r>
        <w:tab/>
        <w:t>Conclusions</w:t>
      </w:r>
      <w:r>
        <w:tab/>
      </w:r>
      <w:r>
        <w:fldChar w:fldCharType="begin"/>
      </w:r>
      <w:r>
        <w:instrText xml:space="preserve"> PAGEREF _Toc4484559 \h </w:instrText>
      </w:r>
      <w:r>
        <w:fldChar w:fldCharType="separate"/>
      </w:r>
      <w:r>
        <w:t>693</w:t>
      </w:r>
      <w:r>
        <w:fldChar w:fldCharType="end"/>
      </w:r>
    </w:p>
    <w:p w:rsidR="00C22C38" w:rsidRDefault="00C22C38">
      <w:pPr>
        <w:pStyle w:val="TOC1"/>
        <w:rPr>
          <w:rFonts w:asciiTheme="minorHAnsi" w:eastAsiaTheme="minorEastAsia" w:hAnsiTheme="minorHAnsi" w:cstheme="minorBidi"/>
          <w:szCs w:val="22"/>
          <w:lang w:eastAsia="en-GB"/>
        </w:rPr>
      </w:pPr>
      <w:r w:rsidRPr="000A1570">
        <w:rPr>
          <w:rFonts w:eastAsia="MS Mincho"/>
        </w:rPr>
        <w:t>B.7</w:t>
      </w:r>
      <w:r w:rsidRPr="000A1570">
        <w:rPr>
          <w:rFonts w:eastAsia="MS Mincho"/>
        </w:rPr>
        <w:tab/>
        <w:t>Further work</w:t>
      </w:r>
      <w:r>
        <w:tab/>
      </w:r>
      <w:r>
        <w:fldChar w:fldCharType="begin"/>
      </w:r>
      <w:r>
        <w:instrText xml:space="preserve"> PAGEREF _Toc4484560 \h </w:instrText>
      </w:r>
      <w:r>
        <w:fldChar w:fldCharType="separate"/>
      </w:r>
      <w:r>
        <w:t>694</w:t>
      </w:r>
      <w:r>
        <w:fldChar w:fldCharType="end"/>
      </w:r>
    </w:p>
    <w:p w:rsidR="00AC46E4" w:rsidRDefault="008F64D7" w:rsidP="00804C05">
      <w:r>
        <w:fldChar w:fldCharType="end"/>
      </w:r>
      <w:bookmarkEnd w:id="0"/>
      <w:bookmarkEnd w:id="1"/>
    </w:p>
    <w:p w:rsidR="007A7BE8" w:rsidRPr="00B14690" w:rsidRDefault="007A7BE8" w:rsidP="007A7BE8">
      <w:pPr>
        <w:pStyle w:val="Heading1"/>
      </w:pPr>
      <w:bookmarkStart w:id="3" w:name="_Toc4484545"/>
      <w:r w:rsidRPr="00B14690">
        <w:t>B.</w:t>
      </w:r>
      <w:r>
        <w:t>4</w:t>
      </w:r>
      <w:r>
        <w:tab/>
      </w:r>
      <w:r w:rsidRPr="00B14690">
        <w:t xml:space="preserve">Definitions found in </w:t>
      </w:r>
      <w:r>
        <w:t>the set of</w:t>
      </w:r>
      <w:r w:rsidRPr="00B14690">
        <w:t xml:space="preserve"> </w:t>
      </w:r>
      <w:r>
        <w:t>ES</w:t>
      </w:r>
      <w:r w:rsidRPr="00B14690">
        <w:t>s</w:t>
      </w:r>
      <w:r>
        <w:t xml:space="preserve"> (with new scripts)</w:t>
      </w:r>
      <w:bookmarkEnd w:id="3"/>
    </w:p>
    <w:p w:rsidR="007A7BE8" w:rsidRDefault="007A7BE8" w:rsidP="007A7BE8">
      <w:pPr>
        <w:pStyle w:val="Heading2"/>
      </w:pPr>
      <w:bookmarkStart w:id="4" w:name="_Toc4484546"/>
      <w:r w:rsidRPr="00B14690">
        <w:t>B.</w:t>
      </w:r>
      <w:r>
        <w:t>4</w:t>
      </w:r>
      <w:r w:rsidRPr="00B14690">
        <w:t>.</w:t>
      </w:r>
      <w:r>
        <w:t>1</w:t>
      </w:r>
      <w:r>
        <w:tab/>
        <w:t>Introduction</w:t>
      </w:r>
      <w:bookmarkEnd w:id="4"/>
    </w:p>
    <w:p w:rsidR="007A7BE8" w:rsidRDefault="007A7BE8" w:rsidP="007A7BE8"/>
    <w:p w:rsidR="007A7BE8" w:rsidRDefault="007A7BE8" w:rsidP="007A7BE8">
      <w:r w:rsidRPr="006D6701">
        <w:t>This analysis was performed with the new scripts.</w:t>
      </w:r>
    </w:p>
    <w:p w:rsidR="007A7BE8" w:rsidRPr="00B14690" w:rsidRDefault="007A7BE8" w:rsidP="007A7BE8"/>
    <w:p w:rsidR="007A7BE8" w:rsidRDefault="007A7BE8" w:rsidP="007A7BE8">
      <w:pPr>
        <w:pStyle w:val="Heading2"/>
      </w:pPr>
      <w:bookmarkStart w:id="5" w:name="_Toc4484547"/>
      <w:r w:rsidRPr="00B14690">
        <w:t>B.</w:t>
      </w:r>
      <w:r>
        <w:t>4</w:t>
      </w:r>
      <w:r w:rsidRPr="00B14690">
        <w:t>.</w:t>
      </w:r>
      <w:r>
        <w:t>2</w:t>
      </w:r>
      <w:r>
        <w:tab/>
      </w:r>
      <w:r w:rsidR="006D6701">
        <w:t>Table of all the E</w:t>
      </w:r>
      <w:r>
        <w:t>S</w:t>
      </w:r>
      <w:r w:rsidRPr="00B14690">
        <w:t>s showing the number of definitions found</w:t>
      </w:r>
      <w:bookmarkEnd w:id="5"/>
    </w:p>
    <w:p w:rsidR="000F7002" w:rsidRDefault="000F7002" w:rsidP="000F7002"/>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w:t>
      </w:r>
      <w:r w:rsidR="000E7531">
        <w:t>,</w:t>
      </w:r>
      <w:r>
        <w:t xml:space="preserve"> shown as a code</w:t>
      </w:r>
      <w:r w:rsidR="000E7531">
        <w:t>,</w:t>
      </w:r>
      <w:r>
        <w:t xml:space="preserve"> is displayed in the last column :</w:t>
      </w:r>
    </w:p>
    <w:p w:rsidR="000F7002" w:rsidRDefault="000F7002" w:rsidP="000F7002">
      <w:pPr>
        <w:pStyle w:val="ListParagraph"/>
        <w:numPr>
          <w:ilvl w:val="0"/>
          <w:numId w:val="13"/>
        </w:numPr>
      </w:pPr>
      <w:r>
        <w:t>0 means the document has been considered by the script as having a structure allowing to find definitions</w:t>
      </w:r>
    </w:p>
    <w:p w:rsidR="000F7002" w:rsidRDefault="000F7002" w:rsidP="000F7002">
      <w:pPr>
        <w:pStyle w:val="ListParagraph"/>
      </w:pPr>
    </w:p>
    <w:p w:rsidR="000F7002" w:rsidRDefault="000F7002" w:rsidP="000F7002">
      <w:pPr>
        <w:pStyle w:val="ListParagraph"/>
        <w:numPr>
          <w:ilvl w:val="0"/>
          <w:numId w:val="13"/>
        </w:numPr>
      </w:pPr>
      <w:r>
        <w:t>1 means that the document could not be dealt with by the script.</w:t>
      </w:r>
    </w:p>
    <w:p w:rsidR="000F7002" w:rsidRPr="000F7002" w:rsidRDefault="000F7002" w:rsidP="000F7002"/>
    <w:p w:rsidR="007A7BE8" w:rsidRPr="006D6701" w:rsidRDefault="007A7BE8" w:rsidP="007A7BE8">
      <w:pPr>
        <w:pStyle w:val="ListBullet5"/>
      </w:pPr>
      <w:r w:rsidRPr="006D6701">
        <w:t>Table B.4.</w:t>
      </w:r>
      <w:r w:rsidR="000E7531">
        <w:t>2</w:t>
      </w:r>
      <w:r w:rsidRPr="006D6701">
        <w:t>: ES documents</w:t>
      </w:r>
    </w:p>
    <w:tbl>
      <w:tblPr>
        <w:tblStyle w:val="TableGrid"/>
        <w:tblW w:w="7465" w:type="dxa"/>
        <w:tblLook w:val="04A0" w:firstRow="1" w:lastRow="0" w:firstColumn="1" w:lastColumn="0" w:noHBand="0" w:noVBand="1"/>
      </w:tblPr>
      <w:tblGrid>
        <w:gridCol w:w="2521"/>
        <w:gridCol w:w="965"/>
        <w:gridCol w:w="1088"/>
        <w:gridCol w:w="1372"/>
        <w:gridCol w:w="1256"/>
        <w:gridCol w:w="1202"/>
      </w:tblGrid>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bookmarkStart w:id="6" w:name="RANGE!A1:D1750"/>
            <w:bookmarkStart w:id="7" w:name="RANGE!A1:D87"/>
            <w:bookmarkEnd w:id="6"/>
            <w:bookmarkEnd w:id="7"/>
            <w:r w:rsidRPr="00EF70CB">
              <w:rPr>
                <w:rFonts w:ascii="Calibri" w:hAnsi="Calibri" w:cs="Calibri"/>
                <w:b/>
                <w:color w:val="000000"/>
                <w:sz w:val="22"/>
                <w:szCs w:val="22"/>
                <w:lang w:val="nl-NL" w:eastAsia="nl-NL"/>
              </w:rPr>
              <w:t>Files</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Number</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DocDates</w:t>
            </w:r>
          </w:p>
        </w:tc>
        <w:tc>
          <w:tcPr>
            <w:tcW w:w="1164"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NumberDefs</w:t>
            </w:r>
          </w:p>
        </w:tc>
        <w:tc>
          <w:tcPr>
            <w:tcW w:w="1046"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Diagnostics</w:t>
            </w:r>
          </w:p>
        </w:tc>
        <w:tc>
          <w:tcPr>
            <w:tcW w:w="1000"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Comments</w:t>
            </w: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es_20038101v010201p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es_20038102v010101p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es_200653v010201p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es_20065903v010401p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es_20077801v010202p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es_20077802v010202p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es_20077803v010102p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es_20077804v010102p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es_20077805v010102p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es_200794v010101p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es_200800v010201p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es_200800v010301p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es_20081201v020202p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es_20081201v020205p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es_20081202v020202p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es_20081202v020302p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es_20081202v020402p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es_201071v010102p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es_201095v010101p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es_20109701v010101p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es_201108v010103p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es_201125v010101p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es_201158v010102p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es_201158v010201p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es_201168v010101p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es_201168v010201p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es_201187v010101p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1997-08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es_20120901v010101p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1997-07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es_20123504v010201p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es_201263v010101p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es_201269v010101p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es_201275v010101p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es_201286v010101p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es_201296v010102p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es_201296v010202p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es_201296v010301p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es_20137702v010401p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es_201382v020101p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es_20148801v010202p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es_20148802v010202p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es_20148803v010202p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es_201554v010101p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es_201554v010201p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es_201660v010101p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es_201671v010101p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es_201671v020101p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es_201671v030101p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es_201729v010101p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es_201733v010103p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es_201770v040204p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es_201791v010201p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es_201792v010101p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es_201801v010101p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es_2018030201v010101p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es_2018030203v010101p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es_201812v010102p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es_20187303v020202p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es_20187305v030101p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es_20187307v030302p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es_201912v010201p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es_20191502v010203p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es_20191509v010301p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es_20191509v010401p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es_201930v010101p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es_201962v010101p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es_201970v010101p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es_201986v010102p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es_202020v010402p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es_202050v010105p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es_202056v010101p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es_20205701v020101p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es_202076v010102p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es_202076v020101p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es_202098v010101p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es_202122v010101p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es_202127v010101p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es_202130v020101p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es_202130v020102p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es_202170v010101p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es_202170v010201p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es_202212v010102p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es_202239v010101p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es_20231404v010102p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es_20231405v010101p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es_20231405v010102p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es_202363v010101p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es_20239105v010101p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es_20239601v010401p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es_20239601v010501p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es_202432v010101p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es_20248801v010101p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es_20248802v010101p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es_20248803v010101p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es_20250412v010101p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es_20250420v010101p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es_202553v010101p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es_202553v010201p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es_202642v010101p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es_202663v010100p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es_202667v010101p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es_202667v010105p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es_202706v010401p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es_202718v010201p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es_202737v010302p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es_202738v010302p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es_202739v010302p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es_202740v010302p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es_20276502v010103p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es_20276502v010104p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es_202785v010301p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es_20287401v010101p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es_20287401v010201p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es_2029150404v010101p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es_2029150404v010401p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es_202951v010101p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es_202971v010201p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es_202975v010201p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es_202999v010101p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es_20302102v020101p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es_20302102v020102p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es_20302103v020101p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es_20302103v020102p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es_203038v010101p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es_203038v010201p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es_203069v010101p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es_203069v010201p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es_203119v010101p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es_203136v010101p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es_203156v010101p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es_203156v010201p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es_203178v010101p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es_203199v010201p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es_203199v010301p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es_203215v010201p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es_203237v010101p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es_203259v010101p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es_203385v010101p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es_20391508v010101p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es_2052000201v010101p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es_2052000201v010201p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es_282001v020000p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es_282001v030401p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es_282003v030401p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es_282003v030402p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es_282003v030501p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es_282004v010300p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es_282010v020006p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es_283002v010103p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es_283002v020100p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es_283003v010800p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es_283003v010901p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es_283003v020501p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es_283003v020601p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es_283012v020101p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es_283018v010104p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es_283018v020300p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es_283018v020701p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es_283018v020702p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es_283024v010104p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es_283026v010400p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es_283026v010600p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es_283026v020401p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es_283027v010400p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es_283027v020400p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es_283027v020501p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es_283030v020101p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es_283034v010200p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es_283034v010500p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es_283034v020200p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es_283035v020501p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es_283035v020601p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es_283035v020701p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es_28303902v030101p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es_28303903v010102p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es_28303904v020101p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es_283049v020002p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es_283049v020101p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bl>
    <w:p w:rsidR="007A7BE8" w:rsidRPr="00B14690" w:rsidRDefault="007A7BE8" w:rsidP="007A7BE8"/>
    <w:p w:rsidR="007A7BE8" w:rsidRPr="00B14690" w:rsidRDefault="007A7BE8" w:rsidP="007A7BE8">
      <w:pPr>
        <w:pStyle w:val="Heading2"/>
      </w:pPr>
      <w:bookmarkStart w:id="8" w:name="_Toc4484548"/>
      <w:r>
        <w:t>B.4.3</w:t>
      </w:r>
      <w:r>
        <w:tab/>
      </w:r>
      <w:r w:rsidRPr="00B14690">
        <w:t>Skipped files (</w:t>
      </w:r>
      <w:r>
        <w:t>ES</w:t>
      </w:r>
      <w:r w:rsidRPr="00B14690">
        <w:t>s)</w:t>
      </w:r>
      <w:bookmarkEnd w:id="8"/>
    </w:p>
    <w:p w:rsidR="007A7BE8" w:rsidRPr="00B14690" w:rsidRDefault="004A37BC" w:rsidP="007A7BE8">
      <w:r>
        <w:t>A number of 55</w:t>
      </w:r>
      <w:r w:rsidR="007A7BE8" w:rsidRPr="00B14690">
        <w:t xml:space="preserve"> files were skipped by the search program.</w:t>
      </w:r>
    </w:p>
    <w:p w:rsidR="007A7BE8" w:rsidRDefault="007A7BE8" w:rsidP="005040C7">
      <w:pPr>
        <w:pStyle w:val="Heading2"/>
      </w:pPr>
      <w:bookmarkStart w:id="9" w:name="_Toc4484549"/>
      <w:r w:rsidRPr="00B14690">
        <w:t>B.</w:t>
      </w:r>
      <w:r>
        <w:t>4</w:t>
      </w:r>
      <w:r w:rsidRPr="00B14690">
        <w:t>.4</w:t>
      </w:r>
      <w:r>
        <w:tab/>
      </w:r>
      <w:r w:rsidRPr="00B14690">
        <w:t>Documents (</w:t>
      </w:r>
      <w:r>
        <w:t>ES</w:t>
      </w:r>
      <w:r w:rsidRPr="00B14690">
        <w:t>s) without definitions</w:t>
      </w:r>
      <w:bookmarkEnd w:id="9"/>
    </w:p>
    <w:p w:rsidR="005040C7" w:rsidRPr="005040C7" w:rsidRDefault="006841EF" w:rsidP="005040C7">
      <w:r>
        <w:t>A number of 368 files contain no definitions accrding to the search program.</w:t>
      </w:r>
    </w:p>
    <w:p w:rsidR="007A7BE8" w:rsidRDefault="007A7BE8" w:rsidP="007A7BE8">
      <w:pPr>
        <w:pStyle w:val="Heading2"/>
      </w:pPr>
      <w:bookmarkStart w:id="10" w:name="_Toc4484550"/>
      <w:r w:rsidRPr="00B14690">
        <w:t>B.</w:t>
      </w:r>
      <w:r>
        <w:t>4</w:t>
      </w:r>
      <w:r w:rsidRPr="00B14690">
        <w:t>.5</w:t>
      </w:r>
      <w:r>
        <w:tab/>
      </w:r>
      <w:r w:rsidRPr="00B14690">
        <w:t>List of definitions found</w:t>
      </w:r>
      <w:r>
        <w:t xml:space="preserve"> in the ESs</w:t>
      </w:r>
      <w:bookmarkEnd w:id="10"/>
    </w:p>
    <w:p w:rsidR="00D143FF" w:rsidRDefault="00D143FF" w:rsidP="00D143FF"/>
    <w:p w:rsidR="00D143FF" w:rsidRDefault="00D143FF" w:rsidP="00D143FF">
      <w:r>
        <w:t xml:space="preserve"> SKIPPED DOCUMENT: es_201812v010101p.txt SKIPPED DOCUMENT: es_201812v010102p.txt SKIPPED DOCUMENT: es_202184v010101p.txt (porttypes) interfaces make a set of operations available, and define the messages that will be used for each. for the request/response message pattern, an interface will have an operation definition that contains a single input message, a single output message and zero or more fault messages, in that order. </w:t>
      </w:r>
    </w:p>
    <w:p w:rsidR="00D143FF" w:rsidRDefault="00D143FF" w:rsidP="00D143FF">
      <w:r>
        <w:t>SOURCE: Used in ES 202 391-01 V1.1.1, clause 12.5.2</w:t>
      </w:r>
    </w:p>
    <w:p w:rsidR="00D143FF" w:rsidRDefault="00D143FF" w:rsidP="00D143FF"/>
    <w:p w:rsidR="00D143FF" w:rsidRDefault="00D143FF" w:rsidP="00D143FF">
      <w:r>
        <w:t xml:space="preserve">                                                                                                                                                                                                                                                                                                                                                                                                                                                                                                                                                                                                                                                                                                                                                                                                                                                                                                  (porttypes) interfaces make a set of operations available, and define the messages that will be used for each. for the request/response message pattern, an interface will have an operation definition that contains a single input message, a single output message and zero or more fault messages, in that order. </w:t>
      </w:r>
    </w:p>
    <w:p w:rsidR="00D143FF" w:rsidRDefault="00D143FF" w:rsidP="00D143FF">
      <w:r>
        <w:t>SOURCE: Used in ES 202 391-01 V1.2.1, clause 12.5.2 SOURCE: Used in ES 202 391-01 V1.3.1, clause 12.5.2 SOURCE: Used in ES 202 504-01 V1.1.1, clause 12.5.2</w:t>
      </w:r>
    </w:p>
    <w:p w:rsidR="00D143FF" w:rsidRDefault="00D143FF" w:rsidP="00D143FF"/>
    <w:p w:rsidR="00D143FF" w:rsidRDefault="00D143FF" w:rsidP="00D143FF">
      <w:r>
        <w:t xml:space="preserve">                                                                                                                                                                                                                                                                                                                                                                                                                                                                                                                                                                                                                                                                                                                                                                                                                                                                                                  [warning: there may be more definitions on this page] "connect" message and the arrival of the first ip packet including speech (.../...) </w:t>
      </w:r>
    </w:p>
    <w:p w:rsidR="00D143FF" w:rsidRDefault="00D143FF" w:rsidP="00D143FF">
      <w:r>
        <w:t>SOURCE: Used in ES 202 765-02 V1.1.3, clause H.225.0 SOURCE: Used in ES 202 765-02 V1.1.4, clause H.225.0 SOURCE: Used in ES 202 765-02 V1.2.1, clause H.225.0</w:t>
      </w:r>
    </w:p>
    <w:p w:rsidR="00D143FF" w:rsidRDefault="00D143FF" w:rsidP="00D143FF"/>
    <w:p w:rsidR="00D143FF" w:rsidRDefault="00D143FF" w:rsidP="00D143FF">
      <w:r>
        <w:lastRenderedPageBreak/>
        <w:t xml:space="preserve">                                                                                                                                                                                                                                                                                                                                                                                                                                                                                                                                                                                                                                                                                                                                                                                                                                                                                                  [warning: there may be more definitions on this page] &amp; control (m&amp;c) overview monitoring and control of power, cooling and building environment systems are used to simplify operation, to reduce maintenance time and site intervention, to reduce human error risk, to give useful data for statistical analysis and management (.../...) </w:t>
      </w:r>
    </w:p>
    <w:p w:rsidR="00D143FF" w:rsidRDefault="00D143FF" w:rsidP="00D143FF">
      <w:r>
        <w:t>SOURCE: Used in ES 202 336-01 V1.1.1, clause 4</w:t>
      </w:r>
    </w:p>
    <w:p w:rsidR="00D143FF" w:rsidRDefault="00D143FF" w:rsidP="00D143FF"/>
    <w:p w:rsidR="00D143FF" w:rsidRDefault="00D143FF" w:rsidP="00D143FF">
      <w:r>
        <w:t xml:space="preserve">                                                                                                                                                                                                                                                                                                                                                                                                                                                                                                                                                                                                                                                                                                                                                                                                                                                                                                  [warning: there may be more definitions on this page] */ (.../...) </w:t>
      </w:r>
    </w:p>
    <w:p w:rsidR="00D143FF" w:rsidRDefault="00D143FF" w:rsidP="00D143FF">
      <w:r>
        <w:t>SOURCE: Used in ES 201 873-01 V1.1.1, clause ASN.1</w:t>
      </w:r>
    </w:p>
    <w:p w:rsidR="00D143FF" w:rsidRDefault="00D143FF" w:rsidP="00D143FF"/>
    <w:p w:rsidR="00D143FF" w:rsidRDefault="00D143FF" w:rsidP="00D143FF">
      <w:r>
        <w:t xml:space="preserve">                                                                                                                                                                                                                                                                                                                                                                                                                                                                                                                                                                                                                                                                                                                                                                                                                                                                                                  [warning: there may be more definitions on this page] + p 50 % + p 100 %)/3 where the power consumptions (p 0 %, p 50 %, p 100 %) are referred to power measurement performed on the correspondent percentages of traffic load of each vbr interfaces only (load of cbr is constant and equal to the maximum (.../...) </w:t>
      </w:r>
    </w:p>
    <w:p w:rsidR="00D143FF" w:rsidRDefault="00D143FF" w:rsidP="00D143FF">
      <w:r>
        <w:t>SOURCE: Used in ES 203 184 V1.1.1, clause 0</w:t>
      </w:r>
    </w:p>
    <w:p w:rsidR="00D143FF" w:rsidRDefault="00D143FF" w:rsidP="00D143FF"/>
    <w:p w:rsidR="00D143FF" w:rsidRDefault="00D143FF" w:rsidP="00D143FF">
      <w:r>
        <w:t xml:space="preserve">                                                                                                                                                                                                                                                                                                                                                                                                                                                                                                                                                                                                                                                                                                                                                                                                                                                                                                  [warning: there may be more definitions on this page] 1 035 1 080 1 080 1 080 1 080 1 080 1 080 1 080 1 080 1 080 active samples 1 920 1 920 1 920 1 920 1 920 1 920 1 920 1 920 1 920 1 920 1 920 total lines 1 125 1 125 1 250 1 125 1 125 1 125 1 125 1 125 1 125 1 125 1 125 lum samples 2 200 2 200 2 376 2 200 2 200 2 640 2 200 2 200 2 640 2 750 2 750 total samples 4 400 4 400 4 752 4 400 4 400 5 280 4 400 4 400 5 280 5 500 5 500 frame rate 30 30 25 30 30 25 30 30 25 24 24 drop-frame ratio 1 1,001 1 1 1,001 1 1 1,001 1 1 1,001 fields/frame 2 2 2 2 2 2 1 1 1 1 1 blanking codewords 272 272 448 272 272 712 272 272 712 822 822 bitrate (mb/s) 1 485 1 483,5 1 485 1 485 1 483,5 1 485 1 485 1 483,5 1 485 1 485 1 483,5 x (physical/data link type) 4 3 4 4 3 (.../...) </w:t>
      </w:r>
    </w:p>
    <w:p w:rsidR="00D143FF" w:rsidRDefault="00D143FF" w:rsidP="00D143FF">
      <w:r>
        <w:t>SOURCE: Used in ES 201 803-11 V1.1.1, clause 1</w:t>
      </w:r>
    </w:p>
    <w:p w:rsidR="00D143FF" w:rsidRDefault="00D143FF" w:rsidP="00D143FF"/>
    <w:p w:rsidR="00D143FF" w:rsidRDefault="00D143FF" w:rsidP="00D143FF">
      <w:r>
        <w:t xml:space="preserve">                                                                                                                                                                                                                                                                                                                                                                                                                                                                                                                                                                                                                                                                                                                                                                                                                                                                                                  [warning: there may be more definitions on this page] 1 boundary 1 slot 2 boundary 2 slot 3 boundary 3 slot 4 boundary 4 slot 5 boundary 5 slot 6 boundary 6 slot 7 boundary 7 slot 8 boundary 8 slot 9 boundary 9 the boundary positions are defined by b1-b6 as shown in table (.../...) </w:t>
      </w:r>
    </w:p>
    <w:p w:rsidR="00D143FF" w:rsidRDefault="00D143FF" w:rsidP="00D143FF">
      <w:r>
        <w:t>SOURCE: Used in ES 200 800 V1.2.1, clause 0 SOURCE: Used in ES 200 800 V1.3.1, clause 0</w:t>
      </w:r>
    </w:p>
    <w:p w:rsidR="00D143FF" w:rsidRDefault="00D143FF" w:rsidP="00D143FF"/>
    <w:p w:rsidR="00D143FF" w:rsidRDefault="00D143FF" w:rsidP="00D143FF">
      <w:r>
        <w:t xml:space="preserve">                                                                                                                                                                                                                                                                                                                                                                                                                                                                                                                                                                                                                                                                                                                                                                                                                                                                                                  [warning: there may be more definitions on this page] 1 niu_client_destination_ip_add 2 niu_client_source_port 3 niu_client_destination_port 4 upstream_transport_protocol 5 niu_client_source_mac_add 6 niu_client_destination_mac_add 7 upstream_ethernet_protocol 8 upstream_session_id 10-31 reserved (must be set to 0) niu_client_source_ip_add: the ip source address of the niu (.../...) </w:t>
      </w:r>
    </w:p>
    <w:p w:rsidR="00D143FF" w:rsidRDefault="00D143FF" w:rsidP="00D143FF">
      <w:r>
        <w:t>SOURCE: Used in ES 200 800 V1.3.1, clause 0</w:t>
      </w:r>
    </w:p>
    <w:p w:rsidR="00D143FF" w:rsidRDefault="00D143FF" w:rsidP="00D143FF"/>
    <w:p w:rsidR="00D143FF" w:rsidRDefault="00D143FF" w:rsidP="00D143FF">
      <w:r>
        <w:t xml:space="preserve">                                                                                                                                                                                                                                                                                                                                                                                                                                                                                                                                                                                                                                                                                                                                                                                                                                                                                                  [warning: there may be more definitions on this page] 1 niu_client_destination_ip_add 2 niu_client_source_port 3 niu_client_destination_port 4 upstream_transport_protocol 5 niu_client_source_mac_add 6 niu_client_destination_mac_add 7 upstream_ethernet_protocol 8 upstream_session_id 10-31 reserved niu_client_source_ip_add: the ip source address of the niu (.../...) </w:t>
      </w:r>
    </w:p>
    <w:p w:rsidR="00D143FF" w:rsidRDefault="00D143FF" w:rsidP="00D143FF">
      <w:r>
        <w:t>SOURCE: Used in ES 200 800 V1.3.1, clause 0</w:t>
      </w:r>
    </w:p>
    <w:p w:rsidR="00D143FF" w:rsidRDefault="00D143FF" w:rsidP="00D143FF"/>
    <w:p w:rsidR="00D143FF" w:rsidRDefault="00D143FF" w:rsidP="00D143FF">
      <w:r>
        <w:lastRenderedPageBreak/>
        <w:t xml:space="preserve">                                                                                                                                                                                                                                                                                                                                                                                                                                                                                                                                                                                                                                                                                                                                                                                                                                                                                                  [warning: there may be more definitions on this page] 1-6 7 8-9 - 58 1-6 7 8 9 59 1-6 7 - 8-9 60 1-6 - 7-8 9 61 1-6 - 7 8-9 62 1-6 - - 7-9 63 1-9 - - - note 1: for b1-b6 = 55 - 63, b0 shall be set to (.../...) </w:t>
      </w:r>
    </w:p>
    <w:p w:rsidR="00D143FF" w:rsidRDefault="00D143FF" w:rsidP="00D143FF">
      <w:r>
        <w:t>SOURCE: Used in ES 200 800 V1.2.1, clause 9 SOURCE: Used in ES 200 800 V1.3.1, clause 9</w:t>
      </w:r>
    </w:p>
    <w:p w:rsidR="00D143FF" w:rsidRDefault="00D143FF" w:rsidP="00D143FF"/>
    <w:p w:rsidR="00D143FF" w:rsidRDefault="00D143FF" w:rsidP="00D143FF">
      <w:r>
        <w:t xml:space="preserve">                                                                                                                                                                                                                                                                                                                                                                                                                                                                                                                                                                                                                                                                                                                                                                                                                                                                                                  [warning: there may be more definitions on this page] 1.0 compliant device (not consistent with the present document) 1 davic 1.1 compliant device 2 davic 1.2 compliant device 3-19 reserved 20 en 301 199 [18] compliant device 21-28 reserved 29 es 200 800 (v1.2.1) [25] and davic 1.5 compliant device 30 ets 300 800 v1 [24] compliant device 31 reserved syntax indicator syntax_indicator is a 3-bit enumerated type that indicates the addressing type contained in the mac (.../...) </w:t>
      </w:r>
    </w:p>
    <w:p w:rsidR="00D143FF" w:rsidRDefault="00D143FF" w:rsidP="00D143FF">
      <w:r>
        <w:t>SOURCE: Used in ES 200 800 V1.3.1, clause 0</w:t>
      </w:r>
    </w:p>
    <w:p w:rsidR="00D143FF" w:rsidRDefault="00D143FF" w:rsidP="00D143FF"/>
    <w:p w:rsidR="00D143FF" w:rsidRDefault="00D143FF" w:rsidP="00D143FF">
      <w:r>
        <w:t xml:space="preserve">                                                                                                                                                                                                                                                                                                                                                                                                                                                                                                                                                                                                                                                                                                                                                                                                                                                                                                  [warning: there may be more definitions on this page] 1.0 compliant device (not consistent with the present document) 1 davic 1.1 compliant device 2 davic 1.2 compliant device 3-19 reserved 20 en 301 199 compliant device [18] 21-28 reserved 29 ets 300 800 v2 and davic 1.5 compliant device 30 ets 300 800 v1 compliant device 31 reserved syntax indicator syntax_indicator is a 3-bit enumerated type that indicates the addressing type contained in the mac (.../...) </w:t>
      </w:r>
    </w:p>
    <w:p w:rsidR="00D143FF" w:rsidRDefault="00D143FF" w:rsidP="00D143FF">
      <w:r>
        <w:t>SOURCE: Used in ES 200 800 V1.2.1, clause 0</w:t>
      </w:r>
    </w:p>
    <w:p w:rsidR="00D143FF" w:rsidRDefault="00D143FF" w:rsidP="00D143FF"/>
    <w:p w:rsidR="00D143FF" w:rsidRDefault="00D143FF" w:rsidP="00D143FF">
      <w:r>
        <w:t xml:space="preserve">                                                                                                                                                                                                                                                                                                                                                                                                                                                                                                                                                                                                                                                                                                                                                                                                                                                                                                  [warning: there may be more definitions on this page] 2 b 2 3 1 c 2 2 1 d 1 3 1 e 4 4 2 note 1: the value of p obtained by this procedure is an integer, as a consequence of the definition of reference cell locations in clause 8.4.4.1; while the values of n and m are integer by definition of the mathematical operations producing (.../...) </w:t>
      </w:r>
    </w:p>
    <w:p w:rsidR="00D143FF" w:rsidRDefault="00D143FF" w:rsidP="00D143FF">
      <w:r>
        <w:t>SOURCE: Used in ES 201 980 V4.1.1, clause 4</w:t>
      </w:r>
    </w:p>
    <w:p w:rsidR="00D143FF" w:rsidRDefault="00D143FF" w:rsidP="00D143FF"/>
    <w:p w:rsidR="00D143FF" w:rsidRDefault="00D143FF" w:rsidP="00D143FF">
      <w:r>
        <w:t xml:space="preserve">                                                                                                                                                                                                                                                                                                                                                                                                                                                                                                                                                                                                                                                                                                                                                                                                                                                                                                  [warning: there may be more definitions on this page] 2001 membership approval procedure mv 20020111: 2001-11-13 to 2002-01-11 v1.1.2 january 2002 publication etsi es 201 986 v1.1.2 (2002-01) 5 (.../...) </w:t>
      </w:r>
    </w:p>
    <w:p w:rsidR="00D143FF" w:rsidRDefault="00D143FF" w:rsidP="00D143FF">
      <w:r>
        <w:t>SOURCE: Used in ES 201 986 V1.1.2, clause V1.1.1</w:t>
      </w:r>
    </w:p>
    <w:p w:rsidR="00D143FF" w:rsidRDefault="00D143FF" w:rsidP="00D143FF"/>
    <w:p w:rsidR="00D143FF" w:rsidRDefault="00D143FF" w:rsidP="00D143FF">
      <w:r>
        <w:t xml:space="preserve">                                                                                                                                                                                                                                                                                                                                                                                                                                                                                                                                                                                                                                                                                                                                                                                                                                                                                                  [warning: there may be more definitions on this page] 2001 membership approval procedure mv 20020215: 2001-12-18 to 2002-02-15 v1.1.1 february 2002 publication etsi es 201 915-2 v1.1.1 (2002-02) 2 (.../...) </w:t>
      </w:r>
    </w:p>
    <w:p w:rsidR="00D143FF" w:rsidRDefault="00D143FF" w:rsidP="00D143FF">
      <w:r>
        <w:t>SOURCE: Used in ES 201 915-02 V1.1.1, clause V1.1.1</w:t>
      </w:r>
    </w:p>
    <w:p w:rsidR="00D143FF" w:rsidRDefault="00D143FF" w:rsidP="00D143FF"/>
    <w:p w:rsidR="00D143FF" w:rsidRDefault="00D143FF" w:rsidP="00D143FF">
      <w:r>
        <w:t xml:space="preserve">                                                                                                                                                                                                                                                                                                                                                                                                                                                                                                                                                                                                                                                                                                                                                                                                                                                                                                  [warning: there may be more definitions on this page] 2002 publication v1.2.1 february 2003 membership approval procedure mv 20030418: 2003-02-18 to 2003-04-18 v1.2.1 april 2003 publication etsi es 201 986 v1.2.1 (2003-04) 26 (.../...) </w:t>
      </w:r>
    </w:p>
    <w:p w:rsidR="00D143FF" w:rsidRDefault="00D143FF" w:rsidP="00D143FF">
      <w:r>
        <w:t>SOURCE: Used in ES 201 986 V1.2.1, clause V1.1.2</w:t>
      </w:r>
    </w:p>
    <w:p w:rsidR="00D143FF" w:rsidRDefault="00D143FF" w:rsidP="00D143FF"/>
    <w:p w:rsidR="00D143FF" w:rsidRDefault="00D143FF" w:rsidP="00D143FF">
      <w:r>
        <w:t xml:space="preserve">                                                                                                                                                                                                                                                                                                                                                                                                                                                                                                                                                                                                                                                                                                                                                                                                                                                                                                  [warning: there may be more definitions on this page] 2003 membership approval procedure mv 20030725: 2003-05-27 to 2003-07-25 v1.1.1 july 2003 publication etsi es 201 873-6 v1.1.1 (2003-07) 8 (.../...) </w:t>
      </w:r>
    </w:p>
    <w:p w:rsidR="00D143FF" w:rsidRDefault="00D143FF" w:rsidP="00D143FF">
      <w:r>
        <w:lastRenderedPageBreak/>
        <w:t>SOURCE: Used in ES 201 873-06 V1.1.1, clause V1.1.1</w:t>
      </w:r>
    </w:p>
    <w:p w:rsidR="00D143FF" w:rsidRDefault="00D143FF" w:rsidP="00D143FF"/>
    <w:p w:rsidR="00D143FF" w:rsidRDefault="00D143FF" w:rsidP="00D143FF">
      <w:r>
        <w:t xml:space="preserve">                                                                                                                                                                                                                                                                                                                                                                                                                                                                                                                                                                                                                                                                                                                                                                                                                                                                                                  [warning: there may be more definitions on this page] 2003 membership approval procedure mv 20030801: 2003-06-03 to 2003-08-01 v1.1.1 august 2003 publication etsi es 202 196-2 v1.1.1 (2003-08) 8 (.../...) </w:t>
      </w:r>
    </w:p>
    <w:p w:rsidR="00D143FF" w:rsidRDefault="00D143FF" w:rsidP="00D143FF">
      <w:r>
        <w:t>SOURCE: Used in ES 202 196-02 V1.1.1, clause V1.1.1</w:t>
      </w:r>
    </w:p>
    <w:p w:rsidR="00D143FF" w:rsidRDefault="00D143FF" w:rsidP="00D143FF"/>
    <w:p w:rsidR="00D143FF" w:rsidRDefault="00D143FF" w:rsidP="00D143FF">
      <w:r>
        <w:t xml:space="preserve">                                                                                                                                                                                                                                                                                                                                                                                                                                                                                                                                                                                                                                                                                                                                                                                                                                                                                                  [warning: there may be more definitions on this page] 2003 publication v1.2.1 december 2004 membership approval procedure mv 20050211: 2004-12-14 to 2005-02-11 v1.2.1 february 2005 publication etsi es 202 196-2 v1.2.1 (2005-02) 3 (.../...) </w:t>
      </w:r>
    </w:p>
    <w:p w:rsidR="00D143FF" w:rsidRDefault="00D143FF" w:rsidP="00D143FF">
      <w:r>
        <w:t>SOURCE: Used in ES 202 196-02 V1.2.1, clause V1.1.1</w:t>
      </w:r>
    </w:p>
    <w:p w:rsidR="00D143FF" w:rsidRDefault="00D143FF" w:rsidP="00D143FF"/>
    <w:p w:rsidR="00D143FF" w:rsidRDefault="00D143FF" w:rsidP="00D143FF">
      <w:r>
        <w:t xml:space="preserve">                                                                                                                                                                                                                                                                                                                                                                                                                                                                                                                                                                                                                                                                                                                                                                                                                                                                                                  [warning: there may be more definitions on this page] 2005 membership approval procedure mv 20050311: 2005-01-11 to 2005-03-11 v1.1.1 march 2005 publication etsi es 202 388-2 v1.1.1 (2005-03) 7 (.../...) </w:t>
      </w:r>
    </w:p>
    <w:p w:rsidR="00D143FF" w:rsidRDefault="00D143FF" w:rsidP="00D143FF">
      <w:r>
        <w:t>SOURCE: Used in ES 202 388-02 V1.1.1, clause V1.1.1</w:t>
      </w:r>
    </w:p>
    <w:p w:rsidR="00D143FF" w:rsidRDefault="00D143FF" w:rsidP="00D143FF"/>
    <w:p w:rsidR="00D143FF" w:rsidRDefault="00D143FF" w:rsidP="00D143FF">
      <w:r>
        <w:t xml:space="preserve">                                                                                                                                                                                                                                                                                                                                                                                                                                                                                                                                                                                                                                                                                                                                                                                                                                                                                                  [warning: there may be more definitions on this page] 2010 membership approval procedure mv 20101015: 2010-08-16 to 2010-10-15 v1.1.1 october 2010 publication etsi es 202 765-4 v1.1.1 (2010-10) 18 (.../...) </w:t>
      </w:r>
    </w:p>
    <w:p w:rsidR="00D143FF" w:rsidRDefault="00D143FF" w:rsidP="00D143FF">
      <w:r>
        <w:t>SOURCE: Used in ES 202 765-04 V1.1.1, clause V1.1.1</w:t>
      </w:r>
    </w:p>
    <w:p w:rsidR="00D143FF" w:rsidRDefault="00D143FF" w:rsidP="00D143FF"/>
    <w:p w:rsidR="00D143FF" w:rsidRDefault="00D143FF" w:rsidP="00D143FF">
      <w:r>
        <w:t xml:space="preserve">                                                                                                                                                                                                                                                                                                                                                                                                                                                                                                                                                                                                                                                                                                                                                                                                                                                                                                  [warning: there may be more definitions on this page] 2010 publication v1.2.1 march 2014 membership approval procedure mv 20140511: 2014-03-12 to 2014-05-12 v1.2.1 may 2014 publication etsi es 202 765-4 v1.2.1 (2014-05) 28 (.../...) </w:t>
      </w:r>
    </w:p>
    <w:p w:rsidR="00D143FF" w:rsidRDefault="00D143FF" w:rsidP="00D143FF">
      <w:r>
        <w:t>SOURCE: Used in ES 202 765-04 V1.2.1, clause V1.1.1</w:t>
      </w:r>
    </w:p>
    <w:p w:rsidR="00D143FF" w:rsidRDefault="00D143FF" w:rsidP="00D143FF"/>
    <w:p w:rsidR="00D143FF" w:rsidRDefault="00D143FF" w:rsidP="00D143FF">
      <w:r>
        <w:t xml:space="preserve">                                                                                                                                                                                                                                                                                                                                                                                                                                                                                                                                                                                                                                                                                                                                                                                                                                                                                                  [warning: there may be more definitions on this page] 2014 membership approval procedure mv 20150123: 2014-11-24 to 2015-01-23 v1.1.1 january 2015 publication etsi es 203 259 v1.1.1 (2015-01) 124 etsi error! no text of specified style in (.../...) </w:t>
      </w:r>
    </w:p>
    <w:p w:rsidR="00D143FF" w:rsidRDefault="00D143FF" w:rsidP="00D143FF">
      <w:r>
        <w:t>SOURCE: Used in ES 203 259 V1.1.1, clause V1.1.1</w:t>
      </w:r>
    </w:p>
    <w:p w:rsidR="00D143FF" w:rsidRDefault="00D143FF" w:rsidP="00D143FF"/>
    <w:p w:rsidR="00D143FF" w:rsidRDefault="00D143FF" w:rsidP="00D143FF">
      <w:r>
        <w:t xml:space="preserve">                                                                                                                                                                                                                                                                                                                                                                                                                                                                                                                                                                                                                                                                                                                                                                                                                                                                                                  [warning: there may be more definitions on this page] 3) the policy rule (.../...) </w:t>
      </w:r>
    </w:p>
    <w:p w:rsidR="00D143FF" w:rsidRDefault="00D143FF" w:rsidP="00D143FF">
      <w:r>
        <w:t>SOURCE: Used in ES 282 003 V3.4.1, clause 2 SOURCE: Used in ES 282 003 V3.4.1, clause 2 SOURCE: Used in ES 282 003 V3.4.1, clause 2 SOURCE: Used in ES 282 003 V3.4.2, clause 2 SOURCE: Used in ES 282 003 V3.4.2, clause 2 SOURCE: Used in ES 282 003 V3.4.2, clause 2 SOURCE: Used in ES 282 003 V3.5.1, clause 2 SOURCE: Used in ES 282 003 V3.5.1, clause 2 SOURCE: Used in ES 282 003 V3.5.1, clause 2</w:t>
      </w:r>
    </w:p>
    <w:p w:rsidR="00D143FF" w:rsidRDefault="00D143FF" w:rsidP="00D143FF"/>
    <w:p w:rsidR="00D143FF" w:rsidRDefault="00D143FF" w:rsidP="00D143FF">
      <w:r>
        <w:lastRenderedPageBreak/>
        <w:t xml:space="preserve">                                                                                                                                                                                                                                                                                                                                                                                                                                                                                                                                                                                                                                                                                                                                                                                                                                                                                                  [warning: there may be more definitions on this page] 3) the policy rule definition corresponding to the requested policy or set of policies by the (.../...) </w:t>
      </w:r>
    </w:p>
    <w:p w:rsidR="00D143FF" w:rsidRDefault="00D143FF" w:rsidP="00D143FF">
      <w:r>
        <w:t>SOURCE: Used in ES 282 003 V3.4.1, clause 2 SOURCE: Used in ES 282 003 V3.4.2, clause 2 SOURCE: Used in ES 282 003 V3.5.1, clause 2</w:t>
      </w:r>
    </w:p>
    <w:p w:rsidR="00D143FF" w:rsidRDefault="00D143FF" w:rsidP="00D143FF"/>
    <w:p w:rsidR="00D143FF" w:rsidRDefault="00D143FF" w:rsidP="00D143FF">
      <w:r>
        <w:t xml:space="preserve">                                                                                                                                                                                                                                                                                                                                                                                                                                                                                                                                                                                                                                                                                                                                                                                                                                                                                                  [warning: there may be more definitions on this page] 4: account management scf there are no additions or (.../...) </w:t>
      </w:r>
    </w:p>
    <w:p w:rsidR="00D143FF" w:rsidRDefault="00D143FF" w:rsidP="00D143FF">
      <w:r>
        <w:t>SOURCE: Used in ES 203 915-11 V1.1.1, clause E.2.4 SOURCE: Used in ES 204 915-11 V1.1.1, clause E.2.4</w:t>
      </w:r>
    </w:p>
    <w:p w:rsidR="00D143FF" w:rsidRDefault="00D143FF" w:rsidP="00D143FF"/>
    <w:p w:rsidR="00D143FF" w:rsidRDefault="00D143FF" w:rsidP="00D143FF">
      <w:r>
        <w:t xml:space="preserve">                                                                                                                                                                                                                                                                                                                                                                                                                                                                                                                                                                                                                                                                                                                                                                                                                                                                                                  [warning: there may be more definitions on this page] 4: call control scf there are no additions or (.../...) </w:t>
      </w:r>
    </w:p>
    <w:p w:rsidR="00D143FF" w:rsidRDefault="00D143FF" w:rsidP="00D143FF">
      <w:r>
        <w:t>SOURCE: Used in ES 203 915-0401 V1.1.1, clause E.2.4 SOURCE: Used in ES 203 915-0401 V1.2.1, clause E.2.4 SOURCE: Used in ES 204 915-0401 V1.1.1, clause E.2.4</w:t>
      </w:r>
    </w:p>
    <w:p w:rsidR="00D143FF" w:rsidRDefault="00D143FF" w:rsidP="00D143FF"/>
    <w:p w:rsidR="00D143FF" w:rsidRDefault="00D143FF" w:rsidP="00D143FF">
      <w:r>
        <w:t xml:space="preserve">                                                                                                                                                                                                                                                                                                                                                                                                                                                                                                                                                                                                                                                                                                                                                                                                                                                                                                  [warning: there may be more definitions on this page] 4: charging scf there are no additions or (.../...) </w:t>
      </w:r>
    </w:p>
    <w:p w:rsidR="00D143FF" w:rsidRDefault="00D143FF" w:rsidP="00D143FF">
      <w:r>
        <w:t>SOURCE: Used in ES 203 915-12 V1.1.1, clause E.2.4 SOURCE: Used in ES 204 915-12 V1.1.1, clause E.2.4</w:t>
      </w:r>
    </w:p>
    <w:p w:rsidR="00D143FF" w:rsidRDefault="00D143FF" w:rsidP="00D143FF"/>
    <w:p w:rsidR="00D143FF" w:rsidRDefault="00D143FF" w:rsidP="00D143FF">
      <w:r>
        <w:t xml:space="preserve">                                                                                                                                                                                                                                                                                                                                                                                                                                                                                                                                                                                                                                                                                                                                                                                                                                                                                                  [warning: there may be more definitions on this page] 4: common data definitions there are no additions or (.../...) </w:t>
      </w:r>
    </w:p>
    <w:p w:rsidR="00D143FF" w:rsidRDefault="00D143FF" w:rsidP="00D143FF">
      <w:r>
        <w:t>SOURCE: Used in ES 203 915-02 V1.1.1, clause E.2.4 SOURCE: Used in ES 203 915-02 V1.2.1, clause E.2.4 SOURCE: Used in ES 203 915-02 V1.3.1, clause E.2.4 SOURCE: Used in ES 204 915-02 V1.1.1, clause E.2.4</w:t>
      </w:r>
    </w:p>
    <w:p w:rsidR="00D143FF" w:rsidRDefault="00D143FF" w:rsidP="00D143FF"/>
    <w:p w:rsidR="00D143FF" w:rsidRDefault="00D143FF" w:rsidP="00D143FF">
      <w:r>
        <w:t xml:space="preserve">                                                                                                                                                                                                                                                                                                                                                                                                                                                                                                                                                                                                                                                                                                                                                                                                                                                                                                  [warning: there may be more definitions on this page] 4: data session control scf there are no additions or (.../...) </w:t>
      </w:r>
    </w:p>
    <w:p w:rsidR="00D143FF" w:rsidRDefault="00D143FF" w:rsidP="00D143FF">
      <w:r>
        <w:t>SOURCE: Used in ES 203 915-08 V1.1.1, clause E.2.4 SOURCE: Used in ES 204 915-08 V1.1.1, clause E.2.4</w:t>
      </w:r>
    </w:p>
    <w:p w:rsidR="00D143FF" w:rsidRDefault="00D143FF" w:rsidP="00D143FF"/>
    <w:p w:rsidR="00D143FF" w:rsidRDefault="00D143FF" w:rsidP="00D143FF">
      <w:r>
        <w:t xml:space="preserve">                                                                                                                                                                                                                                                                                                                                                                                                                                                                                                                                                                                                                                                                                                                                                                                                                                                                                                  [warning: there may be more definitions on this page] 4: generic and call user interaction scf there are no additions or (.../...) </w:t>
      </w:r>
    </w:p>
    <w:p w:rsidR="00D143FF" w:rsidRDefault="00D143FF" w:rsidP="00D143FF">
      <w:r>
        <w:t>SOURCE: Used in ES 203 915-05 V1.2.1, clause E.2.4 SOURCE: Used in ES 204 915-05 V1.1.1, clause E.2.4</w:t>
      </w:r>
    </w:p>
    <w:p w:rsidR="00D143FF" w:rsidRDefault="00D143FF" w:rsidP="00D143FF"/>
    <w:p w:rsidR="00D143FF" w:rsidRDefault="00D143FF" w:rsidP="00D143FF">
      <w:r>
        <w:t xml:space="preserve">                                                                                                                                                                                                                                                                                                                                                                                                                                                                                                                                                                                                                                                                                                                                                                                                                                                                                                  [warning: there may be more definitions on this page] 4: generic call control service sequence diagrams there are no additions or (.../...) </w:t>
      </w:r>
    </w:p>
    <w:p w:rsidR="00D143FF" w:rsidRDefault="00D143FF" w:rsidP="00D143FF">
      <w:r>
        <w:t>SOURCE: Used in ES 203 915-0402 V1.1.1, clause E.2.4 SOURCE: Used in ES 204 915-0402 V1.1.1, clause E.2.4</w:t>
      </w:r>
    </w:p>
    <w:p w:rsidR="00D143FF" w:rsidRDefault="00D143FF" w:rsidP="00D143FF"/>
    <w:p w:rsidR="00D143FF" w:rsidRDefault="00D143FF" w:rsidP="00D143FF">
      <w:r>
        <w:t xml:space="preserve">                                                                                                                                                                                                                                                                                                                                                                                                                                                                                                                                                                                                                                                                                                                                                                                                                                                                                                  [warning: there may be more definitions on this page] 4: mobility scf there are no additions or (.../...) </w:t>
      </w:r>
    </w:p>
    <w:p w:rsidR="00D143FF" w:rsidRDefault="00D143FF" w:rsidP="00D143FF">
      <w:r>
        <w:t>SOURCE: Used in ES 203 915-06 V1.1.1, clause E.2.4 SOURCE: Used in ES 203 915-06 V1.2.1, clause E.2.4 SOURCE: Used in ES 204 915-06 V1.1.1, clause E.2.4</w:t>
      </w:r>
    </w:p>
    <w:p w:rsidR="00D143FF" w:rsidRDefault="00D143FF" w:rsidP="00D143FF"/>
    <w:p w:rsidR="00D143FF" w:rsidRDefault="00D143FF" w:rsidP="00D143FF">
      <w:r>
        <w:t xml:space="preserve">                                                                                                                                                                                                                                                                                                                                                                                                                                                                                                                                                                                                                                                                                                                                                                                                                                                                                                  [warning: there may be more definitions on this page] 4: multi media messaging scf there are no additions or (.../...) </w:t>
      </w:r>
    </w:p>
    <w:p w:rsidR="00D143FF" w:rsidRDefault="00D143FF" w:rsidP="00D143FF">
      <w:r>
        <w:t>SOURCE: Used in ES 203 915-15 V1.3.1, clause E.2.4 SOURCE: Used in ES 204 915-15 V1.1.1, clause E.2.4</w:t>
      </w:r>
    </w:p>
    <w:p w:rsidR="00D143FF" w:rsidRDefault="00D143FF" w:rsidP="00D143FF"/>
    <w:p w:rsidR="00D143FF" w:rsidRDefault="00D143FF" w:rsidP="00D143FF">
      <w:r>
        <w:t xml:space="preserve">                                                                                                                                                                                                                                                                                                                                                                                                                                                                                                                                                                                                                                                                                                                                                                                                                                                                                                  [warning: there may be more definitions on this page] 4: multimedia call control service sequence diagrams there are no additions or (.../...) </w:t>
      </w:r>
    </w:p>
    <w:p w:rsidR="00D143FF" w:rsidRDefault="00D143FF" w:rsidP="00D143FF">
      <w:r>
        <w:t>SOURCE: Used in ES 203 915-0404 V1.1.1, clause E.2.4 SOURCE: Used in ES 203 915-0404 V1.2.1, clause E.2.4 SOURCE: Used in ES 204 915-0404 V1.1.1, clause E.2.4</w:t>
      </w:r>
    </w:p>
    <w:p w:rsidR="00D143FF" w:rsidRDefault="00D143FF" w:rsidP="00D143FF"/>
    <w:p w:rsidR="00D143FF" w:rsidRDefault="00D143FF" w:rsidP="00D143FF">
      <w:r>
        <w:t xml:space="preserve">                                                                                                                                                                                                                                                                                                                                                                                                                                                                                                                                                                                                                                                                                                                                                                                                                                                                                                  [warning: there may be more definitions on this page] 4: multiparty call control service sequence diagrams there are no additions or (.../...) </w:t>
      </w:r>
    </w:p>
    <w:p w:rsidR="00D143FF" w:rsidRDefault="00D143FF" w:rsidP="00D143FF">
      <w:r>
        <w:t>SOURCE: Used in ES 203 915-0403 V1.1.1, clause E.2.4 SOURCE: Used in ES 204 915-0403 V1.1.1, clause E.2.4</w:t>
      </w:r>
    </w:p>
    <w:p w:rsidR="00D143FF" w:rsidRDefault="00D143FF" w:rsidP="00D143FF"/>
    <w:p w:rsidR="00D143FF" w:rsidRDefault="00D143FF" w:rsidP="00D143FF">
      <w:r>
        <w:t xml:space="preserve">                                                                                                                                                                                                                                                                                                                                                                                                                                                                                                                                                                                                                                                                                                                                                                                                                                                                                                  [warning: there may be more definitions on this page] 4: open service access apis there are no additions or (.../...) </w:t>
      </w:r>
    </w:p>
    <w:p w:rsidR="00D143FF" w:rsidRDefault="00D143FF" w:rsidP="00D143FF">
      <w:r>
        <w:t>SOURCE: Used in ES 203 915-01 V1.1.1, clause D.2.4 SOURCE: Used in ES 203 915-01 V1.2.1, clause D.2.4 SOURCE: Used in ES 203 915-01 V1.3.1, clause D.2.4 SOURCE: Used in ES 204 915-01 V1.1.1, clause D.2.4</w:t>
      </w:r>
    </w:p>
    <w:p w:rsidR="00D143FF" w:rsidRDefault="00D143FF" w:rsidP="00D143FF"/>
    <w:p w:rsidR="00D143FF" w:rsidRDefault="00D143FF" w:rsidP="00D143FF">
      <w:r>
        <w:t xml:space="preserve">                                                                                                                                                                                                                                                                                                                                                                                                                                                                                                                                                                                                                                                                                                                                                                                                                                                                                                  [warning: there may be more definitions on this page] 4: overview of the framework there are no additions or (.../...) </w:t>
      </w:r>
    </w:p>
    <w:p w:rsidR="00D143FF" w:rsidRDefault="00D143FF" w:rsidP="00D143FF">
      <w:r>
        <w:t>SOURCE: Used in ES 204 915-03 V1.1.1, clause E.2.4</w:t>
      </w:r>
    </w:p>
    <w:p w:rsidR="00D143FF" w:rsidRDefault="00D143FF" w:rsidP="00D143FF"/>
    <w:p w:rsidR="00D143FF" w:rsidRDefault="00D143FF" w:rsidP="00D143FF">
      <w:r>
        <w:t xml:space="preserve">                                                                                                                                                                                                                                                                                                                                                                                                                                                                                                                                                                                                                                                                                                                                                                                                                                                                                                  [warning: there may be more definitions on this page] 4: policy management scf there are no additions or (.../...) </w:t>
      </w:r>
    </w:p>
    <w:p w:rsidR="00D143FF" w:rsidRDefault="00D143FF" w:rsidP="00D143FF">
      <w:r>
        <w:t>SOURCE: Used in ES 204 915-13 V1.1.1, clause E.2.4</w:t>
      </w:r>
    </w:p>
    <w:p w:rsidR="00D143FF" w:rsidRDefault="00D143FF" w:rsidP="00D143FF"/>
    <w:p w:rsidR="00D143FF" w:rsidRDefault="00D143FF" w:rsidP="00D143FF">
      <w:r>
        <w:t xml:space="preserve">                                                                                                                                                                                                                                                                                                                                                                                                                                                                                                                                                                                                                                                                                                                                                                                                                                                                                                  [warning: there may be more definitions on this page] 4: presence and availability management scf there are no additions or (.../...) </w:t>
      </w:r>
    </w:p>
    <w:p w:rsidR="00D143FF" w:rsidRDefault="00D143FF" w:rsidP="00D143FF">
      <w:r>
        <w:t>SOURCE: Used in ES 203 915-14 V1.1.1, clause E.2.4 SOURCE: Used in ES 203 915-14 V1.2.1, clause F.2.4 SOURCE: Used in ES 204 915-14 V1.1.1, clause F.2.4</w:t>
      </w:r>
    </w:p>
    <w:p w:rsidR="00D143FF" w:rsidRDefault="00D143FF" w:rsidP="00D143FF"/>
    <w:p w:rsidR="00D143FF" w:rsidRDefault="00D143FF" w:rsidP="00D143FF">
      <w:r>
        <w:t xml:space="preserve">                                                                                                                                                                                                                                                                                                                                                                                                                                                                                                                                                                                                                                                                                                                                                                                                                                                                                                  [warning: there may be more definitions on this page] 4: service broker scf there are no additions or (.../...) </w:t>
      </w:r>
    </w:p>
    <w:p w:rsidR="00D143FF" w:rsidRDefault="00D143FF" w:rsidP="00D143FF">
      <w:r>
        <w:t>SOURCE: Used in ES 204 915-16 V1.1.1, clause E.2.4</w:t>
      </w:r>
    </w:p>
    <w:p w:rsidR="00D143FF" w:rsidRDefault="00D143FF" w:rsidP="00D143FF"/>
    <w:p w:rsidR="00D143FF" w:rsidRDefault="00D143FF" w:rsidP="00D143FF">
      <w:r>
        <w:t xml:space="preserve">                                                                                                                                                                                                                                                                                                                                                                                                                                                                                                                                                                                                                                                                                                                                                                                                                                                                                                  [warning: there may be more definitions on this page] 4: terminal capabilities scf there are no additions or (.../...) </w:t>
      </w:r>
    </w:p>
    <w:p w:rsidR="00D143FF" w:rsidRDefault="00D143FF" w:rsidP="00D143FF">
      <w:r>
        <w:lastRenderedPageBreak/>
        <w:t>SOURCE: Used in ES 203 915-07 V1.1.1, clause E.2.4 SOURCE: Used in ES 204 915-07 V1.1.1, clause E.2.4</w:t>
      </w:r>
    </w:p>
    <w:p w:rsidR="00D143FF" w:rsidRDefault="00D143FF" w:rsidP="00D143FF"/>
    <w:p w:rsidR="00D143FF" w:rsidRDefault="00D143FF" w:rsidP="00D143FF">
      <w:r>
        <w:t xml:space="preserve">                                                                                                                                                                                                                                                                                                                                                                                                                                                                                                                                                                                                                                                                                                                                                                                                                                                                                                  [warning: there may be more definitions on this page] 5) that an end-user of the iptv service would have given if he or she has watched the considered video (.../...) </w:t>
      </w:r>
    </w:p>
    <w:p w:rsidR="00D143FF" w:rsidRDefault="00D143FF" w:rsidP="00D143FF">
      <w:r>
        <w:t>SOURCE: Used in ES 202 765-04 V1.1.1, clause 1 SOURCE: Used in ES 202 765-04 V1.2.1, clause 1</w:t>
      </w:r>
    </w:p>
    <w:p w:rsidR="00D143FF" w:rsidRDefault="00D143FF" w:rsidP="00D143FF"/>
    <w:p w:rsidR="00D143FF" w:rsidRDefault="00D143FF" w:rsidP="00D143FF">
      <w:r>
        <w:t xml:space="preserve">                                                                                                                                                                                                                                                                                                                                                                                                                                                                                                                                                                                                                                                                                                                                                                                                                                                                                                  [warning: there may be more definitions on this page] 5) that an end-user of vod service would have given if he or she has watched the considered video (.../...) </w:t>
      </w:r>
    </w:p>
    <w:p w:rsidR="00D143FF" w:rsidRDefault="00D143FF" w:rsidP="00D143FF">
      <w:r>
        <w:t>SOURCE: Used in ES 202 765-04 V1.1.1, clause 1 SOURCE: Used in ES 202 765-04 V1.2.1, clause 1</w:t>
      </w:r>
    </w:p>
    <w:p w:rsidR="00D143FF" w:rsidRDefault="00D143FF" w:rsidP="00D143FF"/>
    <w:p w:rsidR="00D143FF" w:rsidRDefault="00D143FF" w:rsidP="00D143FF">
      <w:r>
        <w:t xml:space="preserve">                                                                                                                                                                                                                                                                                                                                                                                                                                                                                                                                                                                                                                                                                                                                                                                                                                                                                                  [warning: there may be more definitions on this page] 500 ms 0 - 500 ms server initiated script updates: time between te going on-line and reception of (.../...) </w:t>
      </w:r>
    </w:p>
    <w:p w:rsidR="00D143FF" w:rsidRDefault="00D143FF" w:rsidP="00D143FF">
      <w:r>
        <w:t>SOURCE: Used in ES 201 071 V1.1.2, clause 0</w:t>
      </w:r>
    </w:p>
    <w:p w:rsidR="00D143FF" w:rsidRDefault="00D143FF" w:rsidP="00D143FF"/>
    <w:p w:rsidR="00D143FF" w:rsidRDefault="00D143FF" w:rsidP="00D143FF">
      <w:r>
        <w:t xml:space="preserve">                                                                                                                                                                                                                                                                                                                                                                                                                                                                                                                                                                                                                                                                                                                                                                                                                                                                                                  [warning: there may be more definitions on this page] 8) it identifies the subscriber attached to the access (.../...) </w:t>
      </w:r>
    </w:p>
    <w:p w:rsidR="00D143FF" w:rsidRDefault="00D143FF" w:rsidP="00D143FF">
      <w:r>
        <w:t>SOURCE: Used in ES 282 003 V3.4.1, clause 7 SOURCE: Used in ES 282 003 V3.4.1, clause 7 SOURCE: Used in ES 282 003 V3.4.2, clause 7 SOURCE: Used in ES 282 003 V3.4.2, clause 7 SOURCE: Used in ES 282 003 V3.5.1, clause 7 SOURCE: Used in ES 282 003 V3.5.1, clause 7</w:t>
      </w:r>
    </w:p>
    <w:p w:rsidR="00D143FF" w:rsidRDefault="00D143FF" w:rsidP="00D143FF"/>
    <w:p w:rsidR="00D143FF" w:rsidRDefault="00D143FF" w:rsidP="00D143FF">
      <w:r>
        <w:t xml:space="preserve">                                                                                                                                                                                                                                                                                                                                                                                                                                                                                                                                                                                                                                                                                                                                                                                                                                                                                                  [warning: there may be more definitions on this page] 9: state transition diagrams there are no additions or (.../...) </w:t>
      </w:r>
    </w:p>
    <w:p w:rsidR="00D143FF" w:rsidRDefault="00D143FF" w:rsidP="00D143FF">
      <w:r>
        <w:t>SOURCE: Used in ES 203 915-05 V1.2.1, clause E.2.9 SOURCE: Used in ES 204 915-05 V1.1.1, clause E.2.9</w:t>
      </w:r>
    </w:p>
    <w:p w:rsidR="00D143FF" w:rsidRDefault="00D143FF" w:rsidP="00D143FF"/>
    <w:p w:rsidR="00D143FF" w:rsidRDefault="00D143FF" w:rsidP="00D143FF">
      <w:r>
        <w:t xml:space="preserve">                                                                                                                                                                                                                                                                                                                                                                                                                                                                                                                                                                                                                                                                                                                                                                                                                                                                                                  [warning: there may be more definitions on this page] &lt;?xml version="1.0" ?&gt; &lt;!-- draft dtd for the ims xml (.../...) </w:t>
      </w:r>
    </w:p>
    <w:p w:rsidR="00D143FF" w:rsidRDefault="00D143FF" w:rsidP="00D143FF">
      <w:r>
        <w:t>SOURCE: Used in ES 283 003 V1.8.0, clause 1</w:t>
      </w:r>
    </w:p>
    <w:p w:rsidR="00D143FF" w:rsidRDefault="00D143FF" w:rsidP="00D143FF"/>
    <w:p w:rsidR="00D143FF" w:rsidRDefault="00D143FF" w:rsidP="00D143FF">
      <w:r>
        <w:t xml:space="preserve">                                                                                                                                                                                                                                                                                                                                                                                                                                                                                                                                                                                                                                                                                                                                                                                                                                                                                                  [warning: there may be more definitions on this page] a (normative): omg idl description of multi-media call control scf there are no additions or (.../...) </w:t>
      </w:r>
    </w:p>
    <w:p w:rsidR="00D143FF" w:rsidRDefault="00D143FF" w:rsidP="00D143FF">
      <w:r>
        <w:t>SOURCE: Used in ES 203 915-0404 V1.1.1, clause E.2.9 SOURCE: Used in ES 203 915-0404 V1.2.1, clause E.2.9 SOURCE: Used in ES 204 915-0404 V1.1.1, clause E.2.9</w:t>
      </w:r>
    </w:p>
    <w:p w:rsidR="00D143FF" w:rsidRDefault="00D143FF" w:rsidP="00D143FF"/>
    <w:p w:rsidR="00D143FF" w:rsidRDefault="00D143FF" w:rsidP="00D143FF">
      <w:r>
        <w:t xml:space="preserve">                                                                                                                                                                                                                                                                                                                                                                                                                                                                                                                                                                                                                                                                                                                                                                                                                                                                                                  [warning: there may be more definitions on this page] access network aspects when connected to the im cn subsystem 9.2.2 handling of the ip-can the ue shall ensure that appropriate resources are available for the media flow(s) on the ip-can(s) related to a (.../...) </w:t>
      </w:r>
    </w:p>
    <w:p w:rsidR="00D143FF" w:rsidRDefault="00D143FF" w:rsidP="00D143FF">
      <w:r>
        <w:t>SOURCE: Used in ES 283 003 V1.8.0, clause 9</w:t>
      </w:r>
    </w:p>
    <w:p w:rsidR="00D143FF" w:rsidRDefault="00D143FF" w:rsidP="00D143FF"/>
    <w:p w:rsidR="00D143FF" w:rsidRDefault="00D143FF" w:rsidP="00D143FF">
      <w:r>
        <w:t xml:space="preserve">                                                                                                                                                                                                                                                                                                                                                                                                                                                                                                                                                                                                                                                                                                                                                                                                                                                                                                  [warning: there may be more definitions on this page] adapted to assess narrow band communications; * recommendation itu-t p.863 [i.21]; adapted to assess narrow band, wide band and super wide band (.../...) </w:t>
      </w:r>
    </w:p>
    <w:p w:rsidR="00D143FF" w:rsidRDefault="00D143FF" w:rsidP="00D143FF">
      <w:r>
        <w:t>SOURCE: Used in ES 202 765-02 V1.2.1, clause P.862.1</w:t>
      </w:r>
    </w:p>
    <w:p w:rsidR="00D143FF" w:rsidRDefault="00D143FF" w:rsidP="00D143FF"/>
    <w:p w:rsidR="00D143FF" w:rsidRDefault="00D143FF" w:rsidP="00D143FF">
      <w:r>
        <w:t xml:space="preserve">                                                                                                                                                                                                                                                                                                                                                                                                                                                                                                                                                                                                                                                                                                                                                                                                                                                                                                  [warning: there may be more definitions on this page] adapted to assess narrow-band (.../...) </w:t>
      </w:r>
    </w:p>
    <w:p w:rsidR="00D143FF" w:rsidRDefault="00D143FF" w:rsidP="00D143FF">
      <w:r>
        <w:t>SOURCE: Used in ES 202 765-04 V1.2.1, clause P.862.1</w:t>
      </w:r>
    </w:p>
    <w:p w:rsidR="00D143FF" w:rsidRDefault="00D143FF" w:rsidP="00D143FF"/>
    <w:p w:rsidR="00D143FF" w:rsidRDefault="00D143FF" w:rsidP="00D143FF">
      <w:r>
        <w:t xml:space="preserve">                                                                                                                                                                                                                                                                                                                                                                                                                                                                                                                                                                                                                                                                                                                                                                                                                                                                                                  [warning: there may be more definitions on this page] affecting audiovisual user perceived quality 4.1 audiovisual user perceived quality model the characteristics affecting audiovisual user perceived quality and their interactions are illustrated in figure (.../...) </w:t>
      </w:r>
    </w:p>
    <w:p w:rsidR="00D143FF" w:rsidRDefault="00D143FF" w:rsidP="00D143FF">
      <w:r>
        <w:t>SOURCE: Used in ES 202 667 V1.1.1, clause 4 SOURCE: Used in ES 202 667 V1.1.5, clause 4</w:t>
      </w:r>
    </w:p>
    <w:p w:rsidR="00D143FF" w:rsidRDefault="00D143FF" w:rsidP="00D143FF"/>
    <w:p w:rsidR="00D143FF" w:rsidRDefault="00D143FF" w:rsidP="00D143FF">
      <w:r>
        <w:t xml:space="preserve">                                                                                                                                                                                                                                                                                                                                                                                                                                                                                                                                                                                                                                                                                                                                                                                                                                                                                                  [warning: there may be more definitions on this page] after the decimal (.../...) </w:t>
      </w:r>
    </w:p>
    <w:p w:rsidR="00D143FF" w:rsidRDefault="00D143FF" w:rsidP="00D143FF">
      <w:r>
        <w:t>SOURCE: Used in ES 202 765-02 V1.1.3, clause 1 SOURCE: Used in ES 202 765-02 V1.1.3, clause 1 SOURCE: Used in ES 202 765-02 V1.1.3, clause 1 SOURCE: Used in ES 202 765-02 V1.1.3, clause 1 SOURCE: Used in ES 202 765-02 V1.1.3, clause 1 SOURCE: Used in ES 202 765-02 V1.1.3, clause 1 SOURCE: Used in ES 202 765-02 V1.1.4, clause 1 SOURCE: Used in ES 202 765-02 V1.1.4, clause 1 SOURCE: Used in ES 202 765-02 V1.1.4, clause 1 SOURCE: Used in ES 202 765-02 V1.1.4, clause 1 SOURCE: Used in ES 202 765-02 V1.1.4, clause 1 SOURCE: Used in ES 202 765-02 V1.1.4, clause 1 SOURCE: Used in ES 202 765-02 V1.2.1, clause 1 SOURCE: Used in ES 202 765-02 V1.2.1, clause 1 SOURCE: Used in ES 202 765-02 V1.2.1, clause 1 SOURCE: Used in ES 202 765-02 V1.2.1, clause 1 SOURCE: Used in ES 202 765-02 V1.2.1, clause 1 SOURCE: Used in ES 202 765-02 V1.2.1, clause 1</w:t>
      </w:r>
    </w:p>
    <w:p w:rsidR="00D143FF" w:rsidRDefault="00D143FF" w:rsidP="00D143FF"/>
    <w:p w:rsidR="00D143FF" w:rsidRDefault="00D143FF" w:rsidP="00D143FF">
      <w:r>
        <w:t xml:space="preserve">                                                                                                                                                                                                                                                                                                                                                                                                                                                                                                                                                                                                                                                                                                                                                                                                                                                                                                  [warning: there may be more definitions on this page] algorithms section 12.1 of rfc 2630 [9] states that sha-1and md5 following that shall be supported for use with (.../...) </w:t>
      </w:r>
    </w:p>
    <w:p w:rsidR="00D143FF" w:rsidRDefault="00D143FF" w:rsidP="00D143FF">
      <w:r>
        <w:t>SOURCE: Used in ES 201 733 V1.1.3, clause E.1</w:t>
      </w:r>
    </w:p>
    <w:p w:rsidR="00D143FF" w:rsidRDefault="00D143FF" w:rsidP="00D143FF"/>
    <w:p w:rsidR="00D143FF" w:rsidRDefault="00D143FF" w:rsidP="00D143FF">
      <w:r>
        <w:t xml:space="preserve">                                                                                                                                                                                                                                                                                                                                                                                                                                                                                                                                                                                                                                                                                                                                                                                                                                                                                                  [warning: there may be more definitions on this page] an increasing number of distributed applications use the xml format to exchange data for various purposes like data bases queries or updates or event telecommunications operations such as (.../...) </w:t>
      </w:r>
    </w:p>
    <w:p w:rsidR="00D143FF" w:rsidRDefault="00D143FF" w:rsidP="00D143FF">
      <w:r>
        <w:t>SOURCE: Used in ES 201 873-09 V3.3.1, clause 4 SOURCE: Used in ES 201 873-09 V4.1.1, clause 4 SOURCE: Used in ES 201 873-09 V4.2.1, clause 4 SOURCE: Used in ES 201 873-09 V4.3.1, clause 4 SOURCE: Used in ES 201 873-09 V4.4.1, clause 4 SOURCE: Used in ES 201 873-09 V4.5.1, clause 4</w:t>
      </w:r>
    </w:p>
    <w:p w:rsidR="00D143FF" w:rsidRDefault="00D143FF" w:rsidP="00D143FF"/>
    <w:p w:rsidR="00D143FF" w:rsidRDefault="00D143FF" w:rsidP="00D143FF">
      <w:r>
        <w:t xml:space="preserve">                                                                                                                                                                                                                                                                                                                                                                                                                                                                                                                                                                                                                                                                                                                                                                                                                                                                                                  [warning: there may be more definitions on this page] and abbreviations for the purpose of the present document the definitions and abbreviations given in clause 3 of [1] apply, except for the following definitions and abbreviations: in subclause 3.1: replace the definition of entry point by: entry point: in the case that "border control concepts", as specified in 3gpp ts 23.228 [7], are to be applied in an im cn subsystem, then these are to be provided by capabilities within the ibcf, and the ibcf acts as an entry point for this network (instead of the (.../...) </w:t>
      </w:r>
    </w:p>
    <w:p w:rsidR="00D143FF" w:rsidRDefault="00D143FF" w:rsidP="00D143FF">
      <w:r>
        <w:lastRenderedPageBreak/>
        <w:t>SOURCE: Used in ES 283 003 V1.1.1, clause 3</w:t>
      </w:r>
    </w:p>
    <w:p w:rsidR="00D143FF" w:rsidRDefault="00D143FF" w:rsidP="00D143FF"/>
    <w:p w:rsidR="00D143FF" w:rsidRDefault="00D143FF" w:rsidP="00D143FF">
      <w:r>
        <w:t xml:space="preserve">                                                                                                                                                                                                                                                                                                                                                                                                                                                                                                                                                                                                                                                                                                                                                                                                                                                                                                  [warning: there may be more definitions on this page] and abbreviations for the purposes of the present document, the terms, definitions and abbreviations are given in 3gpp ts 29.427 (.../...) </w:t>
      </w:r>
    </w:p>
    <w:p w:rsidR="00D143FF" w:rsidRDefault="00D143FF" w:rsidP="00D143FF">
      <w:r>
        <w:t>SOURCE: Used in ES 283 027 V1.5.1, clause 3</w:t>
      </w:r>
    </w:p>
    <w:p w:rsidR="00D143FF" w:rsidRDefault="00D143FF" w:rsidP="00D143FF"/>
    <w:p w:rsidR="00D143FF" w:rsidRDefault="00D143FF" w:rsidP="00D143FF">
      <w:r>
        <w:t xml:space="preserve">                                                                                                                                                                                                                                                                                                                                                                                                                                                                                                                                                                                                                                                                                                                                                                                                                                                                                                  [warning: there may be more definitions on this page] and abbreviations for the purposes of the present document, the terms, definitions and abbreviations are given in ts 129 527 (.../...) </w:t>
      </w:r>
    </w:p>
    <w:p w:rsidR="00D143FF" w:rsidRDefault="00D143FF" w:rsidP="00D143FF">
      <w:r>
        <w:t>SOURCE: Used in ES 283 027 V2.5.1, clause 3</w:t>
      </w:r>
    </w:p>
    <w:p w:rsidR="00D143FF" w:rsidRDefault="00D143FF" w:rsidP="00D143FF"/>
    <w:p w:rsidR="00D143FF" w:rsidRDefault="00D143FF" w:rsidP="00D143FF">
      <w:r>
        <w:t xml:space="preserve">                                                                                                                                                                                                                                                                                                                                                                                                                                                                                                                                                                                                                                                                                                                                                                                                                                                                                                  [warning: there may be more definitions on this page] and abbreviations for the purposes of the present document, the terms, definitions and abbreviations given in 3gpp ts 29.163 [1], clauses 7.2.3 and 7.4 (.../...) </w:t>
      </w:r>
    </w:p>
    <w:p w:rsidR="00D143FF" w:rsidRDefault="00D143FF" w:rsidP="00D143FF">
      <w:r>
        <w:t>SOURCE: Used in ES 283 027 V1.1.1, clause 3 SOURCE: Used in ES 283 027 V1.4.0, clause 3 SOURCE: Used in ES 283 027 V2.4.0, clause 3</w:t>
      </w:r>
    </w:p>
    <w:p w:rsidR="00D143FF" w:rsidRDefault="00D143FF" w:rsidP="00D143FF"/>
    <w:p w:rsidR="00D143FF" w:rsidRDefault="00D143FF" w:rsidP="00D143FF">
      <w:r>
        <w:t xml:space="preserve">                                                                                                                                                                                                                                                                                                                                                                                                                                                                                                                                                                                                                                                                                                                                                                                                                                                                                                  [warning: there may be more definitions on this page] and collections in idl, the data type string is typedefed (see note below) from the corba primitive (.../...) </w:t>
      </w:r>
    </w:p>
    <w:p w:rsidR="00D143FF" w:rsidRDefault="00D143FF" w:rsidP="00D143FF">
      <w:r>
        <w:t>SOURCE: Used in ES 201 915-01 V1.1.1, clause A.2 SOURCE: Used in ES 201 915-01 V1.2.1, clause A.2</w:t>
      </w:r>
    </w:p>
    <w:p w:rsidR="00D143FF" w:rsidRDefault="00D143FF" w:rsidP="00D143FF"/>
    <w:p w:rsidR="00D143FF" w:rsidRDefault="00D143FF" w:rsidP="00D143FF">
      <w:r>
        <w:t xml:space="preserve">                                                                                                                                                                                                                                                                                                                                                                                                                                                                                                                                                                                                                                                                                                                                                                                                                                                                                                  [warning: there may be more definitions on this page] and collections in idl, the data type string is typedefed (see note) from the corba primitive (.../...) </w:t>
      </w:r>
    </w:p>
    <w:p w:rsidR="00D143FF" w:rsidRDefault="00D143FF" w:rsidP="00D143FF">
      <w:r>
        <w:t>SOURCE: Used in ES 201 915-01 V1.3.1, clause A.2 SOURCE: Used in ES 201 915-01 V1.4.1, clause A.2 SOURCE: Used in ES 201 915-01 V1.5.1, clause A.2 SOURCE: Used in ES 201 915-01 V1.6.1, clause A.2</w:t>
      </w:r>
    </w:p>
    <w:p w:rsidR="00D143FF" w:rsidRDefault="00D143FF" w:rsidP="00D143FF"/>
    <w:p w:rsidR="00D143FF" w:rsidRDefault="00D143FF" w:rsidP="00D143FF">
      <w:r>
        <w:t xml:space="preserve">                                                                                                                                                                                                                                                                                                                                                                                                                                                                                                                                                                                                                                                                                                                                                                                                                                                                                                  [warning: there may be more definitions on this page] and control (m&amp;c) overview monitoring and control of power, cooling and building environment systems are used to simplify operation, to reduce maintenance time and site intervention, to reduce human error risk, to give useful data for statistical analysis and management (.../...) </w:t>
      </w:r>
    </w:p>
    <w:p w:rsidR="00D143FF" w:rsidRDefault="00D143FF" w:rsidP="00D143FF">
      <w:r>
        <w:t>SOURCE: Used in ES 202 336-01 V1.1.2, clause 4 SOURCE: Used in ES 202 336-01 V1.2.1, clause 4</w:t>
      </w:r>
    </w:p>
    <w:p w:rsidR="00D143FF" w:rsidRDefault="00D143FF" w:rsidP="00D143FF"/>
    <w:p w:rsidR="00D143FF" w:rsidRDefault="00D143FF" w:rsidP="00D143FF">
      <w:r>
        <w:t xml:space="preserve">                                                                                                                                                                                                                                                                                                                                                                                                                                                                                                                                                                                                                                                                                                                                                                                                                                                                                                  [warning: there may be more definitions on this page] and itu-t recommendation p.862.2 (.../...) </w:t>
      </w:r>
    </w:p>
    <w:p w:rsidR="00D143FF" w:rsidRDefault="00D143FF" w:rsidP="00D143FF">
      <w:r>
        <w:t>SOURCE: Used in ES 202 765-02 V1.1.3, clause P.862.1 SOURCE: Used in ES 202 765-02 V1.1.4, clause P.862.1 SOURCE: Used in ES 202 765-04 V1.1.1, clause P.862.1</w:t>
      </w:r>
    </w:p>
    <w:p w:rsidR="00D143FF" w:rsidRDefault="00D143FF" w:rsidP="00D143FF"/>
    <w:p w:rsidR="00D143FF" w:rsidRDefault="00D143FF" w:rsidP="00D143FF">
      <w:r>
        <w:t xml:space="preserve">                                                                                                                                                                                                                                                                                                                                                                                                                                                                                                                                                                                                                                                                                                                                                                                                                                                                                                  [warning: there may be more definitions on this page] and management architecture this clause is informative and describes the network and functional architecture for sdh transmission (.../...) </w:t>
      </w:r>
    </w:p>
    <w:p w:rsidR="00D143FF" w:rsidRDefault="00D143FF" w:rsidP="00D143FF">
      <w:r>
        <w:lastRenderedPageBreak/>
        <w:t>SOURCE: Used in ES 201 654 V1.1.1, clause 4</w:t>
      </w:r>
    </w:p>
    <w:p w:rsidR="00D143FF" w:rsidRDefault="00D143FF" w:rsidP="00D143FF"/>
    <w:p w:rsidR="00D143FF" w:rsidRDefault="00D143FF" w:rsidP="00D143FF">
      <w:r>
        <w:t xml:space="preserve">                                                                                                                                                                                                                                                                                                                                                                                                                                                                                                                                                                                                                                                                                                                                                                                                                                                                                                  [warning: there may be more definitions on this page] and symbols 3.1 definitions for the purposes of the present document, the following terms and definitions apply: buffer: tight or semi-tight (loosely applied) protection of the fibre consisting of one or more layers of inert material note: the semi-tight buffer may be (.../...) </w:t>
      </w:r>
    </w:p>
    <w:p w:rsidR="00D143FF" w:rsidRDefault="00D143FF" w:rsidP="00D143FF">
      <w:r>
        <w:t>SOURCE: Used in ES 202 319 V1.1.1, clause 3</w:t>
      </w:r>
    </w:p>
    <w:p w:rsidR="00D143FF" w:rsidRDefault="00D143FF" w:rsidP="00D143FF"/>
    <w:p w:rsidR="00D143FF" w:rsidRDefault="00D143FF" w:rsidP="00D143FF">
      <w:r>
        <w:t xml:space="preserve">                                                                                                                                                                                                                                                                                                                                                                                                                                                                                                                                                                                                                                                                                                                                                                                                                                                                                                  [warning: there may be more definitions on this page] archivetimestamptoken archivetimestamptoken ::= timestamptoken the value of messageimprint field within timestamptoken shall be a hash of the concatenated values (without the type or length encoding for that value) of the following data objects as present in the electronic signature: * encapcontentinfo econtent octet string; * signedattributes; * signature field within signerinfo; * signaturetimestamptoken attribute; * completecertificaterefs attribute; * completerevocationdata attribute; * certificatevalues attribute (if not already present this information shall be included in the es-a); * revocationvalues attribute (if not already present this information shall be included in the es-a); * esctimestamptoken attribute if present; * timestampedcertscrls attribute if present; * any previous archivetimestamptoken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assessment method in practical way, this indicator can be measured by verifying on adjacent image the stability of the luminance and\or the chrominance components and this for all pixels composing an (.../...) </w:t>
      </w:r>
    </w:p>
    <w:p w:rsidR="00D143FF" w:rsidRDefault="00D143FF" w:rsidP="00D143FF">
      <w:r>
        <w:t>SOURCE: Used in ES 202 765-04 V1.1.1, clause 1</w:t>
      </w:r>
    </w:p>
    <w:p w:rsidR="00D143FF" w:rsidRDefault="00D143FF" w:rsidP="00D143FF"/>
    <w:p w:rsidR="00D143FF" w:rsidRDefault="00D143FF" w:rsidP="00D143FF">
      <w:r>
        <w:t xml:space="preserve">                                                                                                                                                                                                                                                                                                                                                                                                                                                                                                                                                                                                                                                                                                                                                                                                                                                                                                  [warning: there may be more definitions on this page] assessment method there is no non-intrusive methods available for the time (.../...) </w:t>
      </w:r>
    </w:p>
    <w:p w:rsidR="00D143FF" w:rsidRDefault="00D143FF" w:rsidP="00D143FF">
      <w:r>
        <w:t>SOURCE: Used in ES 202 765-04 V1.1.1, clause 1</w:t>
      </w:r>
    </w:p>
    <w:p w:rsidR="00D143FF" w:rsidRDefault="00D143FF" w:rsidP="00D143FF"/>
    <w:p w:rsidR="00D143FF" w:rsidRDefault="00D143FF" w:rsidP="00D143FF">
      <w:r>
        <w:t xml:space="preserve">                                                                                                                                                                                                                                                                                                                                                                                                                                                                                                                                                                                                                                                                                                                                                                                                                                                                                                  [warning: there may be more definitions on this page] b-3 block group of (.../...) </w:t>
      </w:r>
    </w:p>
    <w:p w:rsidR="00D143FF" w:rsidRDefault="00D143FF" w:rsidP="00D143FF">
      <w:r>
        <w:t>SOURCE: Used in ES 202 765-04 V1.1.1, clause 1</w:t>
      </w:r>
    </w:p>
    <w:p w:rsidR="00D143FF" w:rsidRDefault="00D143FF" w:rsidP="00D143FF"/>
    <w:p w:rsidR="00D143FF" w:rsidRDefault="00D143FF" w:rsidP="00D143FF">
      <w:r>
        <w:t xml:space="preserve">                                                                                                                                                                                                                                                                                                                                                                                                                                                                                                                                                                                                                                                                                                                                                                                                                                                                                                  [warning: there may be more definitions on this page] battery unit (ibu) and integrated battery system (ibs) control and monitoring presentation in telecommunication or datacom (ict) site, batteries are used to get an uninterruptible power (.../...) </w:t>
      </w:r>
    </w:p>
    <w:p w:rsidR="00D143FF" w:rsidRDefault="00D143FF" w:rsidP="00D143FF">
      <w:r>
        <w:t>SOURCE: Used in ES 202 336-11 V1.1.1, clause 4</w:t>
      </w:r>
    </w:p>
    <w:p w:rsidR="00D143FF" w:rsidRDefault="00D143FF" w:rsidP="00D143FF"/>
    <w:p w:rsidR="00D143FF" w:rsidRDefault="00D143FF" w:rsidP="00D143FF">
      <w:r>
        <w:t xml:space="preserve">                                                                                                                                                                                                                                                                                                                                                                                                                                                                                                                                                                                                                                                                                                                                                                                                                                                                                                  [warning: there may be more definitions on this page] between two 6(ms) time (.../...) </w:t>
      </w:r>
    </w:p>
    <w:p w:rsidR="00D143FF" w:rsidRDefault="00D143FF" w:rsidP="00D143FF">
      <w:r>
        <w:t>SOURCE: Used in ES 200 800 V1.2.1, clause 3 SOURCE: Used in ES 200 800 V1.3.1, clause 3</w:t>
      </w:r>
    </w:p>
    <w:p w:rsidR="00D143FF" w:rsidRDefault="00D143FF" w:rsidP="00D143FF"/>
    <w:p w:rsidR="00D143FF" w:rsidRDefault="00D143FF" w:rsidP="00D143FF">
      <w:r>
        <w:lastRenderedPageBreak/>
        <w:t xml:space="preserve">                                                                                                                                                                                                                                                                                                                                                                                                                                                                                                                                                                                                                                                                                                                                                                                                                                                                                                  [warning: there may be more definitions on this page] call back interface undefined p_app_multimedia-call_callback 1 application multi-media call interface referenced p_app_call-leg_callback 2 application multi-media callleg interface referenced p_app_call_and_call-leg_callback 3 application multi-media call and callleg interface referenced tpappmultimediacalllegcallback defines the sequence of data elements that references a call and a call leg application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call back interface undefined p_app_multiparty_call_callback 1 application multi-party call interface referenced p_app_call_leg_callback 2 application callleg interface referenced p_app_call_and_call_leg_callback 3 application multi-party call and callleg interface referenced tpappcalllegcallback defines the sequence of data elements that references a call and a call leg application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can be determined: the maximum bit rate during the faster second and the average bit rate during the analysis period of 10 (.../...) </w:t>
      </w:r>
    </w:p>
    <w:p w:rsidR="00D143FF" w:rsidRDefault="00D143FF" w:rsidP="00D143FF">
      <w:r>
        <w:t>SOURCE: Used in ES 202 765-04 V1.1.1, clause 2 SOURCE: Used in ES 202 765-04 V1.1.1, clause 2 SOURCE: Used in ES 202 765-04 V1.2.1, clause 2 SOURCE: Used in ES 202 765-04 V1.2.1, clause 2</w:t>
      </w:r>
    </w:p>
    <w:p w:rsidR="00D143FF" w:rsidRDefault="00D143FF" w:rsidP="00D143FF"/>
    <w:p w:rsidR="00D143FF" w:rsidRDefault="00D143FF" w:rsidP="00D143FF">
      <w:r>
        <w:t xml:space="preserve">                                                                                                                                                                                                                                                                                                                                                                                                                                                                                                                                                                                                                                                                                                                                                                                                                                                                                                  [warning: there may be more definitions on this page] capable of coding of standard television pictures at bit rates in the range from 3 mbit/s to 15 (.../...) </w:t>
      </w:r>
    </w:p>
    <w:p w:rsidR="00D143FF" w:rsidRDefault="00D143FF" w:rsidP="00D143FF">
      <w:r>
        <w:t>SOURCE: Used in ES 202 667 V1.1.1, clause 2 SOURCE: Used in ES 202 667 V1.1.5, clause 2</w:t>
      </w:r>
    </w:p>
    <w:p w:rsidR="00D143FF" w:rsidRDefault="00D143FF" w:rsidP="00D143FF"/>
    <w:p w:rsidR="00D143FF" w:rsidRDefault="00D143FF" w:rsidP="00D143FF">
      <w:r>
        <w:t xml:space="preserve">                                                                                                                                                                                                                                                                                                                                                                                                                                                                                                                                                                                                                                                                                                                                                                                                                                                                                                  [warning: there may be more definitions on this page] categories defined in clause 11.1 figure d.1 we notice for france 5 effective area (.../...) </w:t>
      </w:r>
    </w:p>
    <w:p w:rsidR="00D143FF" w:rsidRDefault="00D143FF" w:rsidP="00D143FF">
      <w:r>
        <w:t>SOURCE: Used in ES 202 765-02 V1.2.1, clause 5</w:t>
      </w:r>
    </w:p>
    <w:p w:rsidR="00D143FF" w:rsidRDefault="00D143FF" w:rsidP="00D143FF"/>
    <w:p w:rsidR="00D143FF" w:rsidRDefault="00D143FF" w:rsidP="00D143FF">
      <w:r>
        <w:t xml:space="preserve">                                                                                                                                                                                                                                                                                                                                                                                                                                                                                                                                                                                                                                                                                                                                                                                                                                                                                                  [warning: there may be more definitions on this page] categories defined in clause 11.1 figure d.1 we notice for france 5 effective area categories step 4: choice of a first series of measurement points respecting the requirement of at least one measurement location by effective category, the first series of measurement points can be this one: * category 5: (.../...) </w:t>
      </w:r>
    </w:p>
    <w:p w:rsidR="00D143FF" w:rsidRDefault="00D143FF" w:rsidP="00D143FF">
      <w:r>
        <w:t>SOURCE: Used in ES 202 765-02 V1.1.3, clause 5 SOURCE: Used in ES 202 765-02 V1.1.4, clause 5</w:t>
      </w:r>
    </w:p>
    <w:p w:rsidR="00D143FF" w:rsidRDefault="00D143FF" w:rsidP="00D143FF"/>
    <w:p w:rsidR="00D143FF" w:rsidRDefault="00D143FF" w:rsidP="00D143FF">
      <w:r>
        <w:t xml:space="preserve">                                                                                                                                                                                                                                                                                                                                                                                                                                                                                                                                                                                                                                                                                                                                                                                                                                                                                                  [warning: there may be more definitions on this page] categories defined in clause 11.1 figure d.3 we notice for switzerland 3 effective area (.../...) </w:t>
      </w:r>
    </w:p>
    <w:p w:rsidR="00D143FF" w:rsidRDefault="00D143FF" w:rsidP="00D143FF">
      <w:r>
        <w:t>SOURCE: Used in ES 202 765-02 V1.1.3, clause 5 SOURCE: Used in ES 202 765-02 V1.1.4, clause 5 SOURCE: Used in ES 202 765-02 V1.2.1, clause 5</w:t>
      </w:r>
    </w:p>
    <w:p w:rsidR="00D143FF" w:rsidRDefault="00D143FF" w:rsidP="00D143FF"/>
    <w:p w:rsidR="00D143FF" w:rsidRDefault="00D143FF" w:rsidP="00D143FF">
      <w:r>
        <w:lastRenderedPageBreak/>
        <w:t xml:space="preserve">                                                                                                                                                                                                                                                                                                                                                                                                                                                                                                                                                                                                                                                                                                                                                                                                                                                                                                  [warning: there may be more definitions on this page] categories depending of population size the term "area" can corresponds to different perimeters according to its (.../...) </w:t>
      </w:r>
    </w:p>
    <w:p w:rsidR="00D143FF" w:rsidRDefault="00D143FF" w:rsidP="00D143FF">
      <w:r>
        <w:t>SOURCE: Used in ES 202 765-02 V1.1.3, clause 5 SOURCE: Used in ES 202 765-02 V1.1.4, clause 5</w:t>
      </w:r>
    </w:p>
    <w:p w:rsidR="00D143FF" w:rsidRDefault="00D143FF" w:rsidP="00D143FF"/>
    <w:p w:rsidR="00D143FF" w:rsidRDefault="00D143FF" w:rsidP="00D143FF">
      <w:r>
        <w:t xml:space="preserve">                                                                                                                                                                                                                                                                                                                                                                                                                                                                                                                                                                                                                                                                                                                                                                                                                                                                                                  [warning: there may be more definitions on this page] categories depending on population size the term "area" can correspond to different perimeters according to its (.../...) </w:t>
      </w:r>
    </w:p>
    <w:p w:rsidR="00D143FF" w:rsidRDefault="00D143FF" w:rsidP="00D143FF">
      <w:r>
        <w:t>SOURCE: Used in ES 202 765-02 V1.2.1, clause 5</w:t>
      </w:r>
    </w:p>
    <w:p w:rsidR="00D143FF" w:rsidRDefault="00D143FF" w:rsidP="00D143FF"/>
    <w:p w:rsidR="00D143FF" w:rsidRDefault="00D143FF" w:rsidP="00D143FF">
      <w:r>
        <w:t xml:space="preserve">                                                                                                                                                                                                                                                                                                                                                                                                                                                                                                                                                                                                                                                                                                                                                                                                                                                                                                  [warning: there may be more definitions on this page] ccapmibcompliances object identifier ::= { ccapmibconformance 1 } ccapmibgroups object identifier ::= { ccapmibconformance 2 } ccapcompliance module-compliance status current description "the compliance statement for the." module -- this module mandatory-groups { ccapinterfacesgroup, ccapmpeggroup, ccapcryptogroup } ::= { ccapmibcompliances 1 } ccapinterfacesgroup object-group objects { ccapinterfaceindexmappath, ccapinterfaceindexmapentphysicalindex } status current description "objects implemented in the ccapinterfacesgroup." ::= { ccapmibgroups 1 } ccapmpeggroup object-group objects { ccapmpeginputprogbitrate, ccapmpeginputprogrequestedbandwidth, ccapmpeginputprogbitrate, ccapmpeginputprogvideosessionstatus, ccapmpegoutputprogvideosessionstatus, ccapmpegoutputprogbitrate } status current description "objects implemented in the ccapmpeggroup." ::= { ccapmibgroups 2 } ccapcryptogroup object-group objects { ccapecmgnumactivesessions, ccapecmgcwmessagecount, ccapecmdnumactivesessions, ccapecmdcwmessagecount, ccapmpegdecryptsessiondecrypted } status current description "objects implemented in the ccapcryptogroup." ::= { ccapmibgroups 3 } end annex b (normative): extending the configuration data model while the majority of the ccap configuration data model is standardized in the xml schema and yang module, it is anticipated that vendors will extend the configuration data model to support vendor-proprietary (.../...) </w:t>
      </w:r>
    </w:p>
    <w:p w:rsidR="00D143FF" w:rsidRDefault="00D143FF" w:rsidP="00D143FF">
      <w:r>
        <w:t>SOURCE: Used in ES 203 259 V1.1.1, clause 2</w:t>
      </w:r>
    </w:p>
    <w:p w:rsidR="00D143FF" w:rsidRDefault="00D143FF" w:rsidP="00D143FF"/>
    <w:p w:rsidR="00D143FF" w:rsidRDefault="00D143FF" w:rsidP="00D143FF">
      <w:r>
        <w:t xml:space="preserve">                                                                                                                                                                                                                                                                                                                                                                                                                                                                                                                                                                                                                                                                                                                                                                                                                                                                                                  [warning: there may be more definitions on this page] ccapobjects object identifier ::= { ccapmib 1 } ccapinterfacesobjects object identifier ::= { ccapobjects 1 } ccapinterfaceindexmaptable object-type syntax sequence of ccapinterfaceindexmapentry max-access not-accessible status current description "this object reports the correspondent device path for the interface index defined by an object instance." ::= { ccapinterfacesobjects 1 } ccapinterfaceindexmapentry object-type syntax ccapinterfaceindexmapentry max-access not-accessible status current description "the conceptual row of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certificatevalues certificatevalues ::= sequence of certificate certificate is defined in subclause 10.1 (which is as defined in itu-t recommendation x.509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changes from previous versions (.../...) </w:t>
      </w:r>
    </w:p>
    <w:p w:rsidR="00D143FF" w:rsidRDefault="00D143FF" w:rsidP="00D143FF">
      <w:r>
        <w:t>SOURCE: Used in ES 201 684 V1.1.1, clause 3 SOURCE: Used in ES 201 684 V1.1.1, clause 3</w:t>
      </w:r>
    </w:p>
    <w:p w:rsidR="00D143FF" w:rsidRDefault="00D143FF" w:rsidP="00D143FF"/>
    <w:p w:rsidR="00D143FF" w:rsidRDefault="00D143FF" w:rsidP="00D143FF">
      <w:r>
        <w:t xml:space="preserve">                                                                                                                                                                                                                                                                                                                                                                                                                                                                                                                                                                                                                                                                                                                                                                                                                                                                                                  [warning: there may be more definitions on this page] character code is mapped to the appropriate unicode representation returns: the bouquet name of this (.../...) </w:t>
      </w:r>
    </w:p>
    <w:p w:rsidR="00D143FF" w:rsidRDefault="00D143FF" w:rsidP="00D143FF">
      <w:r>
        <w:lastRenderedPageBreak/>
        <w:t>SOURCE: Used in ES 201 218 V1.1.1, clause 8</w:t>
      </w:r>
    </w:p>
    <w:p w:rsidR="00D143FF" w:rsidRDefault="00D143FF" w:rsidP="00D143FF"/>
    <w:p w:rsidR="00D143FF" w:rsidRDefault="00D143FF" w:rsidP="00D143FF">
      <w:r>
        <w:t xml:space="preserve">                                                                                                                                                                                                                                                                                                                                                                                                                                                                                                                                                                                                                                                                                                                                                                                                                                                                                                  [warning: there may be more definitions on this page] completerevocationrefs completerevocationrefs ::= sequence of crlocspref crlocspref ::= sequence { crlids [0] crllistid optional, ocspids [1] ocsplistid optional, otherrev [2] otherrevrefs optional } completerevocationrefs shall contain one crlocspref for the signing certificate, followed by one for each othercertid in the completecertificaterefs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condition values a.1.1 planned a resource would take this state when it is planned for use and the underlying resources are not (.../...) </w:t>
      </w:r>
    </w:p>
    <w:p w:rsidR="00D143FF" w:rsidRDefault="00D143FF" w:rsidP="00D143FF">
      <w:r>
        <w:t>SOURCE: Used in ES 200 653 V1.2.1, clause A.1</w:t>
      </w:r>
    </w:p>
    <w:p w:rsidR="00D143FF" w:rsidRDefault="00D143FF" w:rsidP="00D143FF"/>
    <w:p w:rsidR="00D143FF" w:rsidRDefault="00D143FF" w:rsidP="00D143FF">
      <w:r>
        <w:t xml:space="preserve">                                                                                                                                                                                                                                                                                                                                                                                                                                                                                                                                                                                                                                                                                                                                                                                                                                                                                                  [warning: there may be more definitions on this page] conditioning systems the air conditioning system subset is described in es 202 336-1 [1] and tr 102 336 (.../...) </w:t>
      </w:r>
    </w:p>
    <w:p w:rsidR="00D143FF" w:rsidRDefault="00D143FF" w:rsidP="00D143FF">
      <w:r>
        <w:t>SOURCE: Used in ES 202 336-06 V1.1.1, clause 4</w:t>
      </w:r>
    </w:p>
    <w:p w:rsidR="00D143FF" w:rsidRDefault="00D143FF" w:rsidP="00D143FF"/>
    <w:p w:rsidR="00D143FF" w:rsidRDefault="00D143FF" w:rsidP="00D143FF">
      <w:r>
        <w:t xml:space="preserve">                                                                                                                                                                                                                                                                                                                                                                                                                                                                                                                                                                                                                                                                                                                                                                                                                                                                                                  [warning: there may be more definitions on this page] context 5.1 general comments - the specification should try to restrict optionality and complexity of the management services and their information model as much as (.../...) </w:t>
      </w:r>
    </w:p>
    <w:p w:rsidR="00D143FF" w:rsidRDefault="00D143FF" w:rsidP="00D143FF">
      <w:r>
        <w:t>SOURCE: Used in ES 201 269 V1.1.1, clause 5</w:t>
      </w:r>
    </w:p>
    <w:p w:rsidR="00D143FF" w:rsidRDefault="00D143FF" w:rsidP="00D143FF"/>
    <w:p w:rsidR="00D143FF" w:rsidRDefault="00D143FF" w:rsidP="00D143FF">
      <w:r>
        <w:t xml:space="preserve">                                                                                                                                                                                                                                                                                                                                                                                                                                                                                                                                                                                                                                                                                                                                                                                                                                                                                                  [warning: there may be more definitions on this page] data types java(tm) does not support type definitions (typedefs); therefore types are unwound to their basic data types e.g.: example 4: uml java(tm) realisation tpcallalertingmechanism int tpaccesstype java.lang.string the following mappings apply to the basic data types: uml java(tm) realisation tpboolean boolean tpint32 int tpint64 long tpfloat float tpoctet byte tpstring java.lang.string tplongstring java.lang.string tpany java.lang.object c.3.6.2 constants constants are associated with a type definition or as a standalone (.../...) </w:t>
      </w:r>
    </w:p>
    <w:p w:rsidR="00D143FF" w:rsidRDefault="00D143FF" w:rsidP="00D143FF">
      <w:r>
        <w:t>SOURCE: Used in ES 202 915-01 V1.3.1, clause C.3.6.1 SOURCE: Used in ES 202 915-01 V1.4.1, clause C.3.6.1 SOURCE: Used in ES 203 915-01 V1.1.1, clause C.3.6.1 SOURCE: Used in ES 203 915-01 V1.2.1, clause C.3.6.1 SOURCE: Used in ES 203 915-01 V1.3.1, clause C.3.6.1 SOURCE: Used in ES 204 915-01 V1.1.1, clause C.3.6.1</w:t>
      </w:r>
    </w:p>
    <w:p w:rsidR="00D143FF" w:rsidRDefault="00D143FF" w:rsidP="00D143FF"/>
    <w:p w:rsidR="00D143FF" w:rsidRDefault="00D143FF" w:rsidP="00D143FF">
      <w:r>
        <w:t xml:space="preserve">                                                                                                                                                                                                                                                                                                                                                                                                                                                                                                                                                                                                                                                                                                                                                                                                                                                                                                  [warning: there may be more definitions on this page] dconst.b}; // cconst refers to dconst const arecordtype dconst := { 1 , cconst.b}; // dconst refers to cconst } example 2: modules with cyclic import that is (.../...) </w:t>
      </w:r>
    </w:p>
    <w:p w:rsidR="00D143FF" w:rsidRDefault="00D143FF" w:rsidP="00D143FF">
      <w:r>
        <w:t>SOURCE: Used in ES 201 873-01 V4.1.1, clause 1</w:t>
      </w:r>
    </w:p>
    <w:p w:rsidR="00D143FF" w:rsidRDefault="00D143FF" w:rsidP="00D143FF"/>
    <w:p w:rsidR="00D143FF" w:rsidRDefault="00D143FF" w:rsidP="00D143FF">
      <w:r>
        <w:t xml:space="preserve">                                                                                                                                                                                                                                                                                                                                                                                                                                                                                                                                                                                                                                                                                                                                                                                                                                                                                                  [warning: there may be more definitions on this page] dconst.b}; // cconst refers to dconst const arecordtype dconst := { 1 , cconst.b}; // dconst refers to cconst } example 2: modules with cyclic import that is allowed module mymodulea { import from mymoduleb { type myinteger } type record of myinteger myintegerlist; } module mymoduleb { type integer myinteger; import from mymodulea { type myintegerlist } } 6 types and values ttcn-3 supports a number of predefined basic (.../...) </w:t>
      </w:r>
    </w:p>
    <w:p w:rsidR="00D143FF" w:rsidRDefault="00D143FF" w:rsidP="00D143FF">
      <w:r>
        <w:lastRenderedPageBreak/>
        <w:t>SOURCE: Used in ES 201 873-01 V4.2.1, clause 1 SOURCE: Used in ES 201 873-01 V4.3.1, clause 1 SOURCE: Used in ES 201 873-01 V4.4.1, clause 1 SOURCE: Used in ES 201 873-01 V4.5.1, clause 1 SOURCE: Used in ES 201 873-01 V4.6.1, clause 1</w:t>
      </w:r>
    </w:p>
    <w:p w:rsidR="00D143FF" w:rsidRDefault="00D143FF" w:rsidP="00D143FF"/>
    <w:p w:rsidR="00D143FF" w:rsidRDefault="00D143FF" w:rsidP="00D143FF">
      <w:r>
        <w:t xml:space="preserve">                                                                                                                                                                                                                                                                                                                                                                                                                                                                                                                                                                                                                                                                                                                                                                                                                                                                                                  [warning: there may be more definitions on this page] definition -- oid used referencing electronic signature mechanisms based on this standard -- for use with the idup api (see annex d) id-etsi-es-idup-mechanism-v1 object identifier ::= { itu-t(0) identified-organization(4) etsi(0) electronic-signature-standard (1733) part1 (1) idupmechanism (4) etsiesv1(1) } -- cms attributes defined in the present document -- ============================================== -- mandatory electronic signature attributes -- othersigningcertificate id-aa-ets-othersigcert object identifier ::= { iso(1) member-body(2) us(840) rsadsi(113549) pkcs(1) pkcs9(9) smime(16) id-aa(2) 19 } othersigningcertificate ::= sequence { certs sequence of othercertid, policies sequence of policyinformation optional -- not used in the present document } othercertid ::= sequence { othercerthash otherhash, issuerserial issuerserial optional } otherhash ::= choice { sha1hash otherhashvalue, -- this contains a sha-1 hash otherhash otherhashalgandvalue} otherhashvalue ::= octet string otherhashalgandvalue ::= sequence { hashalgorithm algorithmidentifier, hashvalue otherhashvalue } -- signature policy identifier id-aa-ets-sigpolicyid object identifier ::= { iso(1) member-body(2) us(840) rsadsi(113549) pkcs(1) pkcs9(9) smime(16) id-aa(2) 15 } signaturepolicyidentifier ::= sequence { sigpolicyidentifier sigpolicyid, sigpolicyhash sigpolicyhash, sigpolicyqualifiers sequence size (1..max) of sigpolicyqualifierinfo optional} sigpolicyid ::= object identifier sigpolicyhash ::= otherhashalgandvalue sigpolicyqualifierinfo ::= sequence { sigpolicyqualifierid sig-policy-qualifier.&amp;id ({supportedsigpolicyqualifiers}), qualifier sig-policy-qualifier.&amp;qualifier ({supportedsigpolicyqualifiers} {@sigpolicyqualifierid})optional } supportedsigpolicyqualifiers sig-policy-qualifier ::= { noticetouser | pointertosigpolspec } sig-policy-qualifier ::= class { &amp;id object identifier unique, &amp;qualifier optional }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definition -- oid used referencing electronic signature mechanisms based on this standard -- for use with the idup api (see annex d) id-etsi-es-idup-mechanism-v1 object identifier ::= { itu-t(0) identified-organization(4) etsi(0) electronic-signature-standard (1733) part1 (1) idupmechanism (4) etsiesv1(1) } -- cms attributes defined in the present document -- ============================================== -- mandatory electronic signature attributes -- othersigningcertificate id-aa-ets-othersigcert object identifier ::= { iso(1) member-body(2) us(840) rsadsi(113549) pkcs(1) pkcs9(9) smime(16) id-aa(2) 19 } othersigningcertificate ::= sequence { certs sequence of othercertid, policies sequence of policyinformation optional -- not used in the present document } othercertid ::= sequence { othercerthash otherhash, issuerserial issuerserial optional } otherhash ::= choice { sha1hash otherhashvalue, -- this contains a sha-1 hash otherhash otherhashalgandvalue} otherhashvalue ::= octet string otherhashalgandvalue ::= sequence { hashalgorithm algorithmidentifier, hashvalue otherhashvalue } -- signature policy identifier id-aa-ets-sigpolicyid object identifier ::= { iso(1) member-body(2) us(840) rsadsi(113549) pkcs(1) pkcs9(9) smime(16) id-aa(2) 15 } signaturepolicyidentifier ::= sequence { sigpolicyidentifier sigpolicyid, sigpolicyhash sigpolicyhash, sigpolicyqualifiers sequence size (1..max) of sigpolicyqualifierinfo optional} sigpolicyid ::= object identifier sigpolicyhash ::= otherhashalgandvalue sigpolicyqualifierinfo ::= sequence { sigpolicyqualifierid sigpolicyqualifierid, sigqualifier any defined by sigpolicyqualifierid } sigpolicyqualifierid ::= object identifier id-spq-ets-uri object identifier ::= { iso(1) member-body(2) us(840) rsadsi(113549) pkcs(1) pkcs9(9) smime(16) id-spq(5) 1 }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definition 6.1 introduction the drm transmission super frame consists of three channels: the main service channel (msc), the fast access channel (fac), and the service description channel (.../...) </w:t>
      </w:r>
    </w:p>
    <w:p w:rsidR="00D143FF" w:rsidRDefault="00D143FF" w:rsidP="00D143FF">
      <w:r>
        <w:t>SOURCE: Used in ES 201 980 V4.1.1, clause 6</w:t>
      </w:r>
    </w:p>
    <w:p w:rsidR="00D143FF" w:rsidRDefault="00D143FF" w:rsidP="00D143FF"/>
    <w:p w:rsidR="00D143FF" w:rsidRDefault="00D143FF" w:rsidP="00D143FF">
      <w:r>
        <w:t xml:space="preserve">                                                                                                                                                                                                                                                                                                                                                                                                                                                                                                                                                                                                                                                                                                                                                                                                                                                                                                  [warning: there may be more definitions on this page] definitions (.../...) </w:t>
      </w:r>
    </w:p>
    <w:p w:rsidR="00D143FF" w:rsidRDefault="00D143FF" w:rsidP="00D143FF">
      <w:r>
        <w:lastRenderedPageBreak/>
        <w:t>SOURCE: Used in ES 201 873-01 V1.1.1, clause A.1.6.3 SOURCE: Used in ES 201 873-01 V1.1.1, clause A.1.6.5 SOURCE: Used in ES 201 873-01 V1.1.1, clause A.1.6.7 SOURCE: Used in ES 201 873-01 V1.1.1, clause A.1.6.9 SOURCE: Used in ES 201 873-01 V1.1.2, clause A.1.6.2.1 SOURCE: Used in ES 201 873-01 V1.1.2, clause A.1.6.2.3 SOURCE: Used in ES 201 873-01 V1.1.2, clause A.1.6.2.5 SOURCE: Used in ES 201 873-01 V1.1.2, clause A.1.6.2.7 SOURCE: Used in ES 201 873-01 V1.1.2, clause A.1.6.2.9</w:t>
      </w:r>
    </w:p>
    <w:p w:rsidR="00D143FF" w:rsidRDefault="00D143FF" w:rsidP="00D143FF"/>
    <w:p w:rsidR="00D143FF" w:rsidRDefault="00D143FF" w:rsidP="00D143FF">
      <w:r>
        <w:t xml:space="preserve">                                                                                                                                                                                                                                                                                                                                                                                                                                                                                                                                                                                                                                                                                                                                                                                                                                                                                                  [warning: there may be more definitions on this page] definitions and it provides the complete osa (.../...) </w:t>
      </w:r>
    </w:p>
    <w:p w:rsidR="00D143FF" w:rsidRDefault="00D143FF" w:rsidP="00D143FF">
      <w:r>
        <w:t>SOURCE: Used in ES 203 915-0401 V1.1.1, clause 3 SOURCE: Used in ES 203 915-0401 V1.2.1, clause 3 SOURCE: Used in ES 204 915-0401 V1.1.1, clause 3</w:t>
      </w:r>
    </w:p>
    <w:p w:rsidR="00D143FF" w:rsidRDefault="00D143FF" w:rsidP="00D143FF"/>
    <w:p w:rsidR="00D143FF" w:rsidRDefault="00D143FF" w:rsidP="00D143FF">
      <w:r>
        <w:t xml:space="preserve">                                                                                                                                                                                                                                                                                                                                                                                                                                                                                                                                                                                                                                                                                                                                                                                                                                                                                                  [warning: there may be more definitions on this page] description of the class library the class library specified in the present document is aimed at supporting the definition of interfaces for the network level view as defined in itu-t recommendation m.3100 (.../...) </w:t>
      </w:r>
    </w:p>
    <w:p w:rsidR="00D143FF" w:rsidRDefault="00D143FF" w:rsidP="00D143FF">
      <w:r>
        <w:t>SOURCE: Used in ES 200 653 V1.2.1, clause 4</w:t>
      </w:r>
    </w:p>
    <w:p w:rsidR="00D143FF" w:rsidRDefault="00D143FF" w:rsidP="00D143FF"/>
    <w:p w:rsidR="00D143FF" w:rsidRDefault="00D143FF" w:rsidP="00D143FF">
      <w:r>
        <w:t xml:space="preserve">                                                                                                                                                                                                                                                                                                                                                                                                                                                                                                                                                                                                                                                                                                                                                                                                                                                                                                  [warning: there may be more definitions on this page] diagrams (.../...) </w:t>
      </w:r>
    </w:p>
    <w:p w:rsidR="00D143FF" w:rsidRDefault="00D143FF" w:rsidP="00D143FF">
      <w:r>
        <w:t>SOURCE: Used in ES 203 915-15 V1.1.1, clause 5</w:t>
      </w:r>
    </w:p>
    <w:p w:rsidR="00D143FF" w:rsidRDefault="00D143FF" w:rsidP="00D143FF"/>
    <w:p w:rsidR="00D143FF" w:rsidRDefault="00D143FF" w:rsidP="00D143FF">
      <w:r>
        <w:t xml:space="preserve">                                                                                                                                                                                                                                                                                                                                                                                                                                                                                                                                                                                                                                                                                                                                                                                                                                                                                                  [warning: there may be more definitions on this page] diagrams 5.1 alarm call the following sequence diagram shows a "reminder message", in the form of an alarm, being delivered to a customer as a result of a trigger from an (.../...) </w:t>
      </w:r>
    </w:p>
    <w:p w:rsidR="00D143FF" w:rsidRDefault="00D143FF" w:rsidP="00D143FF">
      <w:r>
        <w:t>SOURCE: Used in ES 201 915-05 V1.2.1, clause 5 SOURCE: Used in ES 201 915-05 V1.3.1, clause 5</w:t>
      </w:r>
    </w:p>
    <w:p w:rsidR="00D143FF" w:rsidRDefault="00D143FF" w:rsidP="00D143FF"/>
    <w:p w:rsidR="00D143FF" w:rsidRDefault="00D143FF" w:rsidP="00D143FF">
      <w:r>
        <w:t xml:space="preserve">                                                                                                                                                                                                                                                                                                                                                                                                                                                                                                                                                                                                                                                                                                                                                                                                                                                                                                  [warning: there may be more definitions on this page] diagrams 5.1 alarm call the following sequence diagram shows a 'reminder message', in the form of an alarm, being delivered to a customer as a result of a trigger from an (.../...) </w:t>
      </w:r>
    </w:p>
    <w:p w:rsidR="00D143FF" w:rsidRDefault="00D143FF" w:rsidP="00D143FF">
      <w:r>
        <w:t>SOURCE: Used in ES 201 915-05 V1.1.1, clause 5 SOURCE: Used in ES 202 915-05 V1.1.1, clause 5</w:t>
      </w:r>
    </w:p>
    <w:p w:rsidR="00D143FF" w:rsidRDefault="00D143FF" w:rsidP="00D143FF"/>
    <w:p w:rsidR="00D143FF" w:rsidRDefault="00D143FF" w:rsidP="00D143FF">
      <w:r>
        <w:t xml:space="preserve">                                                                                                                                                                                                                                                                                                                                                                                                                                                                                                                                                                                                                                                                                                                                                                                                                                                                                                  [warning: there may be more definitions on this page] diagrams 5.1 enable data session notification 5.2 address translation with charging 6 class diagrams data session control class diagram: figure 2: package overview 7 the service interface specifications 7.1 interface specification format this clause defines the interfaces, methods and parameters that form a part of the api (.../...) </w:t>
      </w:r>
    </w:p>
    <w:p w:rsidR="00D143FF" w:rsidRDefault="00D143FF" w:rsidP="00D143FF">
      <w:r>
        <w:t>SOURCE: Used in ES 201 915-08 V1.1.1, clause 5 SOURCE: Used in ES 201 915-08 V1.2.1, clause 5 SOURCE: Used in ES 201 915-08 V1.3.1, clause 5</w:t>
      </w:r>
    </w:p>
    <w:p w:rsidR="00D143FF" w:rsidRDefault="00D143FF" w:rsidP="00D143FF"/>
    <w:p w:rsidR="00D143FF" w:rsidRDefault="00D143FF" w:rsidP="00D143FF">
      <w:r>
        <w:t xml:space="preserve">                                                                                                                                                                                                                                                                                                                                                                                                                                                                                                                                                                                                                                                                                                                                                                                                                                                                                                  [warning: there may be more definitions on this page] diagrams 5.1 network controlled notifications the following sequence diagram shows how an application can receive notifications that have not been created by the application, but are provisioned from within the (.../...) </w:t>
      </w:r>
    </w:p>
    <w:p w:rsidR="00D143FF" w:rsidRDefault="00D143FF" w:rsidP="00D143FF">
      <w:r>
        <w:t>SOURCE: Used in ES 202 915-08 V1.1.1, clause 5</w:t>
      </w:r>
    </w:p>
    <w:p w:rsidR="00D143FF" w:rsidRDefault="00D143FF" w:rsidP="00D143FF"/>
    <w:p w:rsidR="00D143FF" w:rsidRDefault="00D143FF" w:rsidP="00D143FF">
      <w:r>
        <w:t xml:space="preserve">                                                                                                                                                                                                                                                                                                                                                                                                                                                                                                                                                                                                                                                                                                                                                                                                                                                                                                  [warning: there may be more definitions on this page] diagrams 5.1 operator selects service components and creates a new vprp the following sequence diagram shows how an enterprise operator client collects the information required to select a service, and then selects the service parameters, and finally submits it to the connectivity (.../...) </w:t>
      </w:r>
    </w:p>
    <w:p w:rsidR="00D143FF" w:rsidRDefault="00D143FF" w:rsidP="00D143FF">
      <w:r>
        <w:t>SOURCE: Used in ES 201 915-10 V1.1.1, clause 5 SOURCE: Used in ES 201 915-10 V1.2.1, clause 5 SOURCE: Used in ES 201 915-10 V1.3.1, clause 5 SOURCE: Used in ES 201 915-10 V1.4.1, clause 5 SOURCE: Used in ES 202 915-10 V1.1.1, clause 5 SOURCE: Used in ES 202 915-10 V1.2.1, clause 5 SOURCE: Used in ES 202 915-10 V1.3.1, clause 5 SOURCE: Used in ES 202 915-10 V1.4.1, clause 5 SOURCE: Used in ES 203 915-10 V1.1.1, clause 5 SOURCE: Used in ES 203 915-10 V1.2.1, clause 5 SOURCE: Used in ES 204 915-10 V1.1.1, clause 5</w:t>
      </w:r>
    </w:p>
    <w:p w:rsidR="00D143FF" w:rsidRDefault="00D143FF" w:rsidP="00D143FF"/>
    <w:p w:rsidR="00D143FF" w:rsidRDefault="00D143FF" w:rsidP="00D143FF">
      <w:r>
        <w:t xml:space="preserve">                                                                                                                                                                                                                                                                                                                                                                                                                                                                                                                                                                                                                                                                                                                                                                                                                                                                                                  [warning: there may be more definitions on this page] diagrams 5.1 prepare mailbox 1) this message is used by the application to create an object implementing the ipappmessagingmanager (.../...) </w:t>
      </w:r>
    </w:p>
    <w:p w:rsidR="00D143FF" w:rsidRDefault="00D143FF" w:rsidP="00D143FF">
      <w:r>
        <w:t>SOURCE: Used in ES 201 915-09 V1.3.1, clause 5</w:t>
      </w:r>
    </w:p>
    <w:p w:rsidR="00D143FF" w:rsidRDefault="00D143FF" w:rsidP="00D143FF"/>
    <w:p w:rsidR="00D143FF" w:rsidRDefault="00D143FF" w:rsidP="00D143FF">
      <w:r>
        <w:t xml:space="preserve">                                                                                                                                                                                                                                                                                                                                                                                                                                                                                                                                                                                                                                                                                                                                                                                                                                                                                                  [warning: there may be more definitions on this page] diagrams 5.1 prepare mailbox 1: this message is used by the application to create an object implementing the ipappmessagingmanager (.../...) </w:t>
      </w:r>
    </w:p>
    <w:p w:rsidR="00D143FF" w:rsidRDefault="00D143FF" w:rsidP="00D143FF">
      <w:r>
        <w:t>SOURCE: Used in ES 201 915-09 V1.1.1, clause 5 SOURCE: Used in ES 201 915-09 V1.2.1, clause 5 SOURCE: Used in ES 201 915-09 V1.4.1, clause 5 SOURCE: Used in ES 202 915-09 V1.1.1, clause 5 SOURCE: Used in ES 202 915-09 V1.2.1, clause 5 SOURCE: Used in ES 202 915-09 V1.3.1, clause 5 SOURCE: Used in ES 203 915-09 V1.1.1, clause 5 SOURCE: Used in ES 203 915-09 V1.2.1, clause 5 SOURCE: Used in ES 204 915-09 V1.1.1, clause 5</w:t>
      </w:r>
    </w:p>
    <w:p w:rsidR="00D143FF" w:rsidRDefault="00D143FF" w:rsidP="00D143FF"/>
    <w:p w:rsidR="00D143FF" w:rsidRDefault="00D143FF" w:rsidP="00D143FF">
      <w:r>
        <w:t xml:space="preserve">                                                                                                                                                                                                                                                                                                                                                                                                                                                                                                                                                                                                                                                                                                                                                                                                                                                                                                  [warning: there may be more definitions on this page] diagrams 5.1 reservation / payment in parts the sequence diagram illustrates how to request a reservation and how to charge a user from the reserved amount, for instance to charge a user for a streamed video which lasts 10 minutes and costs a total of (.../...) </w:t>
      </w:r>
    </w:p>
    <w:p w:rsidR="00D143FF" w:rsidRDefault="00D143FF" w:rsidP="00D143FF">
      <w:r>
        <w:t>SOURCE: Used in ES 201 915-12 V1.1.1, clause 5</w:t>
      </w:r>
    </w:p>
    <w:p w:rsidR="00D143FF" w:rsidRDefault="00D143FF" w:rsidP="00D143FF"/>
    <w:p w:rsidR="00D143FF" w:rsidRDefault="00D143FF" w:rsidP="00D143FF">
      <w:r>
        <w:t xml:space="preserve">                                                                                                                                                                                                                                                                                                                                                                                                                                                                                                                                                                                                                                                                                                                                                                                                                                                                                                  [warning: there may be more definitions on this page] diagrams 5.1 reservation/payment in parts the sequence diagram illustrates how to request a reservation and how to charge a user from the reserved amount, for instance to charge a user for a streamed video which lasts 10 minutes and costs a total of (.../...) </w:t>
      </w:r>
    </w:p>
    <w:p w:rsidR="00D143FF" w:rsidRDefault="00D143FF" w:rsidP="00D143FF">
      <w:r>
        <w:t>SOURCE: Used in ES 201 915-12 V1.2.1, clause 5 SOURCE: Used in ES 201 915-12 V1.3.1, clause 5</w:t>
      </w:r>
    </w:p>
    <w:p w:rsidR="00D143FF" w:rsidRDefault="00D143FF" w:rsidP="00D143FF"/>
    <w:p w:rsidR="00D143FF" w:rsidRDefault="00D143FF" w:rsidP="00D143FF">
      <w:r>
        <w:t xml:space="preserve">                                                                                                                                                                                                                                                                                                                                                                                                                                                                                                                                                                                                                                                                                                                                                                                                                                                                                                  [warning: there may be more definitions on this page] diagrams 5.1 sending messages and receiving delivery notification this sequence diagram shows how the application can send messages on the ipmultimediamessaging interface with sendmessagereq(), and how the application can be informed about the delivery status of the message with (.../...) </w:t>
      </w:r>
    </w:p>
    <w:p w:rsidR="00D143FF" w:rsidRDefault="00D143FF" w:rsidP="00D143FF">
      <w:r>
        <w:t>SOURCE: Used in ES 203 915-15 V1.2.1, clause 5 SOURCE: Used in ES 203 915-15 V1.3.1, clause 5 SOURCE: Used in ES 204 915-15 V1.1.1, clause 5</w:t>
      </w:r>
    </w:p>
    <w:p w:rsidR="00D143FF" w:rsidRDefault="00D143FF" w:rsidP="00D143FF"/>
    <w:p w:rsidR="00D143FF" w:rsidRDefault="00D143FF" w:rsidP="00D143FF">
      <w:r>
        <w:t xml:space="preserve">                                                                                                                                                                                                                                                                                                                                                                                                                                                                                                                                                                                                                                                                                                                                                                                                                                                                                                  [warning: there may be more definitions on this page] diagrams 5.1 standard transaction history retrieval 1) this message is used by the application to retrieve a transaction history for a certain subscriber's (.../...) </w:t>
      </w:r>
    </w:p>
    <w:p w:rsidR="00D143FF" w:rsidRDefault="00D143FF" w:rsidP="00D143FF">
      <w:r>
        <w:lastRenderedPageBreak/>
        <w:t>SOURCE: Used in ES 201 915-11 V1.3.1, clause 5</w:t>
      </w:r>
    </w:p>
    <w:p w:rsidR="00D143FF" w:rsidRDefault="00D143FF" w:rsidP="00D143FF"/>
    <w:p w:rsidR="00D143FF" w:rsidRDefault="00D143FF" w:rsidP="00D143FF">
      <w:r>
        <w:t xml:space="preserve">                                                                                                                                                                                                                                                                                                                                                                                                                                                                                                                                                                                                                                                                                                                                                                                                                                                                                                  [warning: there may be more definitions on this page] diagrams 5.1 standard transaction history retrieval 1: this message is used by the application to retrieve a transaction history for a certain subscriber's (.../...) </w:t>
      </w:r>
    </w:p>
    <w:p w:rsidR="00D143FF" w:rsidRDefault="00D143FF" w:rsidP="00D143FF">
      <w:r>
        <w:t>SOURCE: Used in ES 201 915-11 V1.1.1, clause 5 SOURCE: Used in ES 201 915-11 V1.2.1, clause 5 SOURCE: Used in ES 202 915-11 V1.1.1, clause 5</w:t>
      </w:r>
    </w:p>
    <w:p w:rsidR="00D143FF" w:rsidRDefault="00D143FF" w:rsidP="00D143FF"/>
    <w:p w:rsidR="00D143FF" w:rsidRDefault="00D143FF" w:rsidP="00D143FF">
      <w:r>
        <w:t xml:space="preserve">                                                                                                                                                                                                                                                                                                                                                                                                                                                                                                                                                                                                                                                                                                                                                                                                                                                                                                  [warning: there may be more definitions on this page] diagrams 5.1 terminal capabilities example the following example sequence diagram illustrates how the terminal capabilities can be retrieved and their changes (.../...) </w:t>
      </w:r>
    </w:p>
    <w:p w:rsidR="00D143FF" w:rsidRDefault="00D143FF" w:rsidP="00D143FF">
      <w:r>
        <w:t>SOURCE: Used in ES 202 915-07 V1.1.1, clause 5</w:t>
      </w:r>
    </w:p>
    <w:p w:rsidR="00D143FF" w:rsidRDefault="00D143FF" w:rsidP="00D143FF"/>
    <w:p w:rsidR="00D143FF" w:rsidRDefault="00D143FF" w:rsidP="00D143FF">
      <w:r>
        <w:t xml:space="preserve">                                                                                                                                                                                                                                                                                                                                                                                                                                                                                                                                                                                                                                                                                                                                                                                                                                                                                                  [warning: there may be more definitions on this page] diagrams 5.1 use of policy repository the example shown here shows the use of a policy (.../...) </w:t>
      </w:r>
    </w:p>
    <w:p w:rsidR="00D143FF" w:rsidRDefault="00D143FF" w:rsidP="00D143FF">
      <w:r>
        <w:t>SOURCE: Used in ES 202 915-13 V1.1.1, clause 5 SOURCE: Used in ES 202 915-13 V1.2.1, clause 5 SOURCE: Used in ES 202 915-13 V1.3.1, clause 5 SOURCE: Used in ES 204 915-13 V1.1.1, clause 5</w:t>
      </w:r>
    </w:p>
    <w:p w:rsidR="00D143FF" w:rsidRDefault="00D143FF" w:rsidP="00D143FF"/>
    <w:p w:rsidR="00D143FF" w:rsidRDefault="00D143FF" w:rsidP="00D143FF">
      <w:r>
        <w:t xml:space="preserve">                                                                                                                                                                                                                                                                                                                                                                                                                                                                                                                                                                                                                                                                                                                                                                                                                                                                                                  [warning: there may be more definitions on this page] diagrams 5.1 user location sequence diagrams 5.1.1 user location interrogation - triggered request the following sequence diagram shows how an application requests triggered location reports from the user location (.../...) </w:t>
      </w:r>
    </w:p>
    <w:p w:rsidR="00D143FF" w:rsidRDefault="00D143FF" w:rsidP="00D143FF">
      <w:r>
        <w:t>SOURCE: Used in ES 201 915-06 V1.1.1, clause 5 SOURCE: Used in ES 201 915-06 V1.2.1, clause 5 SOURCE: Used in ES 201 915-06 V1.3.1, clause 5 SOURCE: Used in ES 202 915-06 V1.1.1, clause 5</w:t>
      </w:r>
    </w:p>
    <w:p w:rsidR="00D143FF" w:rsidRDefault="00D143FF" w:rsidP="00D143FF"/>
    <w:p w:rsidR="00D143FF" w:rsidRDefault="00D143FF" w:rsidP="00D143FF">
      <w:r>
        <w:t xml:space="preserve">                                                                                                                                                                                                                                                                                                                                                                                                                                                                                                                                                                                                                                                                                                                                                                                                                                                                                                  [warning: there may be more definitions on this page] diagrams there are no sequence diagrams for the terminal capabilities (.../...) </w:t>
      </w:r>
    </w:p>
    <w:p w:rsidR="00D143FF" w:rsidRDefault="00D143FF" w:rsidP="00D143FF">
      <w:r>
        <w:t>SOURCE: Used in ES 201 915-07 V1.1.1, clause 5 SOURCE: Used in ES 201 915-07 V1.2.1, clause 5 SOURCE: Used in ES 201 915-07 V1.3.1, clause 5</w:t>
      </w:r>
    </w:p>
    <w:p w:rsidR="00D143FF" w:rsidRDefault="00D143FF" w:rsidP="00D143FF"/>
    <w:p w:rsidR="00D143FF" w:rsidRDefault="00D143FF" w:rsidP="00D143FF">
      <w:r>
        <w:t xml:space="preserve">                                                                                                                                                                                                                                                                                                                                                                                                                                                                                                                                                                                                                                                                                                                                                                                                                                                                                                  [warning: there may be more definitions on this page] directed aggregation to clientidcfglist 1..* 0..1 serviceclass directed aggregation to serviceclass * 1 6.5.7.9.11.1 tunnelcfg attributes 6.5.7.9.11.1.1 index this attribute is the index for a tunnel that could be associated to one or more downstream channels that carry dsg (.../...) </w:t>
      </w:r>
    </w:p>
    <w:p w:rsidR="00D143FF" w:rsidRDefault="00D143FF" w:rsidP="00D143FF">
      <w:r>
        <w:t>SOURCE: Used in ES 203 259 V1.1.1, clause 1</w:t>
      </w:r>
    </w:p>
    <w:p w:rsidR="00D143FF" w:rsidRDefault="00D143FF" w:rsidP="00D143FF"/>
    <w:p w:rsidR="00D143FF" w:rsidRDefault="00D143FF" w:rsidP="00D143FF">
      <w:r>
        <w:t xml:space="preserve">                                                                                                                                                                                                                                                                                                                                                                                                                                                                                                                                                                                                                                                                                                                                                                                                                                                                                                  [warning: there may be more definitions on this page] distribution power system the ac distribution power systems subset described in es 202 336-1 [1] distribute ac: * from ac mains; * from ac distribution board outputs; * from ac generators (back-up engine or fuel-cell generator or renewable energy generator (.../...) </w:t>
      </w:r>
    </w:p>
    <w:p w:rsidR="00D143FF" w:rsidRDefault="00D143FF" w:rsidP="00D143FF">
      <w:r>
        <w:t>SOURCE: Used in ES 202 336-04 V1.1.1, clause 4</w:t>
      </w:r>
    </w:p>
    <w:p w:rsidR="00D143FF" w:rsidRDefault="00D143FF" w:rsidP="00D143FF"/>
    <w:p w:rsidR="00D143FF" w:rsidRDefault="00D143FF" w:rsidP="00D143FF">
      <w:r>
        <w:lastRenderedPageBreak/>
        <w:t xml:space="preserve">                                                                                                                                                                                                                                                                                                                                                                                                                                                                                                                                                                                                                                                                                                                                                                                                                                                                                                  [warning: there may be more definitions on this page] dtmf: dual tone multi-frequency signalling system, according to es 201 235 [2] idle polarity: polarity of the feeding voltage between the a- and b-wire of the line in idle state; the idle polarity may be a-wire positive or a-wire negative with respect to b-wire network termination point (ntp): physical point at the boundary of the pstn intended to accept the connection of a te display information transfer (dit) phase: phase in the protocol procedure during which the display information is transferred with dtmf codes according to es 201 235 [2], with the dtmf transmitter in the pstn exchange and the dtmf receiver in the te display information transfer (dit) state: physical and electrical condition of a te during the dit phase of the dtmf based protocol dit-only te: terminal equipment with the function of only receiving and displaying the provided display information, (.../...) </w:t>
      </w:r>
    </w:p>
    <w:p w:rsidR="00D143FF" w:rsidRDefault="00D143FF" w:rsidP="00D143FF">
      <w:r>
        <w:t>SOURCE: Used in ES 200 778-01 V1.2.2, clause A.2</w:t>
      </w:r>
    </w:p>
    <w:p w:rsidR="00D143FF" w:rsidRDefault="00D143FF" w:rsidP="00D143FF"/>
    <w:p w:rsidR="00D143FF" w:rsidRDefault="00D143FF" w:rsidP="00D143FF">
      <w:r>
        <w:t xml:space="preserve">                                                                                                                                                                                                                                                                                                                                                                                                                                                                                                                                                                                                                                                                                                                                                                                                                                                                                                  [warning: there may be more definitions on this page] etc.) b-3 block group of (.../...) </w:t>
      </w:r>
    </w:p>
    <w:p w:rsidR="00D143FF" w:rsidRDefault="00D143FF" w:rsidP="00D143FF">
      <w:r>
        <w:t>SOURCE: Used in ES 202 765-04 V1.2.1, clause 1</w:t>
      </w:r>
    </w:p>
    <w:p w:rsidR="00D143FF" w:rsidRDefault="00D143FF" w:rsidP="00D143FF"/>
    <w:p w:rsidR="00D143FF" w:rsidRDefault="00D143FF" w:rsidP="00D143FF">
      <w:r>
        <w:t xml:space="preserve">                                                                                                                                                                                                                                                                                                                                                                                                                                                                                                                                                                                                                                                                                                                                                                                                                                                                                                  [warning: there may be more definitions on this page] ets 300 778-2 (.../...) </w:t>
      </w:r>
    </w:p>
    <w:p w:rsidR="00D143FF" w:rsidRDefault="00D143FF" w:rsidP="00D143FF">
      <w:r>
        <w:t>SOURCE: Used in ES 201 071 V1.1.2, clause 2</w:t>
      </w:r>
    </w:p>
    <w:p w:rsidR="00D143FF" w:rsidRDefault="00D143FF" w:rsidP="00D143FF"/>
    <w:p w:rsidR="00D143FF" w:rsidRDefault="00D143FF" w:rsidP="00D143FF">
      <w:r>
        <w:t xml:space="preserve">                                                                                                                                                                                                                                                                                                                                                                                                                                                                                                                                                                                                                                                                                                                                                                                                                                                                                                  [warning: there may be more definitions on this page] example of definition using the above information object class: -- -- somenetworkspecificindicator extension ::= { -- extension-syntax boolean -- criticality abort -- identified by local : 1 -- } -- example of transfer syntax, using the extensionfield datatype as specified in section (.../...) </w:t>
      </w:r>
    </w:p>
    <w:p w:rsidR="00D143FF" w:rsidRDefault="00D143FF" w:rsidP="00D143FF">
      <w:r>
        <w:t>SOURCE: Used in ES 201 296 V1.3.1, clause 1</w:t>
      </w:r>
    </w:p>
    <w:p w:rsidR="00D143FF" w:rsidRDefault="00D143FF" w:rsidP="00D143FF"/>
    <w:p w:rsidR="00D143FF" w:rsidRDefault="00D143FF" w:rsidP="00D143FF">
      <w:r>
        <w:t xml:space="preserve">                                                                                                                                                                                                                                                                                                                                                                                                                                                                                                                                                                                                                                                                                                                                                                                                                                                                                                  [warning: there may be more definitions on this page] exp (-0,3 × (.../...) </w:t>
      </w:r>
    </w:p>
    <w:p w:rsidR="00D143FF" w:rsidRDefault="00D143FF" w:rsidP="00D143FF">
      <w:r>
        <w:t>SOURCE: Used in ES 202 765-02 V1.1.3, clause 6 SOURCE: Used in ES 202 765-02 V1.1.4, clause 6 SOURCE: Used in ES 202 765-02 V1.2.1, clause 6</w:t>
      </w:r>
    </w:p>
    <w:p w:rsidR="00D143FF" w:rsidRDefault="00D143FF" w:rsidP="00D143FF"/>
    <w:p w:rsidR="00D143FF" w:rsidRDefault="00D143FF" w:rsidP="00D143FF">
      <w:r>
        <w:t xml:space="preserve">                                                                                                                                                                                                                                                                                                                                                                                                                                                                                                                                                                                                                                                                                                                                                                                                                                                                                                  [warning: there may be more definitions on this page] extensible markup language 4 introduction ttcn-3 is a flexible and powerful language applicable to the specification of all types of reactive system tests over a variety of communication (.../...) </w:t>
      </w:r>
    </w:p>
    <w:p w:rsidR="00D143FF" w:rsidRDefault="00D143FF" w:rsidP="00D143FF">
      <w:r>
        <w:t>SOURCE: Used in ES 201 873-01 V4.3.1, clause 3</w:t>
      </w:r>
    </w:p>
    <w:p w:rsidR="00D143FF" w:rsidRDefault="00D143FF" w:rsidP="00D143FF"/>
    <w:p w:rsidR="00D143FF" w:rsidRDefault="00D143FF" w:rsidP="00D143FF">
      <w:r>
        <w:t xml:space="preserve">                                                                                                                                                                                                                                                                                                                                                                                                                                                                                                                                                                                                                                                                                                                                                                                                                                                                                                  [warning: there may be more definitions on this page] f.1.1 new identifier comments interfaces added in es 203 915-11 version 1.1.1 (parlay 5.0) f.1.2 deprecated identifier comments interfaces deprecated in es 203 915-11 version 1.1.1 (parlay 5.0) f.1.3 removed identifier comments interfaces removed in es 203 915-11 version 1.1.1 (parlay 5.0) f.2 methods f.2.1 new identifier comments methods added in es 203 915-11 version 1.1.1 (parlay 5.0) ipaccountmanager.querybalanceexpirydatereq ipaccountmanager.updatebalancereq ipaccountmanager.createvoucherreq ipaccountmanager.queryvoucherreq ipaccountmanager.destroyvoucherreq ipaccountmanager.queryuservouchersreq ipappaccountmanager.querybalanceexpirydateres ipappaccountmanager.querybalanceexpirydateerr ipappaccountmanager.updatebalanceres ipappaccountmanager.updatebalanceerr ipappaccountmanager.createvoucherres ipappaccountmanager.createvouchererr ipappaccountmanager.destroyvoucherres ipappaccountmanager.destroyvouchererr ipappaccountmanager.queryvoucherres ipappaccountmanager.queryvouchererr ipappaccountmanager.queryuservouchersres ipappaccountmanager.queryuservoucherserr f.2.2 deprecated identifier </w:t>
      </w:r>
      <w:r>
        <w:lastRenderedPageBreak/>
        <w:t xml:space="preserve">comments methods deprecated in es 203 915-11 version 1.1.1 (parlay 5.0) f.2.3 modified identifier comments methods modified in es 203 915-11 version 1.1.1 (parlay 5.0) f.2.4 removed identifier comments methods removed in es 203 915-11 version 1.1.1 (parlay 5.0) f.3 data definitions f.3.1 new identifier comments data definitions added in es 203 915-11 version 1.1.1 (parlay 5.0) tpbalanceexpirydate tpbalanceexpirydateset tpvouchererror tpvoucher tpvoucher f.3.2 modified identifier comments data definitions modified in es 203 915-11 version 1.1.1 (parlay 5.0) f.3.3 removed identifier comments data definitions removed in es 203 915-11 version 1.1.1 (parlay 5.0) f.4 service properties f.4.1 new identifier comments service properties added in es 203 915-11 version 1.1.1 (parlay 5.0) p_notification_address_ranges replaces p_triggering_addresses f.4.2 deprecated identifier comments service properties deprecated in (.../...) </w:t>
      </w:r>
    </w:p>
    <w:p w:rsidR="00D143FF" w:rsidRDefault="00D143FF" w:rsidP="00D143FF">
      <w:r>
        <w:t>SOURCE: Used in ES 203 915-11 V1.1.1, clause F.1</w:t>
      </w:r>
    </w:p>
    <w:p w:rsidR="00D143FF" w:rsidRDefault="00D143FF" w:rsidP="00D143FF"/>
    <w:p w:rsidR="00D143FF" w:rsidRDefault="00D143FF" w:rsidP="00D143FF">
      <w:r>
        <w:t xml:space="preserve">                                                                                                                                                                                                                                                                                                                                                                                                                                                                                                                                                                                                                                                                                                                                                                                                                                                                                                  [warning: there may be more definitions on this page] f.1.1 new identifier comments interfaces added in es 203 915-12 version 1.1.1 (parlay 5.0) f.1.2 deprecated identifier comments interfaces deprecated in es 203 915-12 version 1.1.1 (parlay 5.0) f.1.3 removed identifier comments interfaces removed in es 203 915-12 version 1.1.1 (parlay 5.0) f.2 methods f.2.1 new identifier comments methods added in es 203 915-12 version 1.1.1 (parlay 5.0) ipappchargingmanager.abortmultiplechargingsessions() f.2.2 deprecated identifier comments methods deprecated in es 203 915-12 version 1.1.1 (parlay 5.0) f.2.3 modified identifier comments methods modified in es 203 915-12 version 1.1.1 (parlay 5.0) f.2.4 removed identifier comments methods removed in es 203 915-12 version 1.1.1 (parlay 5.0) f.3 data definitions f.3.1 new identifier comments data definitions added in es 203 915-12 version 1.1.1 (parlay 5.0) f.3.2 modified identifier comments data definitions modified in es 203 915-12 version 1.1.1 (parlay 5.0) f.3.3 removed identifier comments data definitions removed in es 203 915-12 version 1.1.1 (parlay 5.0) f.4 service properties f.4.1 new identifier comments service properties added in es 203 915-12 version 1.1.1 (parlay 5.0) f.4.2 deprecated identifier comments service properties deprecated in es 203 915-12 version 1.1.1 (parlay 5.0) f.4.3 modified identifier comments service properties modified in es 203 915-12 version 1.1.1 (parlay 5.0) f.4.4 removed identifier (.../...) </w:t>
      </w:r>
    </w:p>
    <w:p w:rsidR="00D143FF" w:rsidRDefault="00D143FF" w:rsidP="00D143FF">
      <w:r>
        <w:t>SOURCE: Used in ES 203 915-12 V1.1.1, clause F.1</w:t>
      </w:r>
    </w:p>
    <w:p w:rsidR="00D143FF" w:rsidRDefault="00D143FF" w:rsidP="00D143FF"/>
    <w:p w:rsidR="00D143FF" w:rsidRDefault="00D143FF" w:rsidP="00D143FF">
      <w:r>
        <w:t xml:space="preserve">                                                                                                                                                                                                                                                                                                                                                                                                                                                                                                                                                                                                                                                                                                                                                                                                                                                                                                  [warning: there may be more definitions on this page] f.1.1 new identifier comments interfaces added in es 203 915-14 version 1.1.1 (parlay 5.0) f.1.2 deprecated identifier comments interfaces deprecated in es 203 915-14 version 1.1.1 (parlay 5.0) f.1.3 modified identifier comments interfaces modified in es 203 915-14 version 1.1.1 (parlay 5.0) f.1.4 removed identifier comments interfaces removed in es 203 915-14 version 1.1.1 (parlay 5.0) f.2 methods f.2.1 new identifier comments methods added in es 203 915-14 version 1.1.1 (parlay 5.0) ippampresenceavailabilitymanager.activateservice ippampresenceavailabilitymanager.deactivateservice ippampresenceavailabilitymanager.isactiveidentity ippameventmanager.activateservice ippameventmanager.deactivateservice ippameventmanager.isactiveidentity f.2.2 deprecated identifier comments methods deprecated in es 203 915-14 version 1.1.1 (parlay 5.0) f.2.3 modified identifier comments methods modified in es 203 915-14 version 1.1.1 (parlay 5.0) f.2.4 removed identifier comments methods removed in es 203 915-14 version 1.1.1 (parlay 5.0) f.3 data definitions f.3.1 new identifier comments data definitions added in es 203 915-14 version 1.1.1 (parlay 5.0) f.3.2 modified identifier comments data definitions modified in es 203 915-14 version 1.1.1 (parlay 5.0) f.3.3 removed identifier comments data definitions removed in es 203 915-14 version 1.1.1 (parlay 5.0) f.4 service properties f.4.1 new identifier comments service properties added in es 203 915-14 version 1.1.1 (parlay 5.0) f.4.2 deprecated identifier comments service properties deprecated in es 203 915-14 version 1.1.1 (parlay (.../...) </w:t>
      </w:r>
    </w:p>
    <w:p w:rsidR="00D143FF" w:rsidRDefault="00D143FF" w:rsidP="00D143FF">
      <w:r>
        <w:t>SOURCE: Used in ES 203 915-14 V1.1.1, clause F.1</w:t>
      </w:r>
    </w:p>
    <w:p w:rsidR="00D143FF" w:rsidRDefault="00D143FF" w:rsidP="00D143FF"/>
    <w:p w:rsidR="00D143FF" w:rsidRDefault="00D143FF" w:rsidP="00D143FF">
      <w:r>
        <w:t xml:space="preserve">                                                                                                                                                                                                                                                                                                                                                                                                                                                                                                                                                                                                                                                                                                                                                                                                                                                                                                  [warning: there may be more definitions on this page] f.1.1 new identifier comments interfaces added in es 203 915-15 version 1.1.1 (parlay 5.0) interfaces added in es 203 915-15 version 1.2.1 (parlay 5.1) interfaces added in es 203 915-15 version 1.3.1 (parlay 5.2) f.1.2 deprecated identifier comments interfaces deprecated in es 203 915-15 version 1.1.1 (parlay 5.0) interfaces deprecated in es 203 915-15 version 1.2.1 (parlay 5.1) interfaces deprecated in es 203 915-15 version 1.3.1 (parlay 5.2) f.1.3 removed identifier comments interfaces removed in es 203 915-15 version 1.1.1 (parlay 5.0) interfaces removed in es 203 915-15 version 1.2.1 (parlay 5.1) interfaces removed in es 203 915-15 version 1.3.1 (parlay 5.2) f.2 methods f.2.1 new identifier comments methods added in es 203 915-15 version 1.1.1 (parlay 5.0) methods added in es 203 915-15 version 1.2.1 (parlay 5.1) methods added in es 203 915-15 version 1.3.1 (parlay 5.2) ipmultimediamessaging.sendmessagewithnotifyreq() ipappmultimediamessaging.sendmessagewithnotifyres() ipappmultimediamessaging.sendmessagewithnotifyerr() f.2.2 deprecated identifier comments methods deprecated in es </w:t>
      </w:r>
      <w:r>
        <w:lastRenderedPageBreak/>
        <w:t xml:space="preserve">203 915-15 version 1.1.1 (parlay 5.0) methods deprecated in es 203 915-15 version 1.2.1 (parlay 5.1) methods deprecated in es 203 915-15 version 1.3.1 (parlay 5.2) f.2.3 modified identifier comments methods modified in es 203 915-15 version 1.1.1 (parlay 5.0) methods modified in es 203 915-15 version 1.2.1 (parlay 5.1) methods (.../...) </w:t>
      </w:r>
    </w:p>
    <w:p w:rsidR="00D143FF" w:rsidRDefault="00D143FF" w:rsidP="00D143FF">
      <w:r>
        <w:t>SOURCE: Used in ES 203 915-15 V1.3.1, clause F.1</w:t>
      </w:r>
    </w:p>
    <w:p w:rsidR="00D143FF" w:rsidRDefault="00D143FF" w:rsidP="00D143FF"/>
    <w:p w:rsidR="00D143FF" w:rsidRDefault="00D143FF" w:rsidP="00D143FF">
      <w:r>
        <w:t xml:space="preserve">                                                                                                                                                                                                                                                                                                                                                                                                                                                                                                                                                                                                                                                                                                                                                                                                                                                                                                  [warning: there may be more definitions on this page] f.1.1 new identifier comments interfaces added in es 203 915-4-2 version 1.1.1 (parlay 5.0) f.1.2 deprecated identifier comments interfaces deprecated in es 203 915-4-2 version 1.1.1 (parlay 5.0) f.1.3 removed identifier comments interfaces removed in es 203 915-4-2 version 1.1.1 (parlay 5.0) f.2 methods f.2.1 new identifier comments methods added in es 203 915-4-2 version 1.1.1 (parlay 5.0) ipcall.continueprocessing() ipappcallcontrolmanager.abortmultiplecalls() f.2.2 deprecated identifier comments methods deprecated in es 203 915-4-2 version 1.1.1 (parlay 5.0) f.2.3 modified identifier comments methods modified in es 203 915-4-2 version 1.1.1 (parlay 5.0) f.2.4 removed identifier comments methods removed in es 203 915-4-2 version 1.1.1 (parlay 5.0) f.3 data definitions f.3.1 new identifier comments data definitions added in es 203 915-4-2 version 1.1.1 (parlay 5.0) f.3.2 modified identifier comments data definitions modified in es 203 915-4-2 version 1.1.1 (parlay 5.0) f.3.3 removed identifier comments data definitions removed in es 203 915-4-2 version 1.1.1 (parlay 5.0) f.4 service properties f.4.1 new identifier comments service properties added in es 203 915-4-2 version 1.1.1 (parlay 5.0) p_notification_address_ranges replaces p_triggering_addresses f.4.2 deprecated identifier comments service properties deprecated in es 203 915-4-2 version 1.1.1 (parlay 5.0) f.4.3 modified identifier comments service properties modified in es 203 915-4-2 version 1.1.1 (parlay (.../...) </w:t>
      </w:r>
    </w:p>
    <w:p w:rsidR="00D143FF" w:rsidRDefault="00D143FF" w:rsidP="00D143FF">
      <w:r>
        <w:t>SOURCE: Used in ES 203 915-0402 V1.1.1, clause F.1</w:t>
      </w:r>
    </w:p>
    <w:p w:rsidR="00D143FF" w:rsidRDefault="00D143FF" w:rsidP="00D143FF"/>
    <w:p w:rsidR="00D143FF" w:rsidRDefault="00D143FF" w:rsidP="00D143FF">
      <w:r>
        <w:t xml:space="preserve">                                                                                                                                                                                                                                                                                                                                                                                                                                                                                                                                                                                                                                                                                                                                                                                                                                                                                                  [warning: there may be more definitions on this page] f.1.1 new identifier comments interfaces added in es 203 915-4-3 version 1.1.1 (parlay 5.0) f.1.2 deprecated identifier comments interfaces deprecated in es 203 915-4-3 version 1.1.1 (parlay 5.0) f.1.3 removed identifier comments interfaces removed in es 203 915-4-3 version 1.1.1 (parlay 5.0) f.2 methods f.2.1 new identifier comments methods added in es 203 915-4-3 version 1.1.1 (parlay 5.0) ipcallleg.getproperties ipcallleg.setproperties ipappmultipartycallcontrolmanager.abortmultiplecalls f.2.2 deprecated identifier comments methods deprecated in es 203 915-4-3 version 1.1.1 (parlay 5.0) f.2.3 modified identifier comments methods modified in es 203 915-4-3 version 1.1.1 (parlay 5.0) f.2.4 removed identifier comments methods removed in es 203 915-4-3 version 1.1.1 (parlay 5.0) f.3 data definitions f.3.1 new identifier comments data definitions added in es 203 915-4-3 version 1.1.1 (parlay 5.0) tpcalllegpropertyname tpcalllegpropertynamelist tpcalllegpropertyvalue tpcalllegproperty tpcalllegpropertylist f.3.2 modified identifier comments data definitions modified in es 203 915-4-3 version 1.1.1 (parlay 5.0) f.3.3 removed identifier comments data definitions removed in es 203 915-4-3 version 1.1.1 (parlay 5.0) f.4 service properties f.4.1 new identifier comments service properties added in es 203 915-4-3 version 1.1.1 (parlay 5.0) p_callleg_properties p_notification_address_ranges replaces p_triggering_addresses f.4.2 deprecated identifier comments service properties deprecated in es 203 915-4-3 version 1.1.1 (parlay 5.0) f.4.3 modified identifier comments service properties modified (.../...) </w:t>
      </w:r>
    </w:p>
    <w:p w:rsidR="00D143FF" w:rsidRDefault="00D143FF" w:rsidP="00D143FF">
      <w:r>
        <w:t>SOURCE: Used in ES 203 915-0403 V1.1.1, clause F.1</w:t>
      </w:r>
    </w:p>
    <w:p w:rsidR="00D143FF" w:rsidRDefault="00D143FF" w:rsidP="00D143FF"/>
    <w:p w:rsidR="00D143FF" w:rsidRDefault="00D143FF" w:rsidP="00D143FF">
      <w:r>
        <w:t xml:space="preserve">                                                                                                                                                                                                                                                                                                                                                                                                                                                                                                                                                                                                                                                                                                                                                                                                                                                                                                  [warning: there may be more definitions on this page] f.1.1 new identifier comments interfaces added in es 203 915-5 version 1.1.1 (parlay 5.0) ipuiadminmanager ipappuiadminmanager interfaces added in es 203 915-5 version 1.2.1 (parlay 5.1) f.1.2 deprecated identifier comments interfaces deprecated in es 203 915-5 version 1.1.1 (parlay 5.0) interfaces deprecated in es 203 915-5 version 1.2.1 (parlay 5.1) f.1.3 removed identifier comments interfaces removed in es 203 915-5 version 1.1.1 (parlay 5.0) interfaces removed in es 203 915-5 version 1.2.1 (parlay 5.1) f.2 methods f.2.1 new identifier comments methods added in es 203 915-5 version 1.1.1 (parlay 5.0) ipuicall.getmessagereq() ipappuicall.getmessageres() ipappuicall.getmessage.err() ipuiadminmanager.getmessagereq() ipuiadminmanager.putmessagereq() ipuiadminmanager.deletemessagereq() ipappuiadminmanager.getmessageres() ipappuiadminmanager.getmessageerr() ipappuiadminmanager.putmessageres() ipappuiadminmanager.putmessageerr() ipappuiadminmanager.deletemessageres() ipappuiadminmanager.deletemessageerr() ipuiadminmanager.getmessagelistreq() ipappuiadminmanager.getmessagelistres() ipappuiadminmanager.getmessagelisterr() ipappuimanager.abortmultipleuserinteractions() methods added in es 203 915-5 version 1.2.1 (parlay 5.1) f.2.2 deprecated identifier comments methods deprecated in es 203 915-5 version 1.1.1 (parlay 5.0) methods deprecated in es 203 915-5 version 1.2.1 (parlay 5.1) f.2.3 modified identifier comments methods </w:t>
      </w:r>
      <w:r>
        <w:lastRenderedPageBreak/>
        <w:t xml:space="preserve">modified in es 203 915-5 version 1.1.1 (parlay 5.0) methods modified in es 203 915-5 version 1.2.1 (parlay 5.1) ipuiadminmanager.getmessagereq usrinteractionsessionid parameter deleted ipuiadminmanager.putmessagereq usrinteractionsessionid parameter deleted ipuiadminmanager.deletemessagereq usrinteractionsessionid parameter deleted ipuiadminmanager.getmessagelistreq usrinteractionsessionid parameter deleted ipappuiadminmanager.getmessageres usrinteractionsessionid parameter deleted ipappuiadminmanager.getmessageerr usrinteractionsessionid parameter deleted ipappuiadminmanager.deletemessageres usrinteractionsessionid parameter deleted ipappuiadminmanager.deletemessageerr usrinteractionsessionid parameter deleted ipappuiadminmanager.putmessageres usrinteractionsessionid parameter deleted (.../...) </w:t>
      </w:r>
    </w:p>
    <w:p w:rsidR="00D143FF" w:rsidRDefault="00D143FF" w:rsidP="00D143FF">
      <w:r>
        <w:t>SOURCE: Used in ES 203 915-05 V1.2.1, clause F.1</w:t>
      </w:r>
    </w:p>
    <w:p w:rsidR="00D143FF" w:rsidRDefault="00D143FF" w:rsidP="00D143FF"/>
    <w:p w:rsidR="00D143FF" w:rsidRDefault="00D143FF" w:rsidP="00D143FF">
      <w:r>
        <w:t xml:space="preserve">                                                                                                                                                                                                                                                                                                                                                                                                                                                                                                                                                                                                                                                                                                                                                                                                                                                                                                  [warning: there may be more definitions on this page] f.1.1 new identifier comments interfaces added in es 203 915-6 version 1.1.1 (parlay 5.0) ipuserbinding ipappuserbinding f.1.2 deprecated identifier comments interfaces deprecated in es 203 915-6 version 1.1.1 (parlay 5.0) f.1.3 removed identifier comments interfaces removed in es 203 915-6 version 1.1.1 (parlay 5.0) f.2 methods f.2.1 new identifier comments methods added in es 203 915-6 version 1.1.1 (parlay 5.0) ipuserlocation.getnextperiodiclocationrequest iptriggereduserlocation.getnexttriggeredlocationrequest ipuserlocationcamel.getnextperiodiclocationrequest ipuserlocationcamel.getnexttriggeredlocationrequest ipuserstatus.getnexttriggeredstatusrequest ipappuserstatus.extendedstatusreportres ipappuserstatus.extendedstatusreporterr ipappuserstatus.exttriggeredstatusreport ipappuserstatus.exttriggeredstatusreporterr ipuserstatus.extendedstatusreportreq ipuserstatus.exttriggeredstatusreportingstartreq ipuserstatus.exttriggeredstatusreportingstop ipuserbinding.triggeredbindingrequestnotificationstartreq() ipuserbinding.triggeredbindingrequestnotificationstop() ipappuserbinding.triggeredbindingrequestnotification() ipappuserbinding.triggeredbindingrequestnotificationstarterr() f.2.2 deprecated identifier comments methods deprecated in es 203 915-6 version 1.1.1 (parlay 5.0) f.2.3 modified identifier comments methods modified in es 203 915-6 version 1.1.1 (parlay 5.0) f.2.4 removed identifier comments methods removed in es 203 915-6 version 1.1.1 (parlay 5.0) f.3 data definitions f.3.1 new identifier comments data definitions added in es 203 915-6 version 1.1.1 (parlay 5.0) tptriggeredlocationrequest tptriggeredlocationrequestset tptriggeredlocationrequestsetentry tpperiodiclocationrequest tpperiodiclocationrequestset tpperiodiclocationrequestsetentry tptriggeredstatusrequest tptriggeredstatusrequestset tptriggeredstatusrequestsetentry tpuserstatusextended tpuserstatusextendedset tpuserstatusindicatorextended tpauthstatusindicator tpuserinfo tpnetworkstatusindicator tpaccesstechnology tproamingstatus tpbindingset tpbindingentryset tpbindingentry tpbindingentrytype tpbindingnotificationcriteriaset tpbindingnotificationcriteria tpbindingnotificationcriteriatype f.3.2 modified identifier comments data definitions modified in es 203 915-6 version 1.1.1 (parlay 5.0) f.3.3 removed identifier comments data definitions removed in es 203 915-6 version 1.1.1 (parlay 5.0) f.4 service properties f.4.1 new identifier comments service properties added (.../...) </w:t>
      </w:r>
    </w:p>
    <w:p w:rsidR="00D143FF" w:rsidRDefault="00D143FF" w:rsidP="00D143FF">
      <w:r>
        <w:t>SOURCE: Used in ES 203 915-06 V1.1.1, clause F.1</w:t>
      </w:r>
    </w:p>
    <w:p w:rsidR="00D143FF" w:rsidRDefault="00D143FF" w:rsidP="00D143FF"/>
    <w:p w:rsidR="00D143FF" w:rsidRDefault="00D143FF" w:rsidP="00D143FF">
      <w:r>
        <w:t xml:space="preserve">                                                                                                                                                                                                                                                                                                                                                                                                                                                                                                                                                                                                                                                                                                                                                                                                                                                                                                  [warning: there may be more definitions on this page] f.1.1 new identifier comments interfaces added in es 203 915-6 version 1.1.1 (parlay 5.0) ipuserbinding ipappuserbinding interfaces added in es 203 915-6 version 1.2.1 (parlay 5.1) f.1.2 deprecated identifier comments interfaces deprecated in es 203 915-6 version 1.1.1 (parlay 5.0) interfaces deprecated in es 203 915-6 version 1.2.1 (parlay 5.1) f.1.3 removed identifier comments interfaces removed in es 203 915-6 version 1.1.1 (parlay 5.0) interfaces removed in es 203 915-6 version 1.2.1 (parlay 5.1) f.2 methods f.2.1 new identifier comments methods added in es 203 915-6 version 1.1.1 (parlay 5.0) ipuserlocation.getnextperiodiclocationrequest iptriggereduserlocation.getnexttriggeredlocationrequest ipuserlocationcamel.getnextperiodiclocationrequest ipuserlocationcamel.getnexttriggeredlocationrequest ipuserstatus.getnexttriggeredstatusrequest ipappuserstatus.extendedstatusreportres ipappuserstatus.extendedstatusreporterr ipappuserstatus.exttriggeredstatusreport ipappuserstatus.exttriggeredstatusreporterr ipuserstatus.extendedstatusreportreq ipuserstatus.exttriggeredstatusreportingstartreq ipuserstatus.exttriggeredstatusreportingstop ipuserbinding.triggeredbindingrequestnotificationstartreq() ipuserbinding.triggeredbindingrequestnotificationstop() ipappuserbinding.triggeredbindingrequestnotification() ipappuserbinding.triggeredbindingrequestnotificationstarterr() methods added in es 203 915-6 version 1.2.1 (parlay 5.1) ipapptriggereduserlocation.triggeredreportingended() ipappuserlocationcamel.triggeredreportingended() ipappuserstatus.triggeredreportingended() f.2.2 deprecated identifier comments methods deprecated in es 203 915-6 version 1.1.1 (parlay 5.0) methods deprecated in es 203 915-6 version 1.2.1 (parlay 5.1) f.2.3 modified identifier comments methods modified in es 203 915-6 version 1.1.1 (parlay 5.0) methods modified in es 203 915-6 version 1.2.1 (parlay 5.1) ipuserlocation.periodiclocationreportingstartreq units of </w:t>
      </w:r>
      <w:r>
        <w:lastRenderedPageBreak/>
        <w:t xml:space="preserve">reportinginterval clarified ipuserlocationcamel.periodiclocationreportingstartreq units of reportinginterval clarified f.2.4 removed identifier comments methods removed in es 203 915-6 version 1.1.1 (parlay 5.0) methods removed in es 203 915-6 version 1.2.1 (parlay (.../...) </w:t>
      </w:r>
    </w:p>
    <w:p w:rsidR="00D143FF" w:rsidRDefault="00D143FF" w:rsidP="00D143FF">
      <w:r>
        <w:t>SOURCE: Used in ES 203 915-06 V1.2.1, clause F.1</w:t>
      </w:r>
    </w:p>
    <w:p w:rsidR="00D143FF" w:rsidRDefault="00D143FF" w:rsidP="00D143FF"/>
    <w:p w:rsidR="00D143FF" w:rsidRDefault="00D143FF" w:rsidP="00D143FF">
      <w:r>
        <w:t xml:space="preserve">                                                                                                                                                                                                                                                                                                                                                                                                                                                                                                                                                                                                                                                                                                                                                                                                                                                                                                  [warning: there may be more definitions on this page] f.1.1 new identifier comments interfaces added in es 203 915-7 version 1.1.1 (parlay 5.0) f.1.2 deprecated identifier comments interfaces deprecated in es 203 915-7 version 1.1.1 (parlay 5.0) f.1.3 removed identifier comments interfaces removed in es 203 915-7 version 1.1.1 (parlay 5.0) f.2 methods f.2.1 new identifier comments methods added in es 203 915-7 version 1.1.1 (parlay 5.0) f.2.2 deprecated identifier comments methods deprecated in es 203 915-7 version 1.1.1 (parlay 5.0) f.2.3 modified identifier comments methods modified in es 203 915-7 version 1.1.1 (parlay 5.0) f.2.4 removed identifier comments methods removed in es 203 915-7 version 1.1.1 (parlay 5.0) f.3 data definitions f.3.1 new identifier comments data definitions added in es 203 915-7 version 1.1.1 (parlay 5.0) f.3.2 modified identifier comments data definitions modified in es 203 915-7 version 1.1.1 (parlay 5.0) f.3.3 removed identifier comments data definitions removed in es 203 915-7 version 1.1.1 (parlay 5.0) f.4 service properties f.4.1 new identifier comments service properties added in es 203 915-7 version 1.1.1 (parlay 5.0) f.4.2 deprecated identifier comments service properties deprecated in es 203 915-7 version 1.1.1 (parlay 5.0) f.4.3 modified identifier comments service properties modified in es 203 915-7 version 1.1.1 (parlay 5.0) f.4.4 removed identifier comments (.../...) </w:t>
      </w:r>
    </w:p>
    <w:p w:rsidR="00D143FF" w:rsidRDefault="00D143FF" w:rsidP="00D143FF">
      <w:r>
        <w:t>SOURCE: Used in ES 203 915-07 V1.1.1, clause F.1</w:t>
      </w:r>
    </w:p>
    <w:p w:rsidR="00D143FF" w:rsidRDefault="00D143FF" w:rsidP="00D143FF"/>
    <w:p w:rsidR="00D143FF" w:rsidRDefault="00D143FF" w:rsidP="00D143FF">
      <w:r>
        <w:t xml:space="preserve">                                                                                                                                                                                                                                                                                                                                                                                                                                                                                                                                                                                                                                                                                                                                                                                                                                                                                                  [warning: there may be more definitions on this page] f.1.1 new identifier comments interfaces added in es 203 915-8 version 1.1.1 (parlay 5.0) f.1.2 deprecated identifier comments interfaces deprecated in es 203 915-8 version 1.1.1 (parlay 5.0) f.1.3 removed identifier comments interfaces removed in es 203 915-8 version 1.1.1 (parlay 5.0) f.2 methods f.2.1 new identifier comments methods added in es 203 915-8 version 1.1.1 (parlay 5.0) ipappdatasessioncontrolmanager.abortmultipledatasessions() f.2.2 deprecated identifier comments methods deprecated in es 203 915-8 version 1.1.1 (parlay 5.0) f.2.3 modified identifier comments methods modified in es 203 915-8 version 1.1.1 (parlay 5.0) f.2.4 removed identifier comments methods removed in es 203 915-8 version 1.1.1 (parlay 5.0) ipdatasessioncontrolmanager.getnotification() was deprecated, broken, already f.3 data definitions f.3.1 new identifier comments data definitions added in es 203 915-8 version 1.1.1 (parlay 5.0) f.3.2 modified identifier comments data definitions modified in es 203 915-8 version 1.1.1 (parlay 5.0) f.3.3 removed identifier comments data definitions removed in es 203 915-8 version 1.1.1 (parlay 5.0) f.4 service properties f.4.1 new identifier comments service properties added in es 203 915-8 version 1.1.1 (parlay 5.0) p_notification_address_ranges replaces p_triggering_addresses f.4.2 deprecated identifier comments service properties deprecated in es 203 915-8 version 1.1.1 (parlay 5.0) f.4.3 modified identifier comments service properties modified in es 203 (.../...) </w:t>
      </w:r>
    </w:p>
    <w:p w:rsidR="00D143FF" w:rsidRDefault="00D143FF" w:rsidP="00D143FF">
      <w:r>
        <w:t>SOURCE: Used in ES 203 915-08 V1.1.1, clause F.1</w:t>
      </w:r>
    </w:p>
    <w:p w:rsidR="00D143FF" w:rsidRDefault="00D143FF" w:rsidP="00D143FF"/>
    <w:p w:rsidR="00D143FF" w:rsidRDefault="00D143FF" w:rsidP="00D143FF">
      <w:r>
        <w:t xml:space="preserve">                                                                                                                                                                                                                                                                                                                                                                                                                                                                                                                                                                                                                                                                                                                                                                                                                                                                                                  [warning: there may be more definitions on this page] f.1.1 new identifier comments interfaces added in es 204 915-11 version 1.1.1 (parlay 6.0) f.1.2 deprecated identifier comments interfaces deprecated in es 204 915-11 version 1.1.1 (parlay 6.0) f.1.3 removed identifier comments interfaces removed in es 204 915-11 version 1.1.1 (parlay 6.0) f.2 methods f.2.1 new identifier comments methods added in es 204 915-11 version 1.1.1 (parlay 6.0) f.2.2 deprecated identifier comments methods deprecated in es 204 915-11 version 1.1.1 (parlay 6.0) f.2.3 modified identifier comments methods modified in es 204 915-11 version 1.1.1 (parlay 6.0) f.2.4 removed identifier comments methods removed in es 204 915-11 version 1.1.1 (parlay 6.0) f.3 data definitions f.3.1 new identifier comments data definitions added in es 204 915-11 version 1.1.1 (parlay 6.0) f.3.2 modified identifier comments data definitions modified in es 204 915-11 version 1.1.1 (parlay 6.0) f.3.3 removed identifier comments data definitions removed in es 204 915-11 version 1.1.1 (parlay 6.0) f.4 service properties f.4.1 new identifier comments service properties added in es 204 915-11 version 1.1.1 (parlay 6.0) f.4.2 deprecated identifier comments service properties deprecated in es 204 915-11 version 1.1.1 (parlay 6.0) f.4.3 modified identifier comments service properties modified in es 204 915-11 version 1.1.1 (parlay 6.0) f.4.4 removed identifier comments (.../...) </w:t>
      </w:r>
    </w:p>
    <w:p w:rsidR="00D143FF" w:rsidRDefault="00D143FF" w:rsidP="00D143FF">
      <w:r>
        <w:t>SOURCE: Used in ES 204 915-11 V1.1.1, clause F.1</w:t>
      </w:r>
    </w:p>
    <w:p w:rsidR="00D143FF" w:rsidRDefault="00D143FF" w:rsidP="00D143FF"/>
    <w:p w:rsidR="00D143FF" w:rsidRDefault="00D143FF" w:rsidP="00D143FF">
      <w:r>
        <w:t xml:space="preserve">                                                                                                                                                                                                                                                                                                                                                                                                                                                                                                                                                                                                                                                                                                                                                                                                                                                                                                  [warning: there may be more definitions on this page] f.1.1 new identifier comments interfaces added in es 204 915-12 version 1.1.1 (parlay 6.0) f.1.2 deprecated identifier comments interfaces deprecated in es 204 915-12 version 1.1.1 (parlay 6.0) f.1.3 removed identifier comments interfaces removed in es 204 915-12 version 1.1.1 (parlay 6.0) f.2 methods f.2.1 new identifier comments methods added in es 204 915-12 version 1.1.1 (parlay 6.0) f.2.2 deprecated identifier comments methods deprecated in es 204 915-12 version 1.1.1 (parlay 6.0) f.2.3 modified identifier comments methods modified in es 204 915-12 version 1.1.1 (parlay 6.0) f.2.4 removed identifier comments methods removed in es 204 915-12 version 1.1.1 (parlay 6.0) f.3 data definitions f.3.1 new identifier comments data definitions added in es 204 915-12 version 1.1.1 (parlay 6.0) f.3.2 modified identifier comments data definitions modified in es 204 915-12 version 1.1.1 (parlay 6.0) f.3.3 removed identifier comments data definitions removed in es 204 915-12 version 1.1.1 (parlay 6.0) f.4 service properties f.4.1 new identifier comments service properties added in es 204 915-12 version 1.1.1 (parlay 6.0) f.4.2 deprecated identifier comments service properties deprecated in es 204 915-12 version 1.1.1 (parlay 6.0) f.4.3 modified identifier comments service properties modified in es 204 915-12 version 1.1.1 (parlay 6.0) f.4.4 removed identifier comments (.../...) </w:t>
      </w:r>
    </w:p>
    <w:p w:rsidR="00D143FF" w:rsidRDefault="00D143FF" w:rsidP="00D143FF">
      <w:r>
        <w:t>SOURCE: Used in ES 204 915-12 V1.1.1, clause F.1</w:t>
      </w:r>
    </w:p>
    <w:p w:rsidR="00D143FF" w:rsidRDefault="00D143FF" w:rsidP="00D143FF"/>
    <w:p w:rsidR="00D143FF" w:rsidRDefault="00D143FF" w:rsidP="00D143FF">
      <w:r>
        <w:t xml:space="preserve">                                                                                                                                                                                                                                                                                                                                                                                                                                                                                                                                                                                                                                                                                                                                                                                                                                                                                                  [warning: there may be more definitions on this page] f.1.1 new identifier comments interfaces added in es 204 915-13 version 1.1.1 (parlay 6.0) f.1.2 deprecated identifier comments interfaces deprecated in es 204 915-13 version 1.1.1 (parlay 6.0) f.1.3 removed identifier comments interfaces removed in es 204 915-13 version 1.1.1 (parlay 6.0) f.2 methods f.2.1 new identifier comments methods added in es 204 915-13 version 1.1.1 (parlay 6.0) f.2.2 deprecated identifier comments methods deprecated in es 204 915-13 version 1.1.1 (parlay 6.0) f.2.3 modified identifier comments methods modified in es 204 915-13 version 1.1.1 (parlay 6.0) f.2.4 removed identifier comments methods removed in es 204 915-13 version 1.1.1 (parlay 6.0) f.3 data definitions f.3.1 new identifier comments data definitions added in es 204 915-13 version 1.1.1 (parlay 6.0) f.3.2 modified identifier comments data definitions modified in es 204 915-13 version 1.1.1 (parlay 6.0) f.3.3 removed identifier comments data definitions removed in es 204 915-13 version 1.1.1 (parlay 6.0) f.4 service properties f.4.1 new identifier comments service properties added in es 204 915-13 version 1.1.1 (parlay 6.0) f.4.2 deprecated identifier comments service properties deprecated in es 204 915-13 version 1.1.1 (parlay 6.0) f.4.3 modified identifier comments service properties modified in es 204 915-13 version 1.1.1 (parlay 6.0) f.4.4 removed identifier comments (.../...) </w:t>
      </w:r>
    </w:p>
    <w:p w:rsidR="00D143FF" w:rsidRDefault="00D143FF" w:rsidP="00D143FF">
      <w:r>
        <w:t>SOURCE: Used in ES 204 915-13 V1.1.1, clause F.1</w:t>
      </w:r>
    </w:p>
    <w:p w:rsidR="00D143FF" w:rsidRDefault="00D143FF" w:rsidP="00D143FF"/>
    <w:p w:rsidR="00D143FF" w:rsidRDefault="00D143FF" w:rsidP="00D143FF">
      <w:r>
        <w:t xml:space="preserve">                                                                                                                                                                                                                                                                                                                                                                                                                                                                                                                                                                                                                                                                                                                                                                                                                                                                                                  [warning: there may be more definitions on this page] f.1.1 new identifier comments interfaces added in es 204 915-15 version 1.1.1 (parlay 6.0) f.1.2 deprecated identifier comments interfaces deprecated in es 204 915-15 version 1.1.1 (parlay 6.0) f.1.3 removed identifier comments interfaces removed in es 204 915-15 version 1.1.1 (parlay 6.0) f.2 methods f.2.1 new identifier comments methods added in es 204 915-15 version 1.1.1 (parlay 6.0) f.2.2 deprecated identifier comments methods deprecated in es 204 915-15 version 1.1.1 (parlay 6.0) f.2.3 modified identifier comments methods modified in es 204 915-15 version 1.1.1 (parlay 6.0) f.2.4 removed identifier comments methods removed in es 204 915-15 version 1.1.1 (parlay 6.0) f.3 data definitions f.3.1 new identifier comments data definitions added in es 204 915-15 version 1.1.1 (parlay 6.0) f.3.2 modified identifier comments data definitions modified in es 204 915-15 version 1.1.1 (parlay 6.0) f.3.3 removed identifier comments data definitions removed in es 204 915-15 version 1.1.1 (parlay 6.0) f.4 service properties f.4.1 new identifier comments service properties added in es 204 915-15 version 1.1.1 (parlay 6.0) p source_address_ranges f.4.2 deprecated identifier comments service properties deprecated in es 204 915-15 version 1.1.1 (parlay 6.0) f.4.3 modified identifier comments service properties modified in es 204 915-15 version 1.1.1 (parlay 6.0) f.4.4 removed (.../...) </w:t>
      </w:r>
    </w:p>
    <w:p w:rsidR="00D143FF" w:rsidRDefault="00D143FF" w:rsidP="00D143FF">
      <w:r>
        <w:t>SOURCE: Used in ES 204 915-15 V1.1.1, clause F.1</w:t>
      </w:r>
    </w:p>
    <w:p w:rsidR="00D143FF" w:rsidRDefault="00D143FF" w:rsidP="00D143FF"/>
    <w:p w:rsidR="00D143FF" w:rsidRDefault="00D143FF" w:rsidP="00D143FF">
      <w:r>
        <w:t xml:space="preserve">                                                                                                                                                                                                                                                                                                                                                                                                                                                                                                                                                                                                                                                                                                                                                                                                                                                                                                  [warning: there may be more definitions on this page] f.1.1 new identifier comments interfaces added in es 204 915-16 version 1.1.1 (parlay 6.0) f.1.2 deprecated identifier comments interfaces deprecated in es 204 915-16 version 1.1.1 (parlay 6.0) f.1.3 removed identifier comments interfaces removed in es 204 915-16 version 1.1.1 (parlay 6.0) f.2 methods f.2.1 new identifier comments methods added in es 204 915-16 version 1.1.1 (parlay 6.0) f.2.2 deprecated </w:t>
      </w:r>
      <w:r>
        <w:lastRenderedPageBreak/>
        <w:t xml:space="preserve">identifier comments methods deprecated in es 204 915-16 version 1.1.1 (parlay 6.0) f.2.3 modified identifier comments methods modified in es 204 915-16 version 1.1.1 (parlay 6.0) f.2.4 removed identifier comments methods removed in es 204 915-16 version 1.1.1 (parlay 6.0) f.3 data definitions f.3.1 new identifier comments data definitions added in es 204 915-16 version 1.1.1 (parlay 6.0) f.3.2 modified identifier comments data definitions modified in es 204 915-16 version 1.1.1 (parlay 6.0) f.3.3 removed identifier comments data definitions removed in es 204 915-16 version 1.1.1 (parlay 6.0) f.4 service properties f.4.1 new identifier comments service properties added in es 204 915-16 version 1.1.1 (parlay 6.0) f.4.2 deprecated identifier comments service properties deprecated in es 204 915-16 version 1.1.1 (parlay 6.0) f.4.3 modified identifier comments service properties modified in es 204 915-16 version 1.1.1 (parlay 6.0) f.4.4 removed identifier comments (.../...) </w:t>
      </w:r>
    </w:p>
    <w:p w:rsidR="00D143FF" w:rsidRDefault="00D143FF" w:rsidP="00D143FF">
      <w:r>
        <w:t>SOURCE: Used in ES 204 915-16 V1.1.1, clause F.1</w:t>
      </w:r>
    </w:p>
    <w:p w:rsidR="00D143FF" w:rsidRDefault="00D143FF" w:rsidP="00D143FF"/>
    <w:p w:rsidR="00D143FF" w:rsidRDefault="00D143FF" w:rsidP="00D143FF">
      <w:r>
        <w:t xml:space="preserve">                                                                                                                                                                                                                                                                                                                                                                                                                                                                                                                                                                                                                                                                                                                                                                                                                                                                                                  [warning: there may be more definitions on this page] f.1.1 new identifier comments interfaces added in es 204 915-3 version 1.1.1 (parlay 6.0) f.1.2 deprecated identifier comments interfaces deprecated in es 204 915-3 version 1.1.1 (parlay 6.0) f.1.3 removed identifier comments interfaces removed in es 204 915-3 version 1.1.1 (parlay 6.0) f.2 methods f.2.1 new identifier comments methods added in es 204 915-3 version 1.1.1 (parlay 6.0) f.2.2 deprecated identifier comments methods deprecated in es 204 915-3 version 1.1.1 (parlay 6.0) f.2.3 modified identifier comments methods modified in es 204 915-3 version 1.1.1 (parlay 6.0) f.2.4 removed identifier comments methods removed in es 204 915-3 version 1.1.1 (parlay 6.0) ipclientapilevelauthentication.authenticate() already deprecated, removed in parlay 6.0 cleanup ipinitial.initiateauthentication() already deprecated, removed in parlay 6.0 cleanup ipapilevelauthentication.authenticate() already deprecated, removed in parlay 6.0 cleanup ipapilevelauthentication.selectencryptionmethod() already deprecated, removed in parlay 6.0 cleanup ipaccess.endaccess() already deprecated, removed in parlay 6.0 cleanup ipaccess.releaseinterface() already deprecated, removed in parlay 6.0 cleanup ipappfaultmanager.svcunavailableind() already deprecated, removed in parlay 6.0 cleanup ipappfaultmanager.genfaultstatsrecordreq() already deprecated, removed in parlay 6.0 cleanup ipappfaultmanager.genfaultstatsrecordres() already deprecated, removed in parlay 6.0 cleanup ipappfaultmanager.genfaultstatsrecorderr() already deprecated, removed in parlay 6.0 cleanup ipfaultmanager.appunavailableind() already deprecated, removed in parlay 6.0 cleanup ipfaultmanager.genfaultstatsrecordreq() already deprecated, removed in parlay 6.0 cleanup ipfaultmanager.genfaultstatsrecordres() already deprecated, removed (.../...) </w:t>
      </w:r>
    </w:p>
    <w:p w:rsidR="00D143FF" w:rsidRDefault="00D143FF" w:rsidP="00D143FF">
      <w:r>
        <w:t>SOURCE: Used in ES 204 915-03 V1.1.1, clause F.1</w:t>
      </w:r>
    </w:p>
    <w:p w:rsidR="00D143FF" w:rsidRDefault="00D143FF" w:rsidP="00D143FF"/>
    <w:p w:rsidR="00D143FF" w:rsidRDefault="00D143FF" w:rsidP="00D143FF">
      <w:r>
        <w:t xml:space="preserve">                                                                                                                                                                                                                                                                                                                                                                                                                                                                                                                                                                                                                                                                                                                                                                                                                                                                                                  [warning: there may be more definitions on this page] f.1.1 new identifier comments interfaces added in es 204 915-4-2 version 1.1.1 (parlay 6.0) f.1.2 deprecated identifier comments interfaces deprecated in es 204 915-4-2 version 1.1.1 (parlay 6.0) f.1.3 removed identifier comments interfaces removed in es 204 915-4-2 version 1.1.1 (parlay 6.0) f.2 methods f.2.1 new identifier comments methods added in es 204 915-4-2 version 1.1.1 (parlay 6.0) f.2.2 deprecated identifier comments methods deprecated in es 204 915-4-2 version 1.1.1 (parlay 6.0) f.2.3 modified identifier comments methods modified in es 204 915-4-2 version 1.1.1 (parlay 6.0) f.2.4 removed identifier comments methods removed in es 204 915-4-2 version 1.1.1 (parlay 6.0) f.3 data definitions f.3.1 new identifier comments data definitions added in es 204 915-4-2 version 1.1.1 (parlay 6.0) f.3.2 modified identifier comments data definitions modified in es 204 915-4-2 version 1.1.1 (parlay 6.0) f.3.3 removed identifier comments data definitions removed in es 204 915-4-2 version 1.1.1 (parlay 6.0) f.4 service properties f.4.1 new identifier comments service properties added in es 204 915-4-2 version 1.1.1 (parlay 6.0) f.4.2 deprecated identifier comments service properties deprecated in es 204 915-4-2 version 1.1.1 (parlay 6.0) f.4.3 modified identifier comments service properties modified in es 204 915-4-2 version 1.1.1 (parlay 6.0) f.4.4 removed identifier comments (.../...) </w:t>
      </w:r>
    </w:p>
    <w:p w:rsidR="00D143FF" w:rsidRDefault="00D143FF" w:rsidP="00D143FF">
      <w:r>
        <w:t>SOURCE: Used in ES 204 915-0402 V1.1.1, clause F.1</w:t>
      </w:r>
    </w:p>
    <w:p w:rsidR="00D143FF" w:rsidRDefault="00D143FF" w:rsidP="00D143FF"/>
    <w:p w:rsidR="00D143FF" w:rsidRDefault="00D143FF" w:rsidP="00D143FF">
      <w:r>
        <w:t xml:space="preserve">                                                                                                                                                                                                                                                                                                                                                                                                                                                                                                                                                                                                                                                                                                                                                                                                                                                                                                  [warning: there may be more definitions on this page] f.1.1 new identifier comments interfaces added in es 204 915-4-3 version 1.1.1 (parlay 6.0) f.1.2 deprecated identifier comments interfaces deprecated in es 204 915-4-3 version 1.1.1 (parlay 6.0) f.1.3 removed identifier comments interfaces removed in es 204 915-4-3 version 1.1.1 (parlay 6.0) f.2 methods f.2.1 new identifier comments methods added in es 204 915-4-3 version 1.1.1 (parlay 6.0) f.2.2 deprecated identifier comments methods deprecated in es 204 915-4-3 version 1.1.1 (parlay 6.0) f.2.3 modified identifier comments methods modified in es 204 915-4-3 version 1.1.1 (parlay 6.0) f.2.4 removed identifier comments methods removed in </w:t>
      </w:r>
      <w:r>
        <w:lastRenderedPageBreak/>
        <w:t xml:space="preserve">es 204 915-4-3 version 1.1.1 (parlay 6.0) ipmultipartycallcontrolmanager.getnotification() already deprecated, removed in cleanup for parlay 6.0 f.3 data definitions f.3.1 new identifier comments data definitions added in es 204 915-4-3 version 1.1.1 (parlay 6.0) f.3.2 modified identifier comments data definitions modified in es 204 915-4-3 version 1.1.1 (parlay 6.0) f.3.3 removed identifier comments data definitions removed in es 204 915-4-3 version 1.1.1 (parlay 6.0) f.4 service properties f.4.1 new identifier comments service properties added in es 204 915-4-3 version 1.1.1 (parlay 6.0) f.4.2 deprecated identifier comments service properties deprecated in es 204 915-4-3 version 1.1.1 (parlay 6.0) f.4.3 modified identifier comments service properties modified in es 204 (.../...) </w:t>
      </w:r>
    </w:p>
    <w:p w:rsidR="00D143FF" w:rsidRDefault="00D143FF" w:rsidP="00D143FF">
      <w:r>
        <w:t>SOURCE: Used in ES 204 915-0403 V1.1.1, clause F.1</w:t>
      </w:r>
    </w:p>
    <w:p w:rsidR="00D143FF" w:rsidRDefault="00D143FF" w:rsidP="00D143FF"/>
    <w:p w:rsidR="00D143FF" w:rsidRDefault="00D143FF" w:rsidP="00D143FF">
      <w:r>
        <w:t xml:space="preserve">                                                                                                                                                                                                                                                                                                                                                                                                                                                                                                                                                                                                                                                                                                                                                                                                                                                                                                  [warning: there may be more definitions on this page] f.1.1 new identifier comments interfaces added in es 204 915-5 version 1.1.1 (parlay 6.0) f.1.2 deprecated identifier comments interfaces deprecated in es 204 915-5 version 1.1.1 (parlay 6.0) f.1.3 removed identifier comments interfaces removed in es 204 915-5 version 1.1.1 (parlay 6.0) f.2 methods f.2.1 new identifier comments methods added in es 204 915-5 version 1.1.1 (parlay 6.0) ipappuimanager.reporteventreq ipui.reporteventres ipui.reporteventerr f.2.2 deprecated identifier comments methods deprecated in es 204 915-5 version 1.1.1 (parlay 6.0) f.2.3 modified identifier comments methods modified in es 204 915-5 version 1.1.1 (parlay 6.0) f.2.4 removed identifier comments methods removed in es 204 915-5 version 1.1.1 (parlay 6.0) f.3 data definitions f.3.1 new identifier comments data definitions added in es 204 915-5 version 1.1.1 (parlay 6.0) f.3.2 modified identifier comments data definitions modified in es 204 915-5 version 1.1.1 (parlay 6.0) f.3.3 removed identifier comments data definitions removed in es 204 915-5 version 1.1.1 (parlay 6.0) f.4 service properties f.4.1 new identifier comments service properties added in es 204 915-5 version 1.1.1 (parlay 6.0) f.4.2 deprecated identifier comments service properties deprecated in es 204 915-5 version 1.1.1 (parlay 6.0) f.4.3 modified identifier comments service properties modified in es 204 915-5 version 1.1.1 (parlay 6.0) f.4.4 (.../...) </w:t>
      </w:r>
    </w:p>
    <w:p w:rsidR="00D143FF" w:rsidRDefault="00D143FF" w:rsidP="00D143FF">
      <w:r>
        <w:t>SOURCE: Used in ES 204 915-05 V1.1.1, clause F.1</w:t>
      </w:r>
    </w:p>
    <w:p w:rsidR="00D143FF" w:rsidRDefault="00D143FF" w:rsidP="00D143FF"/>
    <w:p w:rsidR="00D143FF" w:rsidRDefault="00D143FF" w:rsidP="00D143FF">
      <w:r>
        <w:t xml:space="preserve">                                                                                                                                                                                                                                                                                                                                                                                                                                                                                                                                                                                                                                                                                                                                                                                                                                                                                                  [warning: there may be more definitions on this page] f.1.1 new identifier comments interfaces added in es 204 915-6 version 1.1.1 (parlay 6.0) f.1.2 deprecated identifier comments interfaces deprecated in es 204 915-6 version 1.1.1 (parlay 6.0) f.1.3 removed identifier comments interfaces removed in es 204 915-6 version 1.1.1 (parlay 6.0) f.2 methods f.2.1 new identifier comments methods added in es 204 915-6 version 1.1.1 (parlay 6.0) f.2.2 deprecated identifier comments methods deprecated in es 204 915-6 version 1.1.1 (parlay 6.0) f.2.3 modified identifier comments methods modified in es 204 915-6 version 1.1.1 (parlay 6.0) f.2.4 removed identifier comments methods removed in es 204 915-6 version 1.1.1 (parlay 6.0) f.3 data definitions f.3.1 new identifier comments data definitions added in es 204 915-6 version 1.1.1 (parlay 6.0) f.3.2 modified identifier comments data definitions modified in es 204 915-6 version 1.1.1 (parlay 6.0) f.3.3 removed identifier comments data definitions removed in es 204 915-6 version 1.1.1 (parlay 6.0) f.4 service properties f.4.1 new identifier comments service properties added in es 204 915-6 version 1.1.1 (parlay 6.0) f.4.2 deprecated identifier comments service properties deprecated in es 204 915-6 version 1.1.1 (parlay 6.0) f.4.3 modified identifier comments service properties modified in es 204 915-6 version 1.1.1 (parlay 6.0) f.4.4 removed identifier comments (.../...) </w:t>
      </w:r>
    </w:p>
    <w:p w:rsidR="00D143FF" w:rsidRDefault="00D143FF" w:rsidP="00D143FF">
      <w:r>
        <w:t>SOURCE: Used in ES 204 915-06 V1.1.1, clause F.1</w:t>
      </w:r>
    </w:p>
    <w:p w:rsidR="00D143FF" w:rsidRDefault="00D143FF" w:rsidP="00D143FF"/>
    <w:p w:rsidR="00D143FF" w:rsidRDefault="00D143FF" w:rsidP="00D143FF">
      <w:r>
        <w:t xml:space="preserve">                                                                                                                                                                                                                                                                                                                                                                                                                                                                                                                                                                                                                                                                                                                                                                                                                                                                                                  [warning: there may be more definitions on this page] f.1.1 new identifier comments interfaces added in es 204 915-7 version 1.1.1 (parlay 6.0) f.1.2 deprecated identifier comments interfaces deprecated in es 204 915-7 version 1.1.1 (parlay 6.0) f.1.3 removed identifier comments interfaces removed in es 204 915-7 version 1.1.1 (parlay 6.0) f.2 methods f.2.1 new identifier comments methods added in es 204 915-7 version 1.1.1 (parlay 6.0) f.2.2 deprecated identifier comments methods deprecated in es 204 915-7 version 1.1.1 (parlay 6.0) f.2.3 modified identifier comments methods modified in es 204 915-7 version 1.1.1 (parlay 6.0) f.2.4 removed identifier comments methods removed in es 204 915-7 version 1.1.1 (parlay 6.0) f.3 data definitions f.3.1 new identifier comments data definitions added in es 204 915-7 version 1.1.1 (parlay 6.0) f.3.2 modified identifier comments data definitions modified in es 204 915-7 version 1.1.1 (parlay 6.0) f.3.3 removed identifier comments data definitions removed in es 204 915-7 version 1.1.1 (parlay 6.0) f.4 service properties f.4.1 new identifier comments service properties added in es 204 915-7 version 1.1.1 (parlay 6.0) f.4.2 deprecated identifier comments service properties deprecated in es 204 915-7 version 1.1.1 (parlay 6.0) f.4.3 modified identifier comments service properties modified in es 204 915-7 version 1.1.1 (parlay 6.0) f.4.4 removed identifier comments (.../...) </w:t>
      </w:r>
    </w:p>
    <w:p w:rsidR="00D143FF" w:rsidRDefault="00D143FF" w:rsidP="00D143FF">
      <w:r>
        <w:lastRenderedPageBreak/>
        <w:t>SOURCE: Used in ES 204 915-07 V1.1.1, clause F.1</w:t>
      </w:r>
    </w:p>
    <w:p w:rsidR="00D143FF" w:rsidRDefault="00D143FF" w:rsidP="00D143FF"/>
    <w:p w:rsidR="00D143FF" w:rsidRDefault="00D143FF" w:rsidP="00D143FF">
      <w:r>
        <w:t xml:space="preserve">                                                                                                                                                                                                                                                                                                                                                                                                                                                                                                                                                                                                                                                                                                                                                                                                                                                                                                  [warning: there may be more definitions on this page] f.1.1 new identifier comments interfaces added in es 204 915-8 version 1.1.1 (parlay 6.0) f.1.2 deprecated identifier comments interfaces deprecated in es 204 915-8 version 1.1.1 (parlay 6.0) f.1.3 removed identifier comments interfaces removed in es 204 915-8 version 1.1.1 (parlay 6.0) f.2 methods f.2.1 new identifier comments methods added in es 204 915-8 version 1.1.1 (parlay 6.0) f.2.2 deprecated identifier comments methods deprecated in es 204 915-8 version 1.1.1 (parlay 6.0) f.2.3 modified identifier comments methods modified in es 204 915-8 version 1.1.1 (parlay 6.0) f.2.4 removed identifier comments methods removed in es 204 915-8 version 1.1.1 (parlay 6.0) ipdatasessioncontrolmanager.createnotification() already deprecated, deleted at start of parlay 6.0 f.3 data definitions f.3.1 new identifier comments data definitions added in es 204 915-8 version 1.1.1 (parlay 6.0) f.3.2 modified identifier comments data definitions modified in es 204 915-8 version 1.1.1 (parlay 6.0) f.3.3 removed identifier comments data definitions removed in es 204 915-8 version 1.1.1 (parlay 6.0) f.4 service properties f.4.1 new identifier comments service properties added in es 204 915-8 version 1.1.1 (parlay 6.0) f.4.2 deprecated identifier comments service properties deprecated in es 204 915-8 version 1.1.1 (parlay 6.0) f.4.3 modified identifier comments service properties modified in es 204 (.../...) </w:t>
      </w:r>
    </w:p>
    <w:p w:rsidR="00D143FF" w:rsidRDefault="00D143FF" w:rsidP="00D143FF">
      <w:r>
        <w:t>SOURCE: Used in ES 204 915-08 V1.1.1, clause F.1</w:t>
      </w:r>
    </w:p>
    <w:p w:rsidR="00D143FF" w:rsidRDefault="00D143FF" w:rsidP="00D143FF"/>
    <w:p w:rsidR="00D143FF" w:rsidRDefault="00D143FF" w:rsidP="00D143FF">
      <w:r>
        <w:t xml:space="preserve">                                                                                                                                                                                                                                                                                                                                                                                                                                                                                                                                                                                                                                                                                                                                                                                                                                                                                                  [warning: there may be more definitions on this page] following is a description of the methodology used for the establishment of api specification for (.../...) </w:t>
      </w:r>
    </w:p>
    <w:p w:rsidR="00D143FF" w:rsidRDefault="00D143FF" w:rsidP="00D143FF">
      <w:r>
        <w:t>SOURCE: Used in ES 201 915-01 V1.1.1, clause 6 SOURCE: Used in ES 201 915-01 V1.2.1, clause 6 SOURCE: Used in ES 201 915-01 V1.3.1, clause 6 SOURCE: Used in ES 201 915-01 V1.4.1, clause 6 SOURCE: Used in ES 201 915-01 V1.5.1, clause 6 SOURCE: Used in ES 201 915-01 V1.6.1, clause 6 SOURCE: Used in ES 202 915-01 V1.1.1, clause 6 SOURCE: Used in ES 202 915-01 V1.2.1, clause 6 SOURCE: Used in ES 202 915-01 V1.3.1, clause 6 SOURCE: Used in ES 202 915-01 V1.4.1, clause 6 SOURCE: Used in ES 203 915-01 V1.1.1, clause 6 SOURCE: Used in ES 203 915-01 V1.2.1, clause 6 SOURCE: Used in ES 203 915-01 V1.3.1, clause 6 SOURCE: Used in ES 204 915-01 V1.1.1, clause 6</w:t>
      </w:r>
    </w:p>
    <w:p w:rsidR="00D143FF" w:rsidRDefault="00D143FF" w:rsidP="00D143FF"/>
    <w:p w:rsidR="00D143FF" w:rsidRDefault="00D143FF" w:rsidP="00D143FF">
      <w:r>
        <w:t xml:space="preserve">                                                                                                                                                                                                                                                                                                                                                                                                                                                                                                                                                                                                                                                                                                                                                                                                                                                                                                  [warning: there may be more definitions on this page] for inter-layer communication for the purposes of communication between layers of the tsp1+ protocol stack, the following asn.1 operations shall be used for tagging tsp1+ pdus (i.e., pdu (.../...) </w:t>
      </w:r>
    </w:p>
    <w:p w:rsidR="00D143FF" w:rsidRDefault="00D143FF" w:rsidP="00D143FF">
      <w:r>
        <w:t>SOURCE: Used in ES 201 770 V4.2.4, clause ASN.1</w:t>
      </w:r>
    </w:p>
    <w:p w:rsidR="00D143FF" w:rsidRDefault="00D143FF" w:rsidP="00D143FF"/>
    <w:p w:rsidR="00D143FF" w:rsidRDefault="00D143FF" w:rsidP="00D143FF">
      <w:r>
        <w:t xml:space="preserve">                                                                                                                                                                                                                                                                                                                                                                                                                                                                                                                                                                                                                                                                                                                                                                                                                                                                                                  [warning: there may be more definitions on this page] for local interfaces a public method is defined within a local interface for each method defined in the specification, with zero or one output specified as the return value, and all other parameters listed without any input (.../...) </w:t>
      </w:r>
    </w:p>
    <w:p w:rsidR="00D143FF" w:rsidRDefault="00D143FF" w:rsidP="00D143FF">
      <w:r>
        <w:t>SOURCE: Used in ES 202 915-01 V1.3.1, clause C.5.3.1 SOURCE: Used in ES 202 915-01 V1.4.1, clause C.5.3.1 SOURCE: Used in ES 203 915-01 V1.1.1, clause C.5.3.1 SOURCE: Used in ES 203 915-01 V1.2.1, clause C.5.3.1 SOURCE: Used in ES 203 915-01 V1.3.1, clause C.5.3.1 SOURCE: Used in ES 204 915-01 V1.1.1, clause C.5.3.1</w:t>
      </w:r>
    </w:p>
    <w:p w:rsidR="00D143FF" w:rsidRDefault="00D143FF" w:rsidP="00D143FF"/>
    <w:p w:rsidR="00D143FF" w:rsidRDefault="00D143FF" w:rsidP="00D143FF">
      <w:r>
        <w:t xml:space="preserve">                                                                                                                                                                                                                                                                                                                                                                                                                                                                                                                                                                                                                                                                                                                                                                                                                                                                                                  [warning: there may be more definitions on this page] for support of such services is called "terminal interface function" (.../...) </w:t>
      </w:r>
    </w:p>
    <w:p w:rsidR="00D143FF" w:rsidRDefault="00D143FF" w:rsidP="00D143FF">
      <w:r>
        <w:t>SOURCE: Used in ES 200 794 V1.1.1, clause 5</w:t>
      </w:r>
    </w:p>
    <w:p w:rsidR="00D143FF" w:rsidRDefault="00D143FF" w:rsidP="00D143FF"/>
    <w:p w:rsidR="00D143FF" w:rsidRDefault="00D143FF" w:rsidP="00D143FF">
      <w:r>
        <w:lastRenderedPageBreak/>
        <w:t xml:space="preserve">                                                                                                                                                                                                                                                                                                                                                                                                                                                                                                                                                                                                                                                                                                                                                                                                                                                                                                  [warning: there may be more definitions on this page] for the purpose of this annex the following definitions apply: 1:1: a fallback relationship with two resources (.../...) </w:t>
      </w:r>
    </w:p>
    <w:p w:rsidR="00D143FF" w:rsidRDefault="00D143FF" w:rsidP="00D143FF">
      <w:r>
        <w:t>SOURCE: Used in ES 201 097-01 V1.1.1, clause B.2</w:t>
      </w:r>
    </w:p>
    <w:p w:rsidR="00D143FF" w:rsidRDefault="00D143FF" w:rsidP="00D143FF"/>
    <w:p w:rsidR="00D143FF" w:rsidRDefault="00D143FF" w:rsidP="00D143FF">
      <w:r>
        <w:t xml:space="preserve">                                                                                                                                                                                                                                                                                                                                                                                                                                                                                                                                                                                                                                                                                                                                                                                                                                                                                                  [warning: there may be more definitions on this page] for the purposes of the present document the definitions given in the standards referenced apply: agent: see etr 037 (.../...) </w:t>
      </w:r>
    </w:p>
    <w:p w:rsidR="00D143FF" w:rsidRDefault="00D143FF" w:rsidP="00D143FF">
      <w:r>
        <w:t>SOURCE: Used in ES 201 269 V1.1.1, clause 3</w:t>
      </w:r>
    </w:p>
    <w:p w:rsidR="00D143FF" w:rsidRDefault="00D143FF" w:rsidP="00D143FF"/>
    <w:p w:rsidR="00D143FF" w:rsidRDefault="00D143FF" w:rsidP="00D143FF">
      <w:r>
        <w:t xml:space="preserve">                                                                                                                                                                                                                                                                                                                                                                                                                                                                                                                                                                                                                                                                                                                                                                                                                                                                                                  [warning: there may be more definitions on this page] for the purposes of the present document, the following abbreviations apply: ais alarm indication signal apid access point identifier asn.1 abstract syntax notation 1 crdi restricted digital (.../...) </w:t>
      </w:r>
    </w:p>
    <w:p w:rsidR="00D143FF" w:rsidRDefault="00D143FF" w:rsidP="00D143FF">
      <w:r>
        <w:t>SOURCE: Used in ES 201 653 V1.1.1, clause 3</w:t>
      </w:r>
    </w:p>
    <w:p w:rsidR="00D143FF" w:rsidRDefault="00D143FF" w:rsidP="00D143FF"/>
    <w:p w:rsidR="00D143FF" w:rsidRDefault="00D143FF" w:rsidP="00D143FF">
      <w:r>
        <w:t xml:space="preserve">                                                                                                                                                                                                                                                                                                                                                                                                                                                                                                                                                                                                                                                                                                                                                                                                                                                                                                  [warning: there may be more definitions on this page] for the purposes of the present document, the following abbreviations apply: at attention bc broadcast channel bc-ie bearer capability information element bra basic rate access bsc base station controller bts base transceiver station ccitt consultative committee of the international telegraph and telephone ci common interface cta cordless terminal adapter dab digital audio broadcasting dab-rm digital audio broadcasting receiver module dam dect authentication module davic digital audio visual council dce data circuit-terminating equipment dect digital enhanced cordless telecommunications dlc data link control dsp data services profile dte data terminal equipment dtmf dual tone multi frequency (dialling mode) dvb digital video broadcasting en european norm ets european telecommunication standard etsi european telecommunications standards institute fbc feed back channel fp fixed part gap generic access profile gmsk gaussian minimum shift keying gsm global system for mobile communications gstn general switched telephone network hlc high level link control hscsd high-speed circuit-switched data ic interaction channel im interaction module ina interactive network adapter isdn integrated switched digital network iso international standards organization itu international telecommunications union itu-t international telecommunications union - telecommunications standardization sector iwf interworking function iwu interworking unit lap link access protocol llc logical link control llme lower layer management entity mac medium (.../...) </w:t>
      </w:r>
    </w:p>
    <w:p w:rsidR="00D143FF" w:rsidRDefault="00D143FF" w:rsidP="00D143FF">
      <w:r>
        <w:t>SOURCE: Used in ES 201 737 V1.1.1, clause 3</w:t>
      </w:r>
    </w:p>
    <w:p w:rsidR="00D143FF" w:rsidRDefault="00D143FF" w:rsidP="00D143FF"/>
    <w:p w:rsidR="00D143FF" w:rsidRDefault="00D143FF" w:rsidP="00D143FF">
      <w:r>
        <w:t xml:space="preserve">                                                                                                                                                                                                                                                                                                                                                                                                                                                                                                                                                                                                                                                                                                                                                                                                                                                                                                  [warning: there may be more definitions on this page] for the purposes of the present document, the following definition applies: dense-wavelength division multiplexer (d-wdm): passive optical component which separates (and/or combines) two or more signal at different wavelength from one (two) or more inputs into two (one) or more (.../...) </w:t>
      </w:r>
    </w:p>
    <w:p w:rsidR="00D143FF" w:rsidRDefault="00D143FF" w:rsidP="00D143FF">
      <w:r>
        <w:t>SOURCE: Used in ES 201 791 V1.2.1, clause 3</w:t>
      </w:r>
    </w:p>
    <w:p w:rsidR="00D143FF" w:rsidRDefault="00D143FF" w:rsidP="00D143FF"/>
    <w:p w:rsidR="00D143FF" w:rsidRDefault="00D143FF" w:rsidP="00D143FF">
      <w:r>
        <w:t xml:space="preserve">                                                                                                                                                                                                                                                                                                                                                                                                                                                                                                                                                                                                                                                                                                                                                                                                                                                                                                  [warning: there may be more definitions on this page] for the purposes of the present document, the following terms and definitions apply: user: person who uses a telecommunications terminal to gain access to and control a telecommunications service the user may or may not be the person who has subscribed to the provision of the service and may or may not be a person with special needs, (.../...) </w:t>
      </w:r>
    </w:p>
    <w:p w:rsidR="00D143FF" w:rsidRDefault="00D143FF" w:rsidP="00D143FF">
      <w:r>
        <w:t>SOURCE: Used in ES 201 930 V1.1.1, clause 3</w:t>
      </w:r>
    </w:p>
    <w:p w:rsidR="00D143FF" w:rsidRDefault="00D143FF" w:rsidP="00D143FF"/>
    <w:p w:rsidR="00D143FF" w:rsidRDefault="00D143FF" w:rsidP="00D143FF">
      <w:r>
        <w:t xml:space="preserve">                                                                                                                                                                                                                                                                                                                                                                                                                                                                                                                                                                                                                                                                                                                                                                                                                                                                                                  [warning: there may be more definitions on this page] g.1.1 new identifier comments interfaces added in es 203 915-14 </w:t>
      </w:r>
      <w:r>
        <w:lastRenderedPageBreak/>
        <w:t xml:space="preserve">version 1.1.1 (parlay 5.0) interfaces added in es 203 915-14 version 1.2.1 (parlay 5.1) g.1.2 deprecated identifier comments interfaces deprecated in es 203 915-14 version 1.1.1 (parlay 5.0) interfaces deprecated in es 203 915-14 version 1.2.1 (parlay 5.1) g.1.3 modified identifier comments interfaces modified in es 203 915-14 version 1.1.1 (parlay 5.0) interfaces modified in es 203 915-14 version 1.2.1 (parlay 5.1) g.1.4 removed identifier comments interfaces removed in es 203 915-14 version 1.1.1 (parlay 5.0) interfaces removed in es 203 915-14 version 1.2.1 (parlay 5.1) g.2 methods g.2.1 new identifier comments methods added in es 203 915-14 version 1.1.1 (parlay 5.0) ippampresenceavailabilitymanager.activateservice ippampresenceavailabilitymanager.deactivateservice ippampresenceavailabilitymanager.isactiveidentity ippameventmanager.activateservice ippameventmanager.deactivateservice ippameventmanager.isactiveidentity methods added in es 203 915-14 version 1.2.1 (parlay 5.1) g.2.2 deprecated identifier comments methods deprecated in es 203 915-14 version 1.1.1 (parlay 5.0) methods deprecated in es 203 915-14 version 1.2.1 (parlay 5.1) g.2.3 modified identifier comments methods modified in es 203 915-14 version 1.1.1 (parlay 5.0) methods modified in es 203 915-14 version 1.2.1 (parlay 5.1) g.2.4 removed identifier comments methods removed in es 203 915-14 version 1.1.1 (parlay 5.0) methods removed in es 203 915-14 version 1.2.1 (parlay 5.1) (.../...) </w:t>
      </w:r>
    </w:p>
    <w:p w:rsidR="00D143FF" w:rsidRDefault="00D143FF" w:rsidP="00D143FF">
      <w:r>
        <w:t>SOURCE: Used in ES 203 915-14 V1.2.1, clause G.1</w:t>
      </w:r>
    </w:p>
    <w:p w:rsidR="00D143FF" w:rsidRDefault="00D143FF" w:rsidP="00D143FF"/>
    <w:p w:rsidR="00D143FF" w:rsidRDefault="00D143FF" w:rsidP="00D143FF">
      <w:r>
        <w:t xml:space="preserve">                                                                                                                                                                                                                                                                                                                                                                                                                                                                                                                                                                                                                                                                                                                                                                                                                                                                                                  [warning: there may be more definitions on this page] g.1.1 new identifier comments interfaces added in es 204 915-14 version 1.1.1 (parlay 6.0) g.1.2 deprecated identifier comments interfaces deprecated in es 204 915-14 version 1.1.1 (parlay 6.0) g.1.3 modified identifier comments interfaces modified in es 204 915-14 version 1.1.1 (parlay 6.0) g.1.4 removed identifier comments interfaces removed in es 204 915-14 version 1.1.1 (parlay 6.0) g.2 methods g.2.1 new identifier comments methods added in es 204 915-14 version 1.1.1 (parlay 6.0) g.2.2 deprecated identifier comments methods deprecated in es 204 915-14 version 1.1.1 (parlay 6.0) g.2.3 modified identifier comments methods modified in es 204 915-14 version 1.1.1 (parlay 6.0) g.2.4 removed identifier comments methods removed in es 204 915-14 version 1.1.1 (parlay 6.0) g.3 data definitions g.3.1 new identifier comments data definitions added in es 204 915-14 version 1.1.1 (parlay 6.0) g.3.2 modified identifier comments data definitions modified in es 204 915-14 version 1.1.1 (parlay 6.0) g.3.3 `removed identifier comments data definitions removed in es 204 915-14 version 1.1.1 (parlay 6.0) g.4 service properties g.4.1 new identifier comments service properties added in es 204 915-14 version 1.1.1 (parlay 6.0) g.4.2 deprecated identifier comments service properties deprecated in es 204 915-14 version 1.1.1 (parlay 6.0) g.4.3 modified identifier comments service (.../...) </w:t>
      </w:r>
    </w:p>
    <w:p w:rsidR="00D143FF" w:rsidRDefault="00D143FF" w:rsidP="00D143FF">
      <w:r>
        <w:t>SOURCE: Used in ES 204 915-14 V1.1.1, clause G.1</w:t>
      </w:r>
    </w:p>
    <w:p w:rsidR="00D143FF" w:rsidRDefault="00D143FF" w:rsidP="00D143FF"/>
    <w:p w:rsidR="00D143FF" w:rsidRDefault="00D143FF" w:rsidP="00D143FF">
      <w:r>
        <w:t xml:space="preserve">                                                                                                                                                                                                                                                                                                                                                                                                                                                                                                                                                                                                                                                                                                                                                                                                                                                                                                  [warning: there may be more definitions on this page] general structure of a ttcn-3 test system a ttcn-3 test system can be thought of conceptually as a set of interacting entities where each entity corresponds to a particular aspect of functionality in a test system (.../...) </w:t>
      </w:r>
    </w:p>
    <w:p w:rsidR="00D143FF" w:rsidRDefault="00D143FF" w:rsidP="00D143FF">
      <w:r>
        <w:t>SOURCE: Used in ES 201 873-05 V3.1.1, clause 3 SOURCE: Used in ES 201 873-05 V3.2.1, clause 3 SOURCE: Used in ES 201 873-05 V3.3.1, clause 3 SOURCE: Used in ES 201 873-05 V4.1.1, clause 3 SOURCE: Used in ES 201 873-05 V4.2.1, clause 3 SOURCE: Used in ES 201 873-05 V4.3.1, clause 3 SOURCE: Used in ES 201 873-05 V4.4.1, clause 3 SOURCE: Used in ES 201 873-05 V4.5.1, clause 3 SOURCE: Used in ES 201 873-05 V4.6.1, clause 3</w:t>
      </w:r>
    </w:p>
    <w:p w:rsidR="00D143FF" w:rsidRDefault="00D143FF" w:rsidP="00D143FF"/>
    <w:p w:rsidR="00D143FF" w:rsidRDefault="00D143FF" w:rsidP="00D143FF">
      <w:r>
        <w:t xml:space="preserve">                                                                                                                                                                                                                                                                                                                                                                                                                                                                                                                                                                                                                                                                                                                                                                                                                                                                                                  [warning: there may be more definitions on this page] group 1.1 'process ipv6 packet' group 1.1.1 'process ipv6 header' tp id : tp_cor_1097_01 summary : 'eut processes a packet with its size equals to its link mtu' rq ref : rq_001_1097 config : cf_cor_11 td ref : td_cor_1097_01 with { qe1 configured 'with a unique global unicast address ' and eut configured 'with a unique global unicast address' and eut 'having a link mtu smaller than the link mtu of qe1' } ensure that { when { eut receives a packet 'with its size equal to link mtu of eut' containing qe1 as the source_address and containing eut as the destination_address and containing a request_for_response } then { eut sends a valid response to qe1 } } --xxxxxxxxxxxxxxxxxxxxxxxxxxxxxxxx-- tp id : tp_cor_1097_02 summary : 'eut processes a traversed packet with its size equals to its incoming link mtu' rq ref : rq_001_1097 config : cf_cor_21 td ref : td_cor_1097_02 with { qe1 configured 'with a unique global unicast address ' and qe2 configured 'with a unique global unicast address' and eut configured 'with two unique global unicast addresses on the link connecting qe1 and eut, and, the link connecting qe2 and eut, respectively' and qe1 'having larger link mtu (.../...) </w:t>
      </w:r>
    </w:p>
    <w:p w:rsidR="00D143FF" w:rsidRDefault="00D143FF" w:rsidP="00D143FF">
      <w:r>
        <w:t>SOURCE: Used in ES 202 553 V1.1.1, clause 1 SOURCE: Used in ES 202 553 V1.2.1, clause 1</w:t>
      </w:r>
    </w:p>
    <w:p w:rsidR="00D143FF" w:rsidRDefault="00D143FF" w:rsidP="00D143FF"/>
    <w:p w:rsidR="00D143FF" w:rsidRDefault="00D143FF" w:rsidP="00D143FF">
      <w:r>
        <w:t xml:space="preserve">                                                                                                                                                                                                                                                                                                                                                                                                                                                                                                                                                                                                                                                                                                                                                                                                                                                                                                  [warning: there may be more definitions on this page] identifier comments data definitions added in es 201 915-10 version 1.4.1 (parlay 3.3) b.3.2 modified identifier comments data definitions modified in es 201 915-10 version 1.4.1 (parlay 3.3) tpnamedescrptagmonth order of elements in idl changed to match document b.3.3 removed identifier comments data definitions removed in es 201 915-10 version 1.4.1 (parlay 3.3) b.4 service properties b.4.1 new identifier comments service properties added in es 201 915-10 version 1.4.1 (parlay 3.3) b.4.2 deprecated identifier comments service properties deprecated in es 201 915-10 version 1.4.1 (parlay 3.3) b.4.3 modified identifier comments service properties modified in es 201 915-10 version 1.4.1 (parlay 3.3) b.4.4 removed identifier comments service properties removed in es 201 915-10 version 1.4.1 (parlay 3.3) b.5 exceptions b.5.1 new identifier comments exceptions added in es 201 915-10 version 1.4.1 (parlay 3.3) b.5.2 modified identifier comments exceptions modified in es 201 915-10 version 1.4.1 (parlay 3.3) b.5.3 removed identifier comments exceptions removed in es 201 915-10 version 1.4.1 (parlay 3.3) b.6 others history document history v1.1.1 february 2002 publication v1.2.1 july 2002 publication v1.3.1 october 2002 publication v1.4.1 may 2003 membership approval procedure mv 20030725: 2003-05-27 to 2003-07-25 v1.4.1 july 2003 publication etsi es 201 915-10 v1.4.1 (2003-07) 23 (.../...) </w:t>
      </w:r>
    </w:p>
    <w:p w:rsidR="00D143FF" w:rsidRDefault="00D143FF" w:rsidP="00D143FF">
      <w:r>
        <w:t>SOURCE: Used in ES 201 915-10 V1.4.1, clause B.3.1</w:t>
      </w:r>
    </w:p>
    <w:p w:rsidR="00D143FF" w:rsidRDefault="00D143FF" w:rsidP="00D143FF"/>
    <w:p w:rsidR="00D143FF" w:rsidRDefault="00D143FF" w:rsidP="00D143FF">
      <w:r>
        <w:t xml:space="preserve">                                                                                                                                                                                                                                                                                                                                                                                                                                                                                                                                                                                                                                                                                                                                                                                                                                                                                                  [warning: there may be more definitions on this page] identifier comments data definitions added in es 201 915-11 version 1.4.1 (parlay 3.3) c.3.2 modified identifier comments data definitions modified in es 201 915-11 version 1.4.1 (parlay 3.3) tpchargingeventcriteria order of elements in document changed to match idl c.3.3 removed identifier comments data definitions removed in es 201 915-11 version 1.4.1 (parlay 3.3) c.4 service properties c.4.1 new identifier comments service properties added in es 201 915-11 version 1.4.1 (parlay 3.3) c.4.2 deprecated identifier comments service properties deprecated in es 201 915-11 version 1.4.1 (parlay 3.3) c.4.3 modified identifier comments service properties modified in es 201 915-11 version 1.4.1 (parlay 3.3) c.4.4 removed identifier comments service properties removed in es 201 915-11 version 1.4.1 (parlay 3.3) c.5 exceptions c.5.1 new identifier comments exceptions added in es 201 915-11 version 1.4.1 (parlay 3.3) c.5.2 modified identifier comments exceptions modified in es 201 915-11 version 1.4.1 (parlay 3.3) c.5.3 removed identifier comments exceptions removed in es 201 915-11 version 1.4.1 (parlay 3.3) c.6 others history document history v1.1.1 february 2002 publication v1.2.1 july 2002 publication v1.3.1 october 2002 publication v1.4.1 may 2003 membership approval procedure mv 20030725: 2003-05-27 to 2003-07-25 v1.4.1 july 2003 publication etsi es 201 915-11 v1.4.1 (2003-07) 15 (.../...) </w:t>
      </w:r>
    </w:p>
    <w:p w:rsidR="00D143FF" w:rsidRDefault="00D143FF" w:rsidP="00D143FF">
      <w:r>
        <w:t>SOURCE: Used in ES 201 915-11 V1.4.1, clause C.3.1</w:t>
      </w:r>
    </w:p>
    <w:p w:rsidR="00D143FF" w:rsidRDefault="00D143FF" w:rsidP="00D143FF"/>
    <w:p w:rsidR="00D143FF" w:rsidRDefault="00D143FF" w:rsidP="00D143FF">
      <w:r>
        <w:t xml:space="preserve">                                                                                                                                                                                                                                                                                                                                                                                                                                                                                                                                                                                                                                                                                                                                                                                                                                                                                                  [warning: there may be more definitions on this page] identifier comments data definitions added in es 201 915-11 version 1.4.1 (parlay 3.3) data definitions added in es 201 915-11 version 1.5.1 (parlay 3.4) c.3.2 modified identifier comments data definitions modified in es 201 915-11 version 1.4.1 (parlay 3.3) tpchargingeventcriteria order of elements in document changed to match idl data definitions modified in es 201 915-11 version 1.5.1 (parlay 3.4) c.3.3 removed identifier comments data definitions removed in es 201 915-11 version 1.4.1 (parlay 3.3) data definitions removed in es 201 915-11 version 1.5.1 (parlay 3.4) c.4 service properties c.4.1 new identifier comments service properties added in es 201 915-11 version 1.4.1 (parlay 3.3) service properties added in es 201 915-11 version 1.5.1 (parlay 3.4) p_notification_address_ranges replaces p_triggering_addresses c.4.2 deprecated identifier comments service properties deprecated in es 201 915-11 version 1.4.1 (parlay 3.3) service properties deprecated in es 201 915-11 version 1.5.1 (parlay 3.4) p_triggering_addresses replaced by p_notification_address_ranges c.4.3 modified identifier comments service properties modified in es 201 915-11 version 1.4.1 (parlay 3.3) service properties modified in es 201 915-11 version 1.5.1 (parlay 3.4) c.4.4 removed identifier comments service properties removed in es 201 915-11 version 1.4.1 (parlay 3.3) service properties removed in es 201 915-11 version 1.5.1 (parlay 3.4) (.../...) </w:t>
      </w:r>
    </w:p>
    <w:p w:rsidR="00D143FF" w:rsidRDefault="00D143FF" w:rsidP="00D143FF">
      <w:r>
        <w:t>SOURCE: Used in ES 201 915-11 V1.5.1, clause C.3.1</w:t>
      </w:r>
    </w:p>
    <w:p w:rsidR="00D143FF" w:rsidRDefault="00D143FF" w:rsidP="00D143FF"/>
    <w:p w:rsidR="00D143FF" w:rsidRDefault="00D143FF" w:rsidP="00D143FF">
      <w:r>
        <w:t xml:space="preserve">                                                                                                                                                                                                                                                                                                                                                                                                                                                                                                                                                                                                                                                                                                                                                                                                                                                                                                  [warning: there may be more definitions on this page] identifier comments data definitions added in es 201 915-11 version 1.4.1 (parlay 3.3) data definitions added in es 201 915-11 version 1.5.1 (parlay 3.4) data definitions added in es 201 915-11 version 1.6.1 (parlay 3.5) c.3.2 modified identifier comments data definitions modified in es 201 915-11 version 1.4.1 (parlay 3.3) tpchargingeventcriteria order of elements in document changed to match idl data definitions </w:t>
      </w:r>
      <w:r>
        <w:lastRenderedPageBreak/>
        <w:t xml:space="preserve">modified in es 201 915-11 version 1.5.1 (parlay 3.4) data definitions modified in es 201 915-11 version 1.6.1 (parlay 3.5) c.3.3 removed identifier comments data definitions removed in es 201 915-11 version 1.4.1 (parlay 3.3) data definitions removed in es 201 915-11 version 1.5.1 (parlay 3.4) data definitions removed in es 201 915-11 version 1.6.1 (parlay 3.5) c.4 service properties c.4.1 new identifier comments service properties added in es 201 915-11 version 1.4.1 (parlay 3.3) service properties added in es 201 915-11 version 1.5.1 (parlay 3.4) p_notification_address_ranges replaces p_triggering_addresses service properties added in es 201 915-11 version 1.6.1 (parlay 3.5) c.4.2 deprecated identifier comments service properties deprecated in es 201 915-11 version 1.4.1 (parlay 3.3) service properties deprecated in es 201 915-11 version 1.5.1 (parlay 3.4) p_triggering_addresses replaced by p_notification_address_ranges service properties deprecated in es 201 915-11 version (.../...) </w:t>
      </w:r>
    </w:p>
    <w:p w:rsidR="00D143FF" w:rsidRDefault="00D143FF" w:rsidP="00D143FF">
      <w:r>
        <w:t>SOURCE: Used in ES 201 915-11 V1.6.1, clause C.3.1</w:t>
      </w:r>
    </w:p>
    <w:p w:rsidR="00D143FF" w:rsidRDefault="00D143FF" w:rsidP="00D143FF"/>
    <w:p w:rsidR="00D143FF" w:rsidRDefault="00D143FF" w:rsidP="00D143FF">
      <w:r>
        <w:t xml:space="preserve">                                                                                                                                                                                                                                                                                                                                                                                                                                                                                                                                                                                                                                                                                                                                                                                                                                                                                                  [warning: there may be more definitions on this page] identifier comments data definitions added in es 201 915-12 version 1.4.1 (parlay 3.3) c.3.2 modified identifier comments data definitions modified in es 201 915-12 version 1.4.1 (parlay 3.3) c.3.3 removed identifier comments data definitions removed in es 201 915-12 version 1.4.1 (parlay 3.3) c.4 service properties c.4.1 new identifier comments service properties added in es 201 915-12 version 1.4.1 (parlay 3.3) c.4.2 deprecated identifier comments service properties deprecated in es 201 915-12 version 1.4.1 (parlay 3.3) c.4.3 modified identifier comments service properties modified in es 201 915-12 version 1.4.1 (parlay 3.3) c.4.4 removed identifier comments service properties removed in es 201 915-12 version 1.4.1 (parlay 3.3) c.5 exceptions c.5.1 new identifier comments exceptions added in es 201 915-12 version 1.4.1 (parlay 3.3) c.5.2 modified identifier comments exceptions modified in es 201 915-12 version 1.4.1 (parlay 3.3) c.5.3 removed identifier comments exceptions removed in es 201 915-12 version 1.4.1 (parlay 3.3) c.6 others (.../...) </w:t>
      </w:r>
    </w:p>
    <w:p w:rsidR="00D143FF" w:rsidRDefault="00D143FF" w:rsidP="00D143FF">
      <w:r>
        <w:t>SOURCE: Used in ES 201 915-12 V1.5.1, clause C.3.1</w:t>
      </w:r>
    </w:p>
    <w:p w:rsidR="00D143FF" w:rsidRDefault="00D143FF" w:rsidP="00D143FF"/>
    <w:p w:rsidR="00D143FF" w:rsidRDefault="00D143FF" w:rsidP="00D143FF">
      <w:r>
        <w:t xml:space="preserve">                                                                                                                                                                                                                                                                                                                                                                                                                                                                                                                                                                                                                                                                                                                                                                                                                                                                                                  [warning: there may be more definitions on this page] identifier comments data definitions added in es 201 915-12 version 1.4.1 (parlay 3.3) c.3.2 modified identifier comments data definitions modified in es 201 915-12 version 1.4.1 (parlay 3.3) c.3.3 removed identifier comments data definitions removed in es 201 915-12 version 1.4.1 (parlay 3.3) c.4 service properties c.4.1 new identifier comments service properties added in es 201 915-12 version 1.4.1 (parlay 3.3) c.4.2 deprecated identifier comments service properties deprecated in es 201 915-12 version 1.4.1 (parlay 3.3) c.4.3 modified identifier comments service properties modified in es 201 915-12 version 1.4.1 (parlay 3.3) c.4.4 removed identifier comments service properties removed in es 201 915-12 version 1.4.1 (parlay 3.3) c.5 exceptions c.5.1 new identifier comments exceptions added in es 201 915-12 version 1.4.1 (parlay 3.3) c.5.2 modified identifier comments exceptions modified in es 201 915-12 version 1.4.1 (parlay 3.3) c.5.3 removed identifier comments exceptions removed in es 201 915-12 version 1.4.1 (parlay 3.3) c.6 others history document history v1.1.1 february 2002 publication v1.2.1 july 2002 publication v1.3.1 october 2002 publication v1.4.1 may 2003 membership approval procedure mv 20030725: 2003-05-27 to 2003-07-25 v1.4.1 july 2003 publication etsi es 201 915-12 v1.4.1 (2003-07) 33 (.../...) </w:t>
      </w:r>
    </w:p>
    <w:p w:rsidR="00D143FF" w:rsidRDefault="00D143FF" w:rsidP="00D143FF">
      <w:r>
        <w:t>SOURCE: Used in ES 201 915-12 V1.4.1, clause C.3.1</w:t>
      </w:r>
    </w:p>
    <w:p w:rsidR="00D143FF" w:rsidRDefault="00D143FF" w:rsidP="00D143FF"/>
    <w:p w:rsidR="00D143FF" w:rsidRDefault="00D143FF" w:rsidP="00D143FF">
      <w:r>
        <w:t xml:space="preserve">                                                                                                                                                                                                                                                                                                                                                                                                                                                                                                                                                                                                                                                                                                                                                                                                                                                                                                  [warning: there may be more definitions on this page] identifier comments data definitions added in es 201 915-12 version 1.4.1 (parlay 3.3) data definitions added in es 201 915-12 version 1.5.1 (parlay 3.4) data definitions added in es 201 915-12 version 1.6.1 (parlay 3.5) c.3.2 modified identifier comments data definitions modified in es 201 915-12 version 1.4.1 (parlay 3.3) data definitions modified in es 201 915-12 version 1.5.1 (parlay 3.4) data definitions modified in es 201 915-12 version 1.6.1 (parlay 3.5) c.3.3 removed identifier comments data definitions removed in es 201 915-12 version 1.4.1 (parlay 3.3) data definitions removed in es 201 915-12 version 1.5.1 (parlay 3.4) data definitions removed in es 201 915-12 version 1.6.1 (parlay 3.5) c.4 service properties c.4.1 new identifier comments service properties added in es 201 915-12 version 1.4.1 (parlay 3.3) service properties added in es 201 915-12 version 1.5.1 (parlay 3.4) service properties added in es 201 915-12 version 1.6.1 (parlay 3.5) c.4.2 deprecated identifier comments service properties deprecated in es 201 915-12 version 1.4.1 (parlay 3.3) service properties deprecated in es 201 915-12 version 1.5.1 (parlay 3.4) service properties deprecated in es 201 915-12 version 1.6.1 (parlay 3.5) c.4.3 modified identifier comments service properties modified in es 201 915-12 version 1.4.1 (parlay (.../...) </w:t>
      </w:r>
    </w:p>
    <w:p w:rsidR="00D143FF" w:rsidRDefault="00D143FF" w:rsidP="00D143FF">
      <w:r>
        <w:t>SOURCE: Used in ES 201 915-12 V1.6.1, clause C.3.1</w:t>
      </w:r>
    </w:p>
    <w:p w:rsidR="00D143FF" w:rsidRDefault="00D143FF" w:rsidP="00D143FF"/>
    <w:p w:rsidR="00D143FF" w:rsidRDefault="00D143FF" w:rsidP="00D143FF">
      <w:r>
        <w:t xml:space="preserve">                                                                                                                                                                                                                                                                                                                                                                                                                                                                                                                                                                                                                                                                                                                                                                                                                                                                                                  [warning: there may be more definitions on this page] identifier comments data definitions added in es 201 915-2 version 1.3.1 (parlay 3.2) data definitions added in es 201 915-2 version 1.4.1 (parlay 3.3) b.1.2 modified identifier comments data definitions modified in es 201 915-2 version 1.3.1 (parlay 3.2) data definitions modified in es 201 915-2 version 1.4.1 (parlay 3.3) tpsessionid description updated tpassignmentid description updated tpaddressplan p_address_plan_national added b.1.3 removed identifier comments data definitions removed in es 201 915-2 version 1.3.1 (parlay 3.2) data definitions removed in es 201 915-2 version 1.4.1 (parlay 3.3) b.2 exceptions b.2.1 new identifier comments exceptions added in es 201 915-2 version 1.3.1 (parlay 3.2) exceptions added in es 201 915-2 version 1.4.1 (parlay 3.3) b.2.2 modified identifier comments exceptions modified in es 201 915-2 version 1.3.1 (parlay 3.2) exceptions modified in es 201 915-2 version 1.4.1 (parlay 3.3) p_invalid_state value modified to match idl b.2.3 removed identifier comments exceptions removed in es 201 915-2 version 1.3.1 (parlay 3.2) exceptions removed in es 201 915-2 version 1.4.1 (parlay 3.3) b.3 others history document history v1.1.1 february 2002 publication v1.2.3 july 2002 publication v1.3.1 october 2002 publication v1.4.1 may 2003 membership approval procedure mv 20030725: 2003-05-27 to 2003-07-25 v1.4.1 july 2003 publication etsi es 201 (.../...) </w:t>
      </w:r>
    </w:p>
    <w:p w:rsidR="00D143FF" w:rsidRDefault="00D143FF" w:rsidP="00D143FF">
      <w:r>
        <w:t>SOURCE: Used in ES 201 915-02 V1.4.1, clause B.1.1</w:t>
      </w:r>
    </w:p>
    <w:p w:rsidR="00D143FF" w:rsidRDefault="00D143FF" w:rsidP="00D143FF"/>
    <w:p w:rsidR="00D143FF" w:rsidRDefault="00D143FF" w:rsidP="00D143FF">
      <w:r>
        <w:t xml:space="preserve">                                                                                                                                                                                                                                                                                                                                                                                                                                                                                                                                                                                                                                                                                                                                                                                                                                                                                                  [warning: there may be more definitions on this page] identifier comments data definitions added in es 201 915-2 version 1.3.1 (parlay 3.2) data definitions added in es 201 915-2 version 1.4.1 (parlay 3.3) data definitions added in es 201 915-2 version 1.5.1 (parlay 3.4) tpunorderedoctetset defined as numbered set of tpoctet b.1.2 modified identifier comments data definitions modified in es 201 915-2 version 1.3.1 (parlay 3.2) data definitions modified in es 201 915-2 version 1.4.1 (parlay 3.3) tpsessionid description updated tpassignmentid description updated tpaddressplan p_address_plan_national added data definitions modified in es 201 915-2 version 1.5.1 (parlay 3.4) tpoctetset defined as numbered list of tpoctet b.1.3 removed identifier comments data definitions removed in es 201 915-2 version 1.3.1 (parlay 3.2) data definitions removed in es 201 915-2 version 1.4.1 (parlay 3.3) data definitions removed in es 201 915-2 version 1.5.1 (parlay 3.4) b.2 exceptions b.2.1 new identifier comments exceptions added in es 201 915-2 version 1.3.1 (parlay 3.2) exceptions added in es 201 915-2 version 1.4.1 (parlay 3.3) exceptions added in es 201 915-2 version 1.5.1 (parlay 3.4) b.2.2 modified identifier comments exceptions modified in es 201 915-2 version 1.3.1 (parlay 3.2) exceptions modified in es 201 915-2 version 1.4.1 (parlay 3.3) p_invalid_state value modified to match idl exceptions modified (.../...) </w:t>
      </w:r>
    </w:p>
    <w:p w:rsidR="00D143FF" w:rsidRDefault="00D143FF" w:rsidP="00D143FF">
      <w:r>
        <w:t>SOURCE: Used in ES 201 915-02 V1.5.1, clause B.1.1</w:t>
      </w:r>
    </w:p>
    <w:p w:rsidR="00D143FF" w:rsidRDefault="00D143FF" w:rsidP="00D143FF"/>
    <w:p w:rsidR="00D143FF" w:rsidRDefault="00D143FF" w:rsidP="00D143FF">
      <w:r>
        <w:t xml:space="preserve">                                                                                                                                                                                                                                                                                                                                                                                                                                                                                                                                                                                                                                                                                                                                                                                                                                                                                                  [warning: there may be more definitions on this page] identifier comments data definitions added in es 201 915-2 version 1.3.1 (parlay 3.2) data definitions added in es 201 915-2 version 1.4.1 (parlay 3.3) data definitions added in es 201 915-2 version 1.5.1 (parlay 3.4) tpunorderedoctetset defined as numbered set of tpoctet data definitions added in es 201 915-2 version 1.6.1 (parlay 3.5) b.1.2 modified identifier comments data definitions modified in es 201 915-2 version 1.3.1 (parlay 3.2) data definitions modified in es 201 915-2 version 1.4.1 (parlay 3.3) tpsessionid description updated tpassignmentid description updated tpaddressplan p_address_plan_national added data definitions modified in es 201 915-2 version 1.5.1 (parlay 3.4) tpoctetset defined as numbered list of tpoctet data definitions modified in es 201 915-2 version 1.6.1 (parlay 3.5) b.1.3 removed identifier comments data definitions removed in es 201 915-2 version 1.3.1 (parlay 3.2) data definitions removed in es 201 915-2 version 1.4.1 (parlay 3.3) data definitions removed in es 201 915-2 version 1.5.1 (parlay 3.4) data definitions removed in es 201 915-2 version 1.6.1 (parlay 3.5) b.2 exceptions b.2.1 new identifier comments exceptions added in es 201 915-2 version 1.3.1 (parlay 3.2) exceptions added in es 201 915-2 version 1.4.1 (parlay 3.3) exceptions added in es 201 915-2 version 1.5.1 (parlay (.../...) </w:t>
      </w:r>
    </w:p>
    <w:p w:rsidR="00D143FF" w:rsidRDefault="00D143FF" w:rsidP="00D143FF">
      <w:r>
        <w:t>SOURCE: Used in ES 201 915-02 V1.6.1, clause B.1.1</w:t>
      </w:r>
    </w:p>
    <w:p w:rsidR="00D143FF" w:rsidRDefault="00D143FF" w:rsidP="00D143FF"/>
    <w:p w:rsidR="00D143FF" w:rsidRDefault="00D143FF" w:rsidP="00D143FF">
      <w:r>
        <w:t xml:space="preserve">                                                                                                                                                                                                                                                                                                                                                                                                                                                                                                                                                                                                                                                                                                                                                                                                                                                                                                  [warning: there may be more definitions on this page] identifier comments data definitions added in es 201 915-3 version 1.3.1 (parlay 3.2) c.3.2 modified identifier comments data definitions modified in es 201 915-3 version 1.3.1 (parlay 3.2) c.3.3 removed identifier comments data definitions removed in es 201 915-3 version 1.3.1 (parlay 3.2) c.4 service properties c.4.1 new identifier comments service properties added in es 201 915-3 version 1.3.1 (parlay 3.2) c.4.2 depreciated identifier comments service properties depreciated in es 201 915-3 version 1.3.1 (parlay 3.2) c.4.3 </w:t>
      </w:r>
      <w:r>
        <w:lastRenderedPageBreak/>
        <w:t xml:space="preserve">modified identifier comments service properties modified in es 201 915-3 version 1.3.1 (parlay 3.2) c.4.4 removed identifier comments service properties removed in es 201 915-3 version 1.3.1 (parlay 3.2) c.5 exceptions c.5.1 new identifier comments exceptions added in es 201 915-3 version 1.3.1 (parlay 3.2) c.5.2 modified identifier comments exceptions modified in es 201 915-3 version 1.3.1 (parlay 3.2) c.5.3 removed identifier comments exceptions removed in es 201 915-3 version 1.3.1 (parlay 3.2) c.6 others history document history v1.1.1 february 2002 publication v1.2.1 july 2002 publication v1.3.1 july 2002 membership approval procedure mv 20020927: 2002-07-30 to 2002-09-27 v1.3.1 october 2002 publication etsi es 201 915-3 v1.3.1 (2002-10) 20 (.../...) </w:t>
      </w:r>
    </w:p>
    <w:p w:rsidR="00D143FF" w:rsidRDefault="00D143FF" w:rsidP="00D143FF">
      <w:r>
        <w:t>SOURCE: Used in ES 201 915-03 V1.3.1, clause C.3.1</w:t>
      </w:r>
    </w:p>
    <w:p w:rsidR="00D143FF" w:rsidRDefault="00D143FF" w:rsidP="00D143FF"/>
    <w:p w:rsidR="00D143FF" w:rsidRDefault="00D143FF" w:rsidP="00D143FF">
      <w:r>
        <w:t xml:space="preserve">                                                                                                                                                                                                                                                                                                                                                                                                                                                                                                                                                                                                                                                                                                                                                                                                                                                                                                  [warning: there may be more definitions on this page] identifier comments data definitions added in es 201 915-3 version 1.3.1 (parlay 3.2) data definitions added in es 201 915-3 version 1.4.1 (parlay 3.3) c.3.2 modified identifier comments data definitions modified in es 201 915-3 version 1.3.1 (parlay 3.2) data definitions modified in es 201 915-3 version 1.4.1 (parlay 3.3) c.3.3 removed identifier comments data definitions removed in es 201 915-3 version 1.3.1 (parlay 3.2) data definitions removed in es 201 915-3 version 1.4.1 (parlay 3.3) c.4 service properties c.4.1 new identifier comments service properties added in es 201 915-3 version 1.3.1 (parlay 3.2) service properties added in es 201 915-3 version 1.4.1 (parlay 3.3) c.4.2 deprecated identifier comments service properties deprecated in es 201 915-3 version 1.3.1 (parlay 3.2) service properties deprecated in es 201 915-3 version 1.4.1 (parlay 3.3) c.4.3 modified identifier comments service properties modified in es 201 915-3 version 1.3.1 (parlay 3.2) service properties modified in es 201 915-3 version 1.4.1 (parlay 3.3) c.4.4 removed identifier comments service properties removed in es 201 915-3 version 1.3.1 (parlay 3.2) service properties removed in es 201 915-3 version 1.4.1 (parlay 3.3) c.5 exceptions c.5.1 new identifier comments exceptions added in es 201 915-3 version 1.3.1 (parlay 3.2) exceptions (.../...) </w:t>
      </w:r>
    </w:p>
    <w:p w:rsidR="00D143FF" w:rsidRDefault="00D143FF" w:rsidP="00D143FF">
      <w:r>
        <w:t>SOURCE: Used in ES 201 915-03 V1.4.1, clause C.3.1</w:t>
      </w:r>
    </w:p>
    <w:p w:rsidR="00D143FF" w:rsidRDefault="00D143FF" w:rsidP="00D143FF"/>
    <w:p w:rsidR="00D143FF" w:rsidRDefault="00D143FF" w:rsidP="00D143FF">
      <w:r>
        <w:t xml:space="preserve">                                                                                                                                                                                                                                                                                                                                                                                                                                                                                                                                                                                                                                                                                                                                                                                                                                                                                                  [warning: there may be more definitions on this page] identifier comments data definitions added in es 201 915-3 version 1.3.1 (parlay 3.2) data definitions added in es 201 915-3 version 1.4.1 (parlay 3.3) data definitions added in es 201 915-3 version 1.5.1 (parlay 3.4) c.3.2 modified identifier comments data definitions modified in es 201 915-3 version 1.3.1 (parlay 3.2) data definitions modified in es 201 915-3 version 1.4.1 (parlay 3.3) data definitions modified in es 201 915-3 version 1.5.1 (parlay 3.4) tpencryptioncapability p_des_128 deprecated, p_tdea added, mode of p_des_56 clarified c.3.3 removed identifier comments data definitions removed in es 201 915-3 version 1.3.1 (parlay 3.2) data definitions removed in es 201 915-3 version 1.4.1 (parlay 3.3) data definitions removed in es 201 915-3 version 1.5.1 (parlay 3.4) c.4 service properties c.4.1 new identifier comments service properties added in es 201 915-3 version 1.3.1 (parlay 3.2) service properties added in es 201 915-3 version 1.4.1 (parlay 3.3) service properties added in es 201 915-3 version 1.5.1 (parlay 3.4) xml_address_range_set service property type, to replace addressrange_set c.4.2 deprecated identifier comments service properties deprecated in es 201 915-3 version 1.3.1 (parlay 3.2) service properties deprecated in es 201 915-3 version 1.4.1 (parlay 3.3) service properties deprecated in es 201 915-3 version 1.5.1 (.../...) </w:t>
      </w:r>
    </w:p>
    <w:p w:rsidR="00D143FF" w:rsidRDefault="00D143FF" w:rsidP="00D143FF">
      <w:r>
        <w:t>SOURCE: Used in ES 201 915-03 V1.5.1, clause C.3.1</w:t>
      </w:r>
    </w:p>
    <w:p w:rsidR="00D143FF" w:rsidRDefault="00D143FF" w:rsidP="00D143FF"/>
    <w:p w:rsidR="00D143FF" w:rsidRDefault="00D143FF" w:rsidP="00D143FF">
      <w:r>
        <w:t xml:space="preserve">                                                                                                                                                                                                                                                                                                                                                                                                                                                                                                                                                                                                                                                                                                                                                                                                                                                                                                  [warning: there may be more definitions on this page] identifier comments data definitions added in es 201 915-4 version 1.3.1 (parlay 3.2) tpcallpartytochargeadditionalinfo tpcallpartytocharge renamed tpcallpartytochargeadditionalinfo c.3.2 modified identifier comments data definitions modified in es 201 915-4 version 1.3.1 (parlay 3.2) tpcallchargeplan c.3.3 removed identifier comments data definitions removed in es 201 915-4 version 1.3.1 (parlay 3.2) tpcallpartytocharge tpcallpartytocharge renamed tpcallpartytochargeadditionalinfo c.4 service properties c.4.1 new identifier comments service properties added in es 201 915-4 version 1.3.1 (parlay 3.2) c.4.2 depreciated identifier comments service properties depreciated in es 201 915-4 version 1.3.1 (parlay 3.2) c.4.3 modified identifier comments service properties modified in es 201 915-4 version 1.3.1 (parlay 3.2) p_triggering_event_types multi party call control p_dynamic_event_types multi party call control c.4.4 removed identifier comments service properties removed in es 201 915-4 version 1.3.1 (parlay 3.2) c.5 exceptions c.5.1 new identifier comments exceptions added in es 201 915-4 version 1.3.1 (parlay 3.2) c.5.2 modified identifier comments exceptions modified in es 201 915-4 version 1.3.1 (parlay 3.2) c.5.3 removed identifier comments exceptions removed in es 201 915-4 version 1.3.1 (parlay 3.2) c.6 others history document history v1.1.1 february 2002 publication v1.2.2 july 2002 publication v1.3.1 </w:t>
      </w:r>
      <w:r>
        <w:lastRenderedPageBreak/>
        <w:t xml:space="preserve">july 2002 membership approval procedure mv 20020927: 2002-07-30 to 2002-09-27 v1.3.1 october 2002 publication etsi es 201 (.../...) </w:t>
      </w:r>
    </w:p>
    <w:p w:rsidR="00D143FF" w:rsidRDefault="00D143FF" w:rsidP="00D143FF">
      <w:r>
        <w:t>SOURCE: Used in ES 201 915-04 V1.3.1, clause C.3.1</w:t>
      </w:r>
    </w:p>
    <w:p w:rsidR="00D143FF" w:rsidRDefault="00D143FF" w:rsidP="00D143FF"/>
    <w:p w:rsidR="00D143FF" w:rsidRDefault="00D143FF" w:rsidP="00D143FF">
      <w:r>
        <w:t xml:space="preserve">                                                                                                                                                                                                                                                                                                                                                                                                                                                                                                                                                                                                                                                                                                                                                                                                                                                                                                  [warning: there may be more definitions on this page] identifier comments data definitions added in es 201 915-4 version 1.3.1 (parlay 3.2) tpcallpartytochargeadditionalinfo tpcallpartytocharge renamed tpcallpartytochargeadditionalinfo data definitions added in es 201 915-4 version 1.4.1 (parlay 3.3) tpmultimediacalllegidentifierset missing from document, although used - already present in idl c.3.2 modified identifier comments data definitions modified in es 201 915-4 version 1.3.1 (parlay 3.2) tpcallchargeplan data definitions modified in es 201 915-4 version 1.4.1 (parlay 3.3) tpreleasecauseset corrected in documentation to be a set of tpreleasecause tpcalleventcriteriaresult corrected in documentation to match idl c.3.3 removed identifier comments data definitions removed in es 201 915-4 version 1.3.1 (parlay 3.2) tpcallpartytocharge tpcallpartytocharge renamed tpcallpartytochargeadditionalinfo data definitions removed in es 201 915-4 version 1.4.1 (parlay 3.3) tpcallchargeorder no longer (.../...) </w:t>
      </w:r>
    </w:p>
    <w:p w:rsidR="00D143FF" w:rsidRDefault="00D143FF" w:rsidP="00D143FF">
      <w:r>
        <w:t>SOURCE: Used in ES 201 915-04 V1.4.1, clause C.3.1</w:t>
      </w:r>
    </w:p>
    <w:p w:rsidR="00D143FF" w:rsidRDefault="00D143FF" w:rsidP="00D143FF"/>
    <w:p w:rsidR="00D143FF" w:rsidRDefault="00D143FF" w:rsidP="00D143FF">
      <w:r>
        <w:t xml:space="preserve">                                                                                                                                                                                                                                                                                                                                                                                                                                                                                                                                                                                                                                                                                                                                                                                                                                                                                                  [warning: there may be more definitions on this page] identifier comments data definitions added in es 201 915-5 version 1.4.1 (parlay 3.3) tpuieventnotificationinfo c.3.2 modified identifier comments data definitions modified in es 201 915-5 version 1.4.1 (parlay 3.3) tpuiinfo infobindata added tpuiinfotype p_ui_info_bin_data added c.3.3 removed identifier comments data definitions removed in es 201 915-5 version 1.4.1 (parlay 3.3) c.4 service properties c.4.1 new identifier comments service properties added in es 201 915-5 version 1.4.1 (parlay 3.3) c.4.2 deprecated identifier comments service properties deprecated in es 201 915-5 version 1.4.1 (parlay 3.3) c.4.3 modified identifier comments service properties modified in es 201 915-5 version 1.4.1 (parlay 3.3) c.4.4 removed identifier comments service properties removed in es 201 915-5 version 1.4.1 (parlay 3.3) c.5 exceptions c.5.1 new identifier comments exceptions added in es 201 915-5 version 1.4.1 (parlay 3.3) c.5.2 modified identifier comments exceptions modified in es 201 915-5 version 1.4.1 (parlay 3.3) c.5.3 removed identifier comments exceptions removed in es 201 915-5 version 1.4.1 (parlay 3.3) c.6 others history document history v1.1.1 february 2002 publication v1.2.1 july 2002 publication v1.3.1 october 2002 publication v1.4.1 may 2003 membership approval procedure mv 20030725: 2003-05-27 to 2003-07-25 v1.4.1 july 2003 publication etsi es 201 915-5 v1.4.1 (2003-07) 50 (.../...) </w:t>
      </w:r>
    </w:p>
    <w:p w:rsidR="00D143FF" w:rsidRDefault="00D143FF" w:rsidP="00D143FF">
      <w:r>
        <w:t>SOURCE: Used in ES 201 915-05 V1.4.1, clause C.3.1</w:t>
      </w:r>
    </w:p>
    <w:p w:rsidR="00D143FF" w:rsidRDefault="00D143FF" w:rsidP="00D143FF"/>
    <w:p w:rsidR="00D143FF" w:rsidRDefault="00D143FF" w:rsidP="00D143FF">
      <w:r>
        <w:t xml:space="preserve">                                                                                                                                                                                                                                                                                                                                                                                                                                                                                                                                                                                                                                                                                                                                                                                                                                                                                                  [warning: there may be more definitions on this page] identifier comments data definitions added in es 201 915-5 version 1.4.1 (parlay 3.3) tpuieventnotificationinfo data definitions added in es 201 915-5 version 1.5.1 (parlay 3.4) c.3.2 modified identifier comments data definitions modified in es 201 915-5 version 1.4.1 (parlay 3.3) tpuiinfo infobindata added tpuiinfotype p_ui_info_bin_data added data definitions modified in es 201 915-5 version 1.5.1 (parlay 3.4) c.3.3 removed identifier comments data definitions removed in es 201 915-5 version 1.4.1 (parlay 3.3) data definitions removed in es 201 915-5 version 1.5.1 (parlay 3.4) c.4 service properties c.4.1 new identifier comments service properties added in es 201 915-5 version 1.4.1 (parlay 3.3) service properties added in es 201 915-5 version 1.5.1 (parlay 3.4) p_notification_address_ranges replaces p_triggering_addresses c.4.2 deprecated identifier comments service properties deprecated in es 201 915-5 version 1.4.1 (parlay 3.3) service properties deprecated in es 201 915-5 version 1.5.1 (parlay 3.4) p_triggering_addresses replaced by p_notification_address_ranges c.4.3 modified identifier comments service properties modified in es 201 915-5 version 1.4.1 (parlay 3.3) service properties modified in es 201 915-5 version 1.5.1 (parlay 3.4) c.4.4 removed identifier comments service properties removed in es 201 915-5 version 1.4.1 (parlay 3.3) service properties removed in es 201 915-5 version 1.5.1 (parlay 3.4) c.5 exceptions c.5.1 (.../...) </w:t>
      </w:r>
    </w:p>
    <w:p w:rsidR="00D143FF" w:rsidRDefault="00D143FF" w:rsidP="00D143FF">
      <w:r>
        <w:t>SOURCE: Used in ES 201 915-05 V1.5.1, clause C.3.1</w:t>
      </w:r>
    </w:p>
    <w:p w:rsidR="00D143FF" w:rsidRDefault="00D143FF" w:rsidP="00D143FF"/>
    <w:p w:rsidR="00D143FF" w:rsidRDefault="00D143FF" w:rsidP="00D143FF">
      <w:r>
        <w:t xml:space="preserve">                                                                                                                                                                                                                                                                                                                                                                                                                                                                                                                                                                                                                                                                                                                                                                                                                                                                                                  [warning: there may be more definitions on this page] identifier comments data definitions added in es 201 915-5 version 1.4.1 (parlay 3.3) tpuieventnotificationinfo data definitions added in es 201 915-5 version 1.5.1 (parlay 3.4) data </w:t>
      </w:r>
      <w:r>
        <w:lastRenderedPageBreak/>
        <w:t xml:space="preserve">definitions added in es 201 915-5 version 1.6.1 (parlay 3.5) c.3.2 modified identifier comments data definitions modified in es 201 915-5 version 1.4.1 (parlay 3.3) tpuiinfo infobindata added tpuiinfotype p_ui_info_bin_data added data definitions modified in es 201 915-5 version 1.5.1 (parlay 3.4) data definitions modified in es 201 915-5 version 1.6.1 (parlay 3.5) c.3.3 removed identifier comments data definitions removed in es 201 915-5 version 1.4.1 (parlay 3.3) data definitions removed in es 201 915-5 version 1.5.1 (parlay 3.4) data definitions removed in es 201 915-5 version 1.6.1 (parlay 3.5) c.4 service properties c.4.1 new identifier comments service properties added in es 201 915-5 version 1.4.1 (parlay 3.3) service properties added in es 201 915-5 version 1.5.1 (parlay 3.4) p_notification_address_ranges replaces p_triggering_addresses service properties added in es 201 915-5 version 1.6.1 (parlay 3.5) c.4.2 deprecated identifier comments service properties deprecated in es 201 915-5 version 1.4.1 (parlay 3.3) service properties deprecated in es 201 915-5 version 1.5.1 (parlay 3.4) p_triggering_addresses replaced by p_notification_address_ranges service properties deprecated in es 201 915-5 version 1.6.1 (parlay 3.5) (.../...) </w:t>
      </w:r>
    </w:p>
    <w:p w:rsidR="00D143FF" w:rsidRDefault="00D143FF" w:rsidP="00D143FF">
      <w:r>
        <w:t>SOURCE: Used in ES 201 915-05 V1.6.1, clause C.3.1</w:t>
      </w:r>
    </w:p>
    <w:p w:rsidR="00D143FF" w:rsidRDefault="00D143FF" w:rsidP="00D143FF"/>
    <w:p w:rsidR="00D143FF" w:rsidRDefault="00D143FF" w:rsidP="00D143FF">
      <w:r>
        <w:t xml:space="preserve">                                                                                                                                                                                                                                                                                                                                                                                                                                                                                                                                                                                                                                                                                                                                                                                                                                                                                                  [warning: there may be more definitions on this page] identifier comments data definitions added in es 201 915-6 version 1.4.1 (parlay 3.3) c.3.2 modified identifier comments data definitions modified in es 201 915-6 version 1.4.1 (parlay 3.3) c.3.3 removed identifier comments data definitions removed in es 201 915-6 version 1.4.1 (parlay 3.3) c.4 service properties c.4.1 new identifier comments service properties added in es 201 915-6 version 1.4.1 (parlay 3.3) c.4.2 deprecated identifier comments service properties deprecated in es 201 915-6 version 1.4.1 (parlay 3.3) c.4.3 modified identifier comments service properties modified in es 202 915-6 version 1.1.1 (parlay 4.0) c.4.4 removed identifier comments service properties removed in es 201 915-6 version 1.4.1 (parlay 3.3) c.5 exceptions c.5.1 new identifier comments exceptions added in es 201 915-6 version 1.4.1 (parlay 3.3) c.5.2 modified identifier comments exceptions modified in es 201 915-6 version 1.4.1 (parlay 3.3) c.5.3 removed identifier comments exceptions removed in es 201 915-6 version 1.4.1 (parlay 3.3) c.6 others history document history v1.1.1 february 2002 publication v1.2.1 july 2002 publication v1.3.1 october 2002 publication v1.4.1 may 2003 membership approval procedure mv 20030725: 2003-05-27 to 2003-07-25 v1.4.1 july 2003 publication etsi es 201 915-6 v1.4.1 (2003-07) 19 (.../...) </w:t>
      </w:r>
    </w:p>
    <w:p w:rsidR="00D143FF" w:rsidRDefault="00D143FF" w:rsidP="00D143FF">
      <w:r>
        <w:t>SOURCE: Used in ES 201 915-06 V1.4.1, clause C.3.1</w:t>
      </w:r>
    </w:p>
    <w:p w:rsidR="00D143FF" w:rsidRDefault="00D143FF" w:rsidP="00D143FF"/>
    <w:p w:rsidR="00D143FF" w:rsidRDefault="00D143FF" w:rsidP="00D143FF">
      <w:r>
        <w:t xml:space="preserve">                                                                                                                                                                                                                                                                                                                                                                                                                                                                                                                                                                                                                                                                                                                                                                                                                                                                                                  [warning: there may be more definitions on this page] identifier comments data definitions added in es 201 915-6 version 1.4.1 (parlay 3.3) data definitions added in es 201 915-6 version 1.5.1 (parlay 3.5) c.3.2 modified identifier comments data definitions modified in es 201 915-6 version 1.4.1 (parlay 3.3) data definitions modified in es 201 915-6 version 1.5.1 (parlay 3.5) tplocationresponsetime units of timervalue clarified tplocationtrigger units of reportinginterval clarified c.3.3 removed identifier comments data definitions removed in es 201 915-6 version 1.4.1 (parlay 3.3) data definitions removed in es 201 915-6 version 1.5.1 (parlay 3.5) c.4 service properties c.4.1 new identifier comments service properties added in es 201 915-6 version 1.4.1 (parlay 3.3) service properties added in es 201 915-6 version 1.5.1 (parlay 3.5) initial report c.4.2 deprecated identifier comments service properties deprecated in es 201 915-6 version 1.4.1 (parlay 3.3) service properties deprecated in es 201 915-6 version 1.5.1 (parlay 3.5) c.4.3 modified identifier comments service properties modified in es 202 915-6 version 1.1.1 (parlay 4.0) service properties modified in es 201 915-6 version 1.5.1 (parlay 3.5) c.4.4 removed identifier comments service properties removed in es 201 915-6 version 1.4.1 (parlay 3.3) service properties removed in es 201 915-6 version 1.5.1 (parlay 3.5) c.5 exceptions c.5.1 new identifier (.../...) </w:t>
      </w:r>
    </w:p>
    <w:p w:rsidR="00D143FF" w:rsidRDefault="00D143FF" w:rsidP="00D143FF">
      <w:r>
        <w:t>SOURCE: Used in ES 201 915-06 V1.5.1, clause C.3.1</w:t>
      </w:r>
    </w:p>
    <w:p w:rsidR="00D143FF" w:rsidRDefault="00D143FF" w:rsidP="00D143FF"/>
    <w:p w:rsidR="00D143FF" w:rsidRDefault="00D143FF" w:rsidP="00D143FF">
      <w:r>
        <w:t xml:space="preserve">                                                                                                                                                                                                                                                                                                                                                                                                                                                                                                                                                                                                                                                                                                                                                                                                                                                                                                  [warning: there may be more definitions on this page] identifier comments data definitions added in es 201 915-7 version 1.4.1 (parlay 3.3) c.3.2 modified identifier comments data definitions modified in es 201 915-7 version 1.4.1 (parlay 3.3) tpterminalcapabilities order of elements in struct changed in document to match idl c.3.3 removed identifier comments data definitions removed in es 201 915-7 version 1.4.1 (parlay 3.3) c.4 service properties c.4.1 new identifier comments service properties added in es 201 915-7 version 1.4.1 (parlay 3.3) c.4.2 deprecated identifier comments service properties deprecated in es 201 915-7 version 1.4.1 (parlay 3.3) c.4.3 modified identifier comments service properties modified in es 202 915-7 version 1.1.1 (parlay 4.0) c.4.4 removed identifier comments service properties removed in es 201 915-7 version 1.4.1 (parlay 3.3) c.5 exceptions c.5.1 new identifier comments exceptions added in es 201 915-7 version 1.4.1 (parlay 3.3) c.5.2 modified identifier comments exceptions modified in es 201 915-7 version 1.4.1 (parlay 3.3) c.5.3 removed identifier comments exceptions removed in es 201 915-7 version 1.4.1 (parlay 3.3) c.6 </w:t>
      </w:r>
      <w:r>
        <w:lastRenderedPageBreak/>
        <w:t xml:space="preserve">others history document history v1.1.1 february 2002 publication v1.2.1 july 2002 publication v1.3.1 october 2002 publication v1.4.1 may 2003 membership approval procedure mv 20030725: 2003-05-27 to 2003-07-25 v1.4.1 july 2003 publication etsi es 201 915-7 v1.4.1 (2003-07) (.../...) </w:t>
      </w:r>
    </w:p>
    <w:p w:rsidR="00D143FF" w:rsidRDefault="00D143FF" w:rsidP="00D143FF">
      <w:r>
        <w:t>SOURCE: Used in ES 201 915-07 V1.4.1, clause C.3.1</w:t>
      </w:r>
    </w:p>
    <w:p w:rsidR="00D143FF" w:rsidRDefault="00D143FF" w:rsidP="00D143FF"/>
    <w:p w:rsidR="00D143FF" w:rsidRDefault="00D143FF" w:rsidP="00D143FF">
      <w:r>
        <w:t xml:space="preserve">                                                                                                                                                                                                                                                                                                                                                                                                                                                                                                                                                                                                                                                                                                                                                                                                                                                                                                  [warning: there may be more definitions on this page] identifier comments data definitions added in es 201 915-9 version 1.4.1 (parlay 3.3) b.3.2 modified identifier comments data definitions modified in es 201 915-9 version 1.4.1 (parlay 3.3) b.3.3 removed identifier comments data definitions removed in es 201 915-9 version 1.4.1 (parlay 3.3) b.4 service properties b.4.1 new identifier comments service properties added in es 201 915-9 version 1.4.1 (parlay 3.3) b.4.2 deprecated identifier comments service properties deprecated in es 201 915-9 version 1.4.1 (parlay 3.3) b.4.3 modified identifier comments service properties modified in es 201 915-9 version 1.4.1 (parlay 3.3) b.4.4 removed identifier comments service properties removed in es 201 915-9 version 1.4.1 (parlay 3.3) b.5 exceptions b.5.1 new identifier comments exceptions added in es 201 915-9 version 1.4.1 (parlay 3.3) b.5.2 modified identifier comments exceptions modified in es 201 915-9 version 1.4.1 (parlay 3.3) b.5.3 removed identifier comments exceptions removed in es 201 915-9 version 1.4.1 (parlay 3.3) b.6 others history document history v1.1.1 february 2002 publication v1.2.1 july 2002 publication v1.3.1 october 2002 publication v1.4.1 may 2003 membership approval procedure mv 20030725: 2003-05-27 to 2003-07-25 v1.4.1 july 2003 publication etsi es 201 915-9 v1.4.1 (2003-07) 19 (.../...) </w:t>
      </w:r>
    </w:p>
    <w:p w:rsidR="00D143FF" w:rsidRDefault="00D143FF" w:rsidP="00D143FF">
      <w:r>
        <w:t>SOURCE: Used in ES 201 915-09 V1.4.1, clause B.3.1</w:t>
      </w:r>
    </w:p>
    <w:p w:rsidR="00D143FF" w:rsidRDefault="00D143FF" w:rsidP="00D143FF"/>
    <w:p w:rsidR="00D143FF" w:rsidRDefault="00D143FF" w:rsidP="00D143FF">
      <w:r>
        <w:t xml:space="preserve">                                                                                                                                                                                                                                                                                                                                                                                                                                                                                                                                                                                                                                                                                                                                                                                                                                                                                                  [warning: there may be more definitions on this page] identifier comments data definitions added in es 202 915-10 version 1.1.1 (parlay 4.0) c.3.2 modified identifier comments data definitions modified in es 202 915-10 version 1.1.1 (parlay 4.0) c.3.3 removed identifier comments data definitions removed in es 202 915-10 version 1.1.1 (parlay 4.0) tpstringlist moved to common data part 2 c.4 service properties c.4.1 new identifier comments service properties added in es 202 915-10 version 1.1.1 (parlay 4.0) c.4.2 deprecated identifier comments service properties deprecated in es 202 915-10 version 1.1.1 (parlay 4.0) c.4.3 modified identifier comments service properties modified in es 202 915-10 version 1.1.1 (parlay 4.0) c.4.4 removed identifier comments service properties removed in es 202 915-10 version 1.1.1 (parlay 4.0) c.5 exceptions c.5.1 new identifier comments exceptions added in es 202 915-10 version 1.1.1 (parlay 4.0) c.5.2 modified identifier comments exceptions modified in es 202 915-10 version 1.1.1 (parlay 4.0) c.5.3 removed identifier comments exceptions removed in es 202 915-10 version 1.1.1 (parlay 4.0) c.6 others history document history v1.1.1 november 2002 membership approval procedure mv 20030117: 2002-11-19 to 2003-01-17 v1.1.1 january 2003 publication etsi es 202 915-10 v1.1.1 (2003-01) 34 (.../...) </w:t>
      </w:r>
    </w:p>
    <w:p w:rsidR="00D143FF" w:rsidRDefault="00D143FF" w:rsidP="00D143FF">
      <w:r>
        <w:t>SOURCE: Used in ES 202 915-10 V1.1.1, clause C.3.1</w:t>
      </w:r>
    </w:p>
    <w:p w:rsidR="00D143FF" w:rsidRDefault="00D143FF" w:rsidP="00D143FF"/>
    <w:p w:rsidR="00D143FF" w:rsidRDefault="00D143FF" w:rsidP="00D143FF">
      <w:r>
        <w:t xml:space="preserve">                                                                                                                                                                                                                                                                                                                                                                                                                                                                                                                                                                                                                                                                                                                                                                                                                                                                                                  [warning: there may be more definitions on this page] identifier comments data definitions added in es 202 915-10 version 1.1.1 (parlay 4.0) data definitions added in es 202 915-10 version 1.2.1 (parlay 4.1) c.3.2 modified identifier comments data definitions modified in es 202 915-10 version 1.1.1 (parlay 4.0) data definitions modified in es 202 915-10 version 1.2.1 (parlay 4.1) tpnamedescrptagmonth elements re-ordered in idl to match documentation c.3.3 removed identifier comments data definitions removed in es 202 915-10 version 1.1.1 (parlay 4.0) tpstringlist moved to common data part 2 data definitions removed in es 202 915-10 version 1.2.1 (parlay 4.1) c.4 service properties c.4.1 new identifier comments service properties added in es 202 915-10 version 1.1.1 (parlay 4.0) service properties added in es 202 915-10 version 1.2.1 (parlay 4.1) c.4.2 deprecated identifier comments service properties deprecated in es 202 915-10 version 1.1.1 (parlay 4.0) service properties deprecated in es 202 915-10 version 1.2.1 (parlay 4.1) c.4.3 modified identifier comments service properties modified in es 202 915-10 version 1.1.1 (parlay 4.0) service properties modified in es 202 915-10 version 1.2.1 (parlay 4.1) c.4.4 removed identifier comments service properties removed in es 202 915-10 version 1.1.1 (parlay 4.0) service properties removed in es 202 915-10 version 1.2.1 (parlay 4.1) c.5 exceptions (.../...) </w:t>
      </w:r>
    </w:p>
    <w:p w:rsidR="00D143FF" w:rsidRDefault="00D143FF" w:rsidP="00D143FF">
      <w:r>
        <w:t>SOURCE: Used in ES 202 915-10 V1.2.1, clause C.3.1</w:t>
      </w:r>
    </w:p>
    <w:p w:rsidR="00D143FF" w:rsidRDefault="00D143FF" w:rsidP="00D143FF"/>
    <w:p w:rsidR="00D143FF" w:rsidRDefault="00D143FF" w:rsidP="00D143FF">
      <w:r>
        <w:lastRenderedPageBreak/>
        <w:t xml:space="preserve">                                                                                                                                                                                                                                                                                                                                                                                                                                                                                                                                                                                                                                                                                                                                                                                                                                                                                                  [warning: there may be more definitions on this page] identifier comments data definitions added in es 202 915-10 version 1.1.1 (parlay 4.0) data definitions added in es 202 915-10 version 1.2.1 (parlay 4.1) data definitions added in es 202 915-10 version 1.3.1 (parlay 4.2) d.3.2 modified identifier comments data definitions modified in es 202 915-10 version 1.1.1 (parlay 4.0) data definitions modified in es 202 915-10 version 1.2.1 (parlay 4.1) tpnamedescrptagmonth elements re-ordered in idl to match documentation data definitions modified in es 202 915-10 version 1.3.1 (parlay 4.2) d.3.3 removed identifier comments data definitions removed in es 202 915-10 version 1.1.1 (parlay 4.0) tpstringlist moved to common data part 2 data definitions removed in es 202 915-10 version 1.2.1 (parlay 4.1) data definitions removed in es 202 915-10 version 1.3.1 (parlay 4.2) d.4 service properties d.4.1 new identifier comments service properties added in es 202 915-10 version 1.1.1 (parlay 4.0) service properties added in es 202 915-10 version 1.2.1 (parlay 4.1) service properties added in es 202 915-10 version 1.3.1 (parlay 4.2) d.4.2 deprecated identifier comments service properties deprecated in es 202 915-10 version 1.1.1 (parlay 4.0) service properties deprecated in es 202 915-10 version 1.2.1 (parlay 4.1) service properties deprecated in es 202 915-10 version 1.3.1 (parlay (.../...) </w:t>
      </w:r>
    </w:p>
    <w:p w:rsidR="00D143FF" w:rsidRDefault="00D143FF" w:rsidP="00D143FF">
      <w:r>
        <w:t>SOURCE: Used in ES 202 915-10 V1.3.1, clause D.3.1</w:t>
      </w:r>
    </w:p>
    <w:p w:rsidR="00D143FF" w:rsidRDefault="00D143FF" w:rsidP="00D143FF"/>
    <w:p w:rsidR="00D143FF" w:rsidRDefault="00D143FF" w:rsidP="00D143FF">
      <w:r>
        <w:t xml:space="preserve">                                                                                                                                                                                                                                                                                                                                                                                                                                                                                                                                                                                                                                                                                                                                                                                                                                                                                                  [warning: there may be more definitions on this page] identifier comments data definitions added in es 202 915-10 version 1.1.1 (parlay 4.0) data definitions added in es 202 915-10 version 1.2.1 (parlay 4.1) data definitions added in es 202 915-10 version 1.3.1 (parlay 4.2) data definitions added in es 202 915-10 version 1.4.1 (parlay 4.3) d.3.2 modified identifier comments data definitions modified in es 202 915-10 version 1.1.1 (parlay 4.0) data definitions modified in es 202 915-10 version 1.2.1 (parlay 4.1) tpnamedescrptagmonth elements re-ordered in idl to match documentation data definitions modified in es 202 915-10 version 1.3.1 (parlay 4.2) data definitions modified in es 202 915-10 version 1.4.1 (parlay 4.3) d.3.3 removed identifier comments data definitions removed in es 202 915-10 version 1.1.1 (parlay 4.0) tpstringlist moved to common data part 2 data definitions removed in es 202 915-10 version 1.2.1 (parlay 4.1) data definitions removed in es 202 915-10 version 1.3.1 (parlay 4.2) data definitions removed in es 202 915-10 version 1.4.1 (parlay 4.3) d.4 service properties d.4.1 new identifier comments service properties added in es 202 915-10 version 1.1.1 (parlay 4.0) service properties added in es 202 915-10 version 1.2.1 (parlay 4.1) service properties added in es 202 915-10 version 1.3.1 (parlay 4.2) service properties added (.../...) </w:t>
      </w:r>
    </w:p>
    <w:p w:rsidR="00D143FF" w:rsidRDefault="00D143FF" w:rsidP="00D143FF">
      <w:r>
        <w:t>SOURCE: Used in ES 202 915-10 V1.4.1, clause D.3.1</w:t>
      </w:r>
    </w:p>
    <w:p w:rsidR="00D143FF" w:rsidRDefault="00D143FF" w:rsidP="00D143FF"/>
    <w:p w:rsidR="00D143FF" w:rsidRDefault="00D143FF" w:rsidP="00D143FF">
      <w:r>
        <w:t xml:space="preserve">                                                                                                                                                                                                                                                                                                                                                                                                                                                                                                                                                                                                                                                                                                                                                                                                                                                                                                  [warning: there may be more definitions on this page] identifier comments data definitions added in es 202 915-11 version 1.1.1 (parlay 4.0) d.3.2 modified identifier comments data definitions modified in es 202 915-11 version 1.1.1 (parlay 4.0) d.3.3 removed identifier comments data definitions removed in es 202 915-11 version 1.1.1 (parlay 4.0) d.4 service properties d.4.1 new identifier comments service properties added in es 202 915-11 version 1.1.1 (parlay 4.0) p_max_addresses_per_query replaces p_bulk_query_allowed d.4.2 deprecated identifier comments service properties deprecated in es 202 915-11 version 1.1.1 (parlay 4.0) d.4.3 modified identifier comments service properties modified in es 202 915-11 version 1.1.1 (parlay 4.0) d.4.4 removed identifier comments service properties removed in es 202 915-11 version 1.1.1 (parlay 4.0) p_bulk_query_allowed replaced by p_max_addresses_per_query d.5 exceptions d.5.1 new identifier comments exceptions added in es 202 915-11 version 1.1.1 (parlay 4.0) d.5.2 modified identifier comments exceptions modified in es 202 915-11 version 1.1.1 (parlay 4.0) d.5.3 removed identifier comments exceptions removed in es 202 915-11 version 1.1.1 (parlay 4.0) d.6 others history document history v1.1.1 november 2002 membership approval procedure mv 20030117: 2002-11-19 to 2003-01-17 v1.1.1 january 2003 publication etsi es 202 915-11 v1.1.1 (2003-01) 11 (.../...) </w:t>
      </w:r>
    </w:p>
    <w:p w:rsidR="00D143FF" w:rsidRDefault="00D143FF" w:rsidP="00D143FF">
      <w:r>
        <w:t>SOURCE: Used in ES 202 915-11 V1.1.1, clause D.3.1</w:t>
      </w:r>
    </w:p>
    <w:p w:rsidR="00D143FF" w:rsidRDefault="00D143FF" w:rsidP="00D143FF"/>
    <w:p w:rsidR="00D143FF" w:rsidRDefault="00D143FF" w:rsidP="00D143FF">
      <w:r>
        <w:t xml:space="preserve">                                                                                                                                                                                                                                                                                                                                                                                                                                                                                                                                                                                                                                                                                                                                                                                                                                                                                                  [warning: there may be more definitions on this page] identifier comments data definitions added in es 202 915-11 version 1.1.1 (parlay 4.0) data definitions added in es 202 915-11 version 1.2.1 (parlay 4.1) d.3.2 modified identifier comments data definitions modified in es 202 915-11 version 1.1.1 (parlay 4.0) data definitions modified in es 202 915-11 version 1.2.1 (parlay 4.1) tpchargingeventcriteria elements re-ordered in documentation and wsdl to match idl d.3.3 removed identifier comments data definitions removed in es 202 915-11 version 1.1.1 (parlay 4.0) data definitions removed in es 202 915-11 version 1.2.1 (parlay 4.1) d.4 service properties d.4.1 new identifier comments service properties added in es 202 915-11 version 1.1.1 (parlay 4.0) p_max_addresses_per_query replaces p_bulk_query_allowed service properties added in es 202 915-11 version 1.2.1 (parlay 4.1) d.4.2 deprecated identifier </w:t>
      </w:r>
      <w:r>
        <w:lastRenderedPageBreak/>
        <w:t xml:space="preserve">comments service properties deprecated in es 202 915-11 version 1.1.1 (parlay 4.0) service properties deprecated in es 202 915-11 version 1.2.1 (parlay 4.1) d.4.3 modified identifier comments service properties modified in es 202 915-11 version 1.1.1 (parlay 4.0) service properties modified in es 202 915-11 version 1.2.1 (parlay 4.1) d.4.4 removed identifier comments service properties removed in es 202 915-11 version 1.1.1 (parlay 4.0) p_bulk_query_allowed replaced by p_max_addresses_per_query service properties removed in es 202 915-11 version 1.2.1 (parlay 4.1) (.../...) </w:t>
      </w:r>
    </w:p>
    <w:p w:rsidR="00D143FF" w:rsidRDefault="00D143FF" w:rsidP="00D143FF">
      <w:r>
        <w:t>SOURCE: Used in ES 202 915-11 V1.2.1, clause D.3.1</w:t>
      </w:r>
    </w:p>
    <w:p w:rsidR="00D143FF" w:rsidRDefault="00D143FF" w:rsidP="00D143FF"/>
    <w:p w:rsidR="00D143FF" w:rsidRDefault="00D143FF" w:rsidP="00D143FF">
      <w:r>
        <w:t xml:space="preserve">                                                                                                                                                                                                                                                                                                                                                                                                                                                                                                                                                                                                                                                                                                                                                                                                                                                                                                  [warning: there may be more definitions on this page] identifier comments data definitions added in es 202 915-11 version 1.1.1 (parlay 4.0) data definitions added in es 202 915-11 version 1.2.1 (parlay 4.1) data definitions added in es 202 915-11 version 1.3.1 (parlay 4.2) data definitions added in es 202 915-11 version 1.4.1 (parlay 4.3) e.3.2 modified identifier comments data definitions modified in es 202 915-11 version 1.1.1 (parlay 4.0) data definitions modified in es 202 915-11 version 1.2.1 (parlay 4.1) tpchargingeventcriteria elements re-ordered in documentation and wsdl to match idl data definitions modified in es 202 915-11 version 1.3.1 (parlay 4.2) data definitions modified in es 202 915-11 version 1.4.1 (parlay 4.3) e.3.3 removed identifier comments data definitions removed in es 202 915-11 version 1.1.1 (parlay 4.0) data definitions removed in es 202 915-11 version 1.2.1 (parlay 4.1) data definitions removed in es 202 915-11 version 1.3.1 (parlay 4.2) data definitions removed in es 202 915-11 version 1.4.1 (parlay 4.3) e.4 service properties e.4.1 new identifier comments service properties added in es 202 915-11 version 1.1.1 (parlay 4.0) p_max_addresses_per_query replaces p_bulk_query_allowed service properties added in es 202 915-11 version 1.2.1 (parlay 4.1) service properties added in es 202 915-11 version 1.3.1 (parlay 4.2) p_notification_address_ranges replaces p_triggering_addresses service properties (.../...) </w:t>
      </w:r>
    </w:p>
    <w:p w:rsidR="00D143FF" w:rsidRDefault="00D143FF" w:rsidP="00D143FF">
      <w:r>
        <w:t>SOURCE: Used in ES 202 915-11 V1.4.1, clause E.3.1</w:t>
      </w:r>
    </w:p>
    <w:p w:rsidR="00D143FF" w:rsidRDefault="00D143FF" w:rsidP="00D143FF"/>
    <w:p w:rsidR="00D143FF" w:rsidRDefault="00D143FF" w:rsidP="00D143FF">
      <w:r>
        <w:t xml:space="preserve">                                                                                                                                                                                                                                                                                                                                                                                                                                                                                                                                                                                                                                                                                                                                                                                                                                                                                                  [warning: there may be more definitions on this page] identifier comments data definitions added in es 202 915-11 version 1.1.1 (parlay 4.0) data definitions added in es 202 915-11 version 1.2.1 (parlay 4.1) data definitions added in es 202 915-11 version 1.3.1 (parlay 4.2) e.3.2 modified identifier comments data definitions modified in es 202 915-11 version 1.1.1 (parlay 4.0) data definitions modified in es 202 915-11 version 1.2.1 (parlay 4.1) tpchargingeventcriteria elements re-ordered in documentation and wsdl to match idl data definitions modified in es 202 915-11 version 1.3.1 (parlay 4.2) e.3.3 removed identifier comments data definitions removed in es 202 915-11 version 1.1.1 (parlay 4.0) data definitions removed in es 202 915-11 version 1.2.1 (parlay 4.1) data definitions removed in es 202 915-11 version 1.3.1 (parlay 4.2) e.4 service properties e.4.1 new identifier comments service properties added in es 202 915-11 version 1.1.1 (parlay 4.0) p_max_addresses_per_query replaces p_bulk_query_allowed service properties added in es 202 915-11 version 1.2.1 (parlay 4.1) service properties added in es 202 915-11 version 1.3.1 (parlay 4.2) p_notification_address_ranges replaces p_triggering_addresses e.4.2 deprecated identifier comments service properties deprecated in es 202 915-11 version 1.1.1 (parlay 4.0) service properties deprecated in es 202 915-11 version 1.2.1 (parlay 4.1) service properties deprecated in es 202 915-11 version 1.3.1 (.../...) </w:t>
      </w:r>
    </w:p>
    <w:p w:rsidR="00D143FF" w:rsidRDefault="00D143FF" w:rsidP="00D143FF">
      <w:r>
        <w:t>SOURCE: Used in ES 202 915-11 V1.3.1, clause E.3.1</w:t>
      </w:r>
    </w:p>
    <w:p w:rsidR="00D143FF" w:rsidRDefault="00D143FF" w:rsidP="00D143FF"/>
    <w:p w:rsidR="00D143FF" w:rsidRDefault="00D143FF" w:rsidP="00D143FF">
      <w:r>
        <w:t xml:space="preserve">                                                                                                                                                                                                                                                                                                                                                                                                                                                                                                                                                                                                                                                                                                                                                                                                                                                                                                  [warning: there may be more definitions on this page] identifier comments data definitions added in es 202 915-13 version 1.1.1 (parlay 4.0) c.3.2 modified identifier comments data definitions modified in es 202 915-13 version 1.1.1 (parlay 4.0) c.3.3 removed identifier comments data definitions removed in es 202 915-13 version 1.1.1 (parlay 4.0) c.4 service properties c.4.1 new identifier comments service properties added in es 202 915-13 version 1.1.1 (parlay 4.0) c.4.2 deprecated identifier comments service properties deprecated in es 202 915-13 version 1.1.1 (parlay 4.0) c.4.3 modified identifier comments service properties modified in es 202 915-13 version 1.1.1 (parlay 4.0) c.4.4 removed identifier comments service properties removed in es 202 915-13 version 1.1.1 (parlay 4.0) c.5 exceptions c.5.1 new identifier comments exceptions added in es 202 915-13 version 1.1.1 (parlay 4.0) c.5.2 modified identifier comments exceptions modified in es 202 915-13 version 1.1.1 (parlay 4.0) c.5.3 removed identifier comments exceptions removed in es 202 915-13 version 1.1.1 (parlay 4.0) c.6 others history document history v1.1.1 november 2002 membership approval procedure mv 20030117: 2002-11-19 to 2003-01-17 v1.1.1 january 2003 publication etsi es 202 915-13 v1.1.1 (2003-01) 31 (.../...) </w:t>
      </w:r>
    </w:p>
    <w:p w:rsidR="00D143FF" w:rsidRDefault="00D143FF" w:rsidP="00D143FF">
      <w:r>
        <w:t>SOURCE: Used in ES 202 915-13 V1.1.1, clause C.3.1</w:t>
      </w:r>
    </w:p>
    <w:p w:rsidR="00D143FF" w:rsidRDefault="00D143FF" w:rsidP="00D143FF"/>
    <w:p w:rsidR="00D143FF" w:rsidRDefault="00D143FF" w:rsidP="00D143FF">
      <w:r>
        <w:t xml:space="preserve">                                                                                                                                                                                                                                                                                                                                                                                                                                                                                                                                                                                                                                                                                                                                                                                                                                                                                                  [warning: there may be more definitions on this page] identifier comments data definitions added in es 202 915-13 version 1.1.1 (parlay 4.0) data definitions added in es 202 915-13 version 1.2.1 (parlay 4.2) d.3.2 modified identifier comments data definitions modified in es 202 915-13 version 1.1.1 (parlay 4.0) data definitions modified in es 202 915-13 version 1.2.1 (parlay 4.2) d.3.3 removed identifier comments data definitions removed in es 202 915-13 version 1.1.1 (parlay 4.0) data definitions removed in es 202 915-13 version 1.2.1 (parlay 4.2) d.4 service properties d.4.1 new identifier comments service properties added in es 202 915-13 version 1.1.1 (parlay 4.0) service properties added in es 202 915-13 version 1.2.1 (parlay 4.2) p_supported_attribute_tags p_supported_simple_attribute_types p_supported_structured_attribute_types p_supported_xml d.4.2 deprecated identifier comments service properties deprecated in es 202 915-13 version 1.1.1 (parlay 4.0) service properties deprecated in es 202 915-13 version 1.2.1 (parlay 4.2) d.4.3 modified identifier comments service properties modified in es 202 915-13 version 1.1.1 (parlay 4.0) service properties modified in es 202 915-13 version 1.2.1 (parlay 4.2) d.4.4 removed identifier comments service properties removed in es 202 915-13 version 1.1.1 (parlay 4.0) service properties removed in es 202 915-13 version 1.2.1 (parlay 4.2) d.5 exceptions d.5.1 new identifier comments exceptions added in es 202 915-13 version (.../...) </w:t>
      </w:r>
    </w:p>
    <w:p w:rsidR="00D143FF" w:rsidRDefault="00D143FF" w:rsidP="00D143FF">
      <w:r>
        <w:t>SOURCE: Used in ES 202 915-13 V1.2.1, clause D.3.1</w:t>
      </w:r>
    </w:p>
    <w:p w:rsidR="00D143FF" w:rsidRDefault="00D143FF" w:rsidP="00D143FF"/>
    <w:p w:rsidR="00D143FF" w:rsidRDefault="00D143FF" w:rsidP="00D143FF">
      <w:r>
        <w:t xml:space="preserve">                                                                                                                                                                                                                                                                                                                                                                                                                                                                                                                                                                                                                                                                                                                                                                                                                                                                                                  [warning: there may be more definitions on this page] identifier comments data definitions added in es 202 915-13 version 1.1.1 (parlay 4.0) data definitions added in es 202 915-13 version 1.2.1 (parlay 4.2) data definitions added in es 202 915-13 version 1.3.1 (parlay 4.3) d.3.2 modified identifier comments data definitions modified in es 202 915-13 version 1.1.1 (parlay 4.0) data definitions modified in es 202 915-13 version 1.2.1 (parlay 4.2) data definitions modified in es 202 915-13 version 1.3.1 (parlay 4.3) d.3.3 removed identifier comments data definitions removed in es 202 915-13 version 1.1.1 (parlay 4.0) data definitions removed in es 202 915-13 version 1.2.1 (parlay 4.2) data definitions removed in es 202 915-13 version 1.3.1 (parlay 4.3) d.4 service properties d.4.1 new identifier comments service properties added in es 202 915-13 version 1.1.1 (parlay 4.0) service properties added in es 202 915-13 version 1.2.1 (parlay 4.2) p_supported_attribute_tags p_supported_simple_attribute_types p_supported_structured_attribute_types p_supported_xml service properties added in es 202 915-13 version 1.3.1 (parlay 4.3) d.4.2 deprecated identifier comments service properties deprecated in es 202 915-13 version 1.1.1 (parlay 4.0) service properties deprecated in es 202 915-13 version 1.2.1 (parlay 4.2) service properties deprecated in es 202 915-13 version 1.3.1 (parlay 4.3) d.4.3 modified identifier comments service properties modified in es 202 (.../...) </w:t>
      </w:r>
    </w:p>
    <w:p w:rsidR="00D143FF" w:rsidRDefault="00D143FF" w:rsidP="00D143FF">
      <w:r>
        <w:t>SOURCE: Used in ES 202 915-13 V1.3.1, clause D.3.1</w:t>
      </w:r>
    </w:p>
    <w:p w:rsidR="00D143FF" w:rsidRDefault="00D143FF" w:rsidP="00D143FF"/>
    <w:p w:rsidR="00D143FF" w:rsidRDefault="00D143FF" w:rsidP="00D143FF">
      <w:r>
        <w:t xml:space="preserve">                                                                                                                                                                                                                                                                                                                                                                                                                                                                                                                                                                                                                                                                                                                                                                                                                                                                                                  [warning: there may be more definitions on this page] identifier comments data definitions added in es 202 915-14 version 1.1.1 (parlay 4.0) tppamclientid tppameventid data definitions added in es 202 915-14 version 1.2.1 (parlay 4.2) e.3.2 modified identifier comments data definitions modified in es 202 915-14 version 1.1.1 (parlay 4.0) data definitions modified in es 202 915-14 version 1.2.1 (parlay 4.2) tppamcapability changed from enumerated type to a typedef of tpstring tppamfqname base type changed from tpaddress to tpurn tppampreferencedata type of externalcontrolinterfaceelement changed from ipinterfaceref to ipapppampreferencecheckref tppamerrorcause p_pam_cause_event_registration_cancelled added tppampreferencedata accesscontrol element deleted tppamattribute field attributetype deleted, field attributevalue changed to be of type tpattributevalue e.3.3 removed identifier comments data definitions removed in es 202 915-14 version 1.1.1 (parlay 4.0) tppamtime not used data definitions removed in es 202 915-14 version 1.2.1 (parlay 4.2) e.4 service properties e.4.1 new identifier comments service properties added in es 202 915-14 version 1.1.1 (parlay 4.0) service properties added in es 202 915-14 version 1.2.1 (parlay 4.2) p_supported_attribute_tags p_supported_simple_attribute_types p_supported_structured_attribute_types p_supported_xml e.4.2 deprecated identifier comments service properties deprecated in es 202 915-14 version 1.1.1 (parlay 4.0) service properties deprecated in es 202 915-14 version 1.2.1 (parlay 4.2) e.4.3 modified identifier comments service properties modified in es 202 915-14 version 1.1.1 (parlay (.../...) </w:t>
      </w:r>
    </w:p>
    <w:p w:rsidR="00D143FF" w:rsidRDefault="00D143FF" w:rsidP="00D143FF">
      <w:r>
        <w:t>SOURCE: Used in ES 202 915-14 V1.2.1, clause E.3.1</w:t>
      </w:r>
    </w:p>
    <w:p w:rsidR="00D143FF" w:rsidRDefault="00D143FF" w:rsidP="00D143FF"/>
    <w:p w:rsidR="00D143FF" w:rsidRDefault="00D143FF" w:rsidP="00D143FF">
      <w:r>
        <w:t xml:space="preserve">                                                                                                                                                                                                                                                                                                                                                                                                                                                                                                                                                                                                                                                                                                                                                                                                                                                                                                  [warning: there may be more definitions on this page] identifier comments data definitions added in es 202 915-14 version 1.1.1 (parlay 4.0) tppamclientid tppameventid e.3.2 modified identifier comments data definitions modified in </w:t>
      </w:r>
      <w:r>
        <w:lastRenderedPageBreak/>
        <w:t xml:space="preserve">es 202 915-14 version 1.1.1 (parlay 4.0) e.3.3 `removed identifier comments data definitions removed in es 202 915-14 version 1.1.1 (parlay 4.0) tppamtime not used e.4 service properties e.4.1 new identifier comments service properties added in es 202 915-14 version 1.1.1 (parlay 4.0) e.4.2 deprecated identifier comments service properties deprecated in es 202 915-14 version 1.1.1 (parlay 4.0) e.4.3 modified identifier comments service properties modified in es 202 915-14 version 1.1.1 (parlay 4.0) e.4.4 removed identifier comments service properties removed in es 202 915-14 version 1.1.1 (parlay 4.0) e.5 exceptions e.5.1 new identifier comments exceptions added in es 202 915-14 version 1.1.1 (parlay 4.0) e.5.2 modified identifier comments exceptions modified in es 202 915-14 version 1.1.1 (parlay 4.0) e.5.3 removed identifier comments exceptions removed in es 202 915-14 version 1.1.1 (parlay 4.0) e.6 others history document history v1.1.1 november 2002 membership approval procedure mv 20030117: 2002-11-19 to 2003-01-17 v1.1.1 january 2003 publication etsi es 202 915-14 v1.1.1 (2003-01) 51 (.../...) </w:t>
      </w:r>
    </w:p>
    <w:p w:rsidR="00D143FF" w:rsidRDefault="00D143FF" w:rsidP="00D143FF">
      <w:r>
        <w:t>SOURCE: Used in ES 202 915-14 V1.1.1, clause E.3.1</w:t>
      </w:r>
    </w:p>
    <w:p w:rsidR="00D143FF" w:rsidRDefault="00D143FF" w:rsidP="00D143FF"/>
    <w:p w:rsidR="00D143FF" w:rsidRDefault="00D143FF" w:rsidP="00D143FF">
      <w:r>
        <w:t xml:space="preserve">                                                                                                                                                                                                                                                                                                                                                                                                                                                                                                                                                                                                                                                                                                                                                                                                                                                                                                  [warning: there may be more definitions on this page] identifier comments data definitions added in es 202 915-2 version 1.1.1 (parlay 4.0) tpint64 tpversionid tpstringset tpstringlist data definitions added in es 202 915-2 version 1.2.1 (parlay 4.1) tpdatasessionqosclass moved from part 8 (data session control) data definitions added in es 202 915-2 version 1.3.1 (parlay 4.2) tpurn tpunorderedoctetset defined as numbered set of tpoctet tpattributevalue tpattributetaginfo tpsimpleattributevalue tpsimpleattributetypeinfo tpstructuredattributetype tpstructuredattributevalue tpchar tpwchar tpwstring tpint16 tpunsignedint16 tpunsignedint32 tpunsignedint64 tpdouble tpfixed tpxmlstring e.1.2 modified identifier comments data definitions modified in es 202 915-2 version 1.1.1 (parlay 4.0) tpaddressplan p_address_plan_msmail is depreciated tpassignmentid scope of uniqueness modified tpsessionid scope of uniqueness modified data definitions modified in es 202 915-2 version 1.2.1 (parlay 4.1) tpassignmentid description updated tpaddressplan p_address_plan_national added data definitions modified in es 202 915-2 version 1.3.1 (parlay 4.2) tpaddressrange sip wildcard options extended tpoctetset defined as numbered list of tpoctet tpattribute attributetype field removed, attributevalue field type changed to tpattributevalue e.1.3 removed identifier comments data definitions removed in es 202 915-2 version 1.1.1 (parlay 4.0) data definitions removed in es 202 915-2 version 1.2.1 (parlay 4.1) data definitions removed in es 202 915-2 version 1.3.1 (parlay 4.2) tpattributetype e.2 exceptions e.2.1 new identifier comments exceptions added in es 202 915-2 (.../...) </w:t>
      </w:r>
    </w:p>
    <w:p w:rsidR="00D143FF" w:rsidRDefault="00D143FF" w:rsidP="00D143FF">
      <w:r>
        <w:t>SOURCE: Used in ES 202 915-02 V1.3.1, clause E.1.1 SOURCE: Used in ES 202 915-02 V1.3.2, clause E.1.1</w:t>
      </w:r>
    </w:p>
    <w:p w:rsidR="00D143FF" w:rsidRDefault="00D143FF" w:rsidP="00D143FF"/>
    <w:p w:rsidR="00D143FF" w:rsidRDefault="00D143FF" w:rsidP="00D143FF">
      <w:r>
        <w:t xml:space="preserve">                                                                                                                                                                                                                                                                                                                                                                                                                                                                                                                                                                                                                                                                                                                                                                                                                                                                                                  [warning: there may be more definitions on this page] identifier comments data definitions added in es 202 915-2 version 1.1.1 (parlay 4.0) tpint64 tpversionid tpstringset tpstringlist data definitions added in es 202 915-2 version 1.2.1 (parlay 4.1) tpdatasessionqosclass moved from part 8 (data session control) e.1.2 modified identifier comments data definitions modified in es 202 915-2 version 1.1.1 (parlay 4.0) tpaddressplan p_address_plan_msmail is depreciated tpassignmentid scope of uniqueness modified tpsessionid scope of uniqueness modified data definitions modified in es 202 915-2 version 1.2.1 (parlay 4.1) tpassignmentid description updated tpaddressplan p_address_plan_national added e.1.3 removed identifier comments data definitions removed in es 202 915-2 version 1.1.1 (parlay 4.0) data definitions removed in es 202 915-2 version 1.2.1 (parlay 4.1) e.2 exceptions e.2.1 new identifier comments exceptions added in es 202 915-2 version 1.1.1 (parlay 4.0) p_invalid_version exceptions added in es 202 915-2 version 1.2.1 (parlay 4.1) e.2.2 modified identifier comments exceptions modified in es 202 915-2 version 1.1.1 (parlay 4.0) exceptions modified in es 202 915-2 version 1.2.1 (parlay 4.1) p_invalid_state value modified to match idl e.2.3 removed identifier comments exceptions removed in es 202 915-2 version 1.1.1 (parlay 4.0) p_set_length_exceeded exceptions removed in es 202 915-2 version 1.2.1 (parlay 4.1) e.3 others history document history v1.1.1 january 2003 publication v1.2.1 (.../...) </w:t>
      </w:r>
    </w:p>
    <w:p w:rsidR="00D143FF" w:rsidRDefault="00D143FF" w:rsidP="00D143FF">
      <w:r>
        <w:t>SOURCE: Used in ES 202 915-02 V1.2.1, clause E.1.1</w:t>
      </w:r>
    </w:p>
    <w:p w:rsidR="00D143FF" w:rsidRDefault="00D143FF" w:rsidP="00D143FF"/>
    <w:p w:rsidR="00D143FF" w:rsidRDefault="00D143FF" w:rsidP="00D143FF">
      <w:r>
        <w:t xml:space="preserve">                                                                                                                                                                                                                                                                                                                                                                                                                                                                                                                                                                                                                                                                                                                                                                                                                                                                                                  [warning: there may be more definitions on this page] identifier comments data definitions added in es 202 915-2 version 1.1.1 (parlay 4.0) tpint64 tpversionid tpstringset tpstringlist e.1.2 modified identifier comments data definitions modified in es 202 915-2 version 1.1.1 (parlay 4.0) tpaddressplan p_address_plan_msmail is depreciated tpassignmentid scope of uniqueness modified tpsessionid scope of uniqueness modified e.1.3 removed identifier comments data definitions removed in es 202 915-2 version 1.1.1 (parlay 4.0) e.2 exceptions e.2.1 new identifier comments exceptions added in es 202 915-2 version 1.1.1 (parlay 4.0) p_invalid_version e.2.2 modified identifier comments exceptions modified in es 202 915-2 version 1.1.1 (parlay 4.0) e.2.3 removed identifier comments exceptions removed in es 202 915-2 version 1.1.1 (parlay 4.0) p_set_length_exceeded e.3 others history document history v1.1.1 november 2002 </w:t>
      </w:r>
      <w:r>
        <w:lastRenderedPageBreak/>
        <w:t xml:space="preserve">membership approval procedure mv 20030117: 2002-11-19 to 2003-01-17 v1.1.1 january 2003 publication etsi es 202 915-2 v1.1.1 (2003-01) 27 (.../...) </w:t>
      </w:r>
    </w:p>
    <w:p w:rsidR="00D143FF" w:rsidRDefault="00D143FF" w:rsidP="00D143FF">
      <w:r>
        <w:t>SOURCE: Used in ES 202 915-02 V1.1.1, clause E.1.1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data definitions added in es 202 915-3 version 1.2.1 (parlay 4.1) tpsvcavailstatusreason tappavailstatusreason data definitions added in es 202 915-3 version 1.3.1 (parlay 4.2) tploadtestid tpfaultstatserrorlist tpfaultreqid data definitions added in es 202 915-3 version 1.4.1 (parlay 4.3) e.3.2 modified identifier comments data definitions modified in es 202 915-3 version 1.1.1 (parlay 4.0) tpsigningalgorithm new values added data definitions modified in es 202 915-3 version 1.2.1 (parlay 4.1) data definitions modified in es 202 915-3 version 1.3.1 (parlay 4.2) tpencryptioncapability p_des_128 deprecated, p_tdea added, mode of p_des_56 clarified tpservicetypename name of pam presence and availability scf changed to p_pam_access tpservicecontractdescription inuse field added tpclientappdescription hasaccesssession and hasserviceinstances fields added tpserviceprofiledescription serviceid, inuse fields added data definitions modified in es 202 915-3 version 1.4.1 (parlay 4.3) e.3.3 removed identifier comments data definitions removed in es 202 915-3 version 1.1.1 (parlay 4.0) tpservicespecstring no longer used data definitions removed in es 202 915-3 version 1.2.1 (parlay 4.1) data definitions removed in es 202 915-3 version 1.3.1 (parlay 4.2) data definitions removed in es 202 915-3 version 1.4.1 (parlay 4.3) e.4 service (.../...) </w:t>
      </w:r>
    </w:p>
    <w:p w:rsidR="00D143FF" w:rsidRDefault="00D143FF" w:rsidP="00D143FF">
      <w:r>
        <w:t>SOURCE: Used in ES 202 915-03 V1.4.1, clause E.3.1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data definitions added in es 202 915-3 version 1.2.1 (parlay 4.1) tpsvcavailstatusreason tappavailstatusreason data definitions added in es 202 915-3 version 1.3.1 (parlay 4.2) tploadtestid tpfaultstatserrorlist tpfaultreqid e.3.2 modified identifier comments data definitions modified in es 202 915-3 version 1.1.1 (parlay 4.0) tpsigningalgorithm new values added data definitions modified in es 202 915-3 version 1.2.1 (parlay 4.1) data definitions modified in es 202 915-3 version 1.3.1 (parlay 4.2) tpencryptioncapability p_des_128 deprecated, p_tdea added, mode of p_des_56 clarified tpservicetypename name of pam presence and availability scf changed to p_pam_access tpservicecontractdescription inuse field added tpclientappdescription hasaccesssession and hasserviceinstances fields added tpserviceprofiledescription serviceid, inuse fields added e.3.3 removed identifier comments data definitions removed in es 202 915-3 version 1.1.1 (parlay 4.0) tpservicespecstring no longer used data definitions removed in es 202 915-3 version 1.2.1 (parlay 4.1) data definitions removed in es 202 915-3 version 1.3.1 (parlay 4.2) e.4 service properties e.4.1 new identifier comments service properties added in es 202 915-3 version 1.1.1 (parlay 4.0) service properties added in es 202 915-3 version 1.2.1 (parlay 4.1) service properties added in es 202 (.../...) </w:t>
      </w:r>
    </w:p>
    <w:p w:rsidR="00D143FF" w:rsidRDefault="00D143FF" w:rsidP="00D143FF">
      <w:r>
        <w:t>SOURCE: Used in ES 202 915-03 V1.3.1, clause E.3.1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data definitions added in es 202 915-3 version 1.2.1 (parlay 4.1) tpsvcavailstatusreason tappavailstatusreason e.3.2 modified identifier comments data definitions modified in es 202 915-3 version 1.1.1 (parlay 4.0) tpsigningalgorithm new values added data definitions modified in es 202 915-3 version 1.2.1 (parlay 4.1) e.3.3 removed identifier comments data definitions removed in es 202 915-3 version 1.1.1 (parlay 4.0) tpservicespecstring no longer used data definitions removed in es 202 915-3 version 1.2.1 (parlay 4.1) e.4 service properties e.4.1 new identifier comments service properties added in es 202 915-3 version 1.1.1 (parlay 4.0) service properties added in es 202 915-3 version 1.2.1 (parlay 4.1) e.4.2 deprecated identifier comments service properties deprecated in es 202 915-3 version 1.1.1 (parlay 4.0) supported interfaces service properties deprecated in es 202 915-3 version 1.2.1 (parlay 4.1) e.4.3 modified identifier comments service properties modified in es 202 915-3 version 1.1.1 (parlay 4.0) p_service_name property name defined p_service_version property name defined p_service_id property name defined, </w:t>
      </w:r>
      <w:r>
        <w:lastRenderedPageBreak/>
        <w:t xml:space="preserve">renamed from service instance id p_service_description property name defined, renamed from service instance description p_product_name property name defined p_product_version property name defined (.../...) </w:t>
      </w:r>
    </w:p>
    <w:p w:rsidR="00D143FF" w:rsidRDefault="00D143FF" w:rsidP="00D143FF">
      <w:r>
        <w:t>SOURCE: Used in ES 202 915-03 V1.2.1, clause E.3.1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e.3.2 modified identifier comments data definitions modified in es 202 915-3 version 1.1.1 (parlay 4.0) tpsigningalgorithm new values added e.3.3 removed identifier comments data definitions removed in es 202 915-3 version 1.1.1 (parlay 4.0) tpservicespecstring no longer used e.4 service properties e.4.1 new identifier comments service properties added in es 202 915-3 version 1.1.1 (parlay 4.0) e.4.2 deprecated identifier comments service properties deprecated in es 202 915-3 version 1.1.1 (parlay 4.0) supported interfaces e.4.3 modified identifier comments service properties modified in es 202 915-3 version 1.1.1 (parlay 4.0) p_service_name property name defined p_service_version property name defined p_service_id property name defined, renamed from service instance id p_service_description property name defined, renamed from service instance description p_product_name property name defined p_product_version property name defined e.4.4 removed identifier comments service properties removed in es 202 915-3 version 1.1.1 (parlay 4.0) e.5 exceptions e.5.1 new identifier comments exceptions added in es 202 915-3 version 1.1.1 (parlay 4.0) p_invalid_addition_to_sag p_invalid_sag_to_service_profile_assignment p_no_acceptable_authentication_mechanism p_no_acceptable_signing_algorithm e.5.2 modified identifier comments exceptions modified in es 202 915-3 version 1.1.1 (parlay 4.0) e.5.3 removed identifier comments exceptions removed in es (.../...) </w:t>
      </w:r>
    </w:p>
    <w:p w:rsidR="00D143FF" w:rsidRDefault="00D143FF" w:rsidP="00D143FF">
      <w:r>
        <w:t>SOURCE: Used in ES 202 915-03 V1.1.1,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data definitions added in es 202 915-4-1 version 1.2.1 (parlay 4.1) data definitions added in es 202 915-4-1 version 1.3.1 (parlay 4.2) data definitions added in es 202 915-4-1 version 1.4.1 (parlay 4.3) e.3.2 modified identifier comments data definitions modified in es 202 915-4-1 version 1.1.1 (parlay 4.0) data definitions modified in es 202 915-4-1 version 1.2.1 (parlay 4.1) data definitions modified in es 202 915-4-1 version 1.3.1 (parlay 4.2) data definitions modified in es 202 915-4-1 version 1.4.1 (parlay 4.3) e.3.3 removed identifier comments data definitions removed in es 202 915-4-1 version 1.1.1 (parlay 4.0) data definitions removed in es 202 915-4-1 version 1.2.1 (parlay 4.1) tpcallchargeorder not used data definitions removed in es 202 915-4-1 version 1.3.1 (parlay 4.2) data definitions removed in es 202 915-4-1 version 1.4.1 (parlay 4.3) e.4 service properties e.4.1 new identifier comments service properties added in es 202 915-4-1 version 1.1.1 (parlay 4.0) service properties added in es 202 915-4-1 version 1.2.1 (parlay 4.1) service properties added in es 202 915-4-1 version 1.3.1 (parlay 4.2) service properties added in es 202 915-4-1 version 1.4.1 (parlay 4.3) e.4.2 deprecated identifier comments (.../...) </w:t>
      </w:r>
    </w:p>
    <w:p w:rsidR="00D143FF" w:rsidRDefault="00D143FF" w:rsidP="00D143FF">
      <w:r>
        <w:t>SOURCE: Used in ES 202 915-0401 V1.4.1,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data definitions added in es 202 915-4-1 version 1.2.1 (parlay 4.1) data definitions added in es 202 915-4-1 version 1.3.1 (parlay 4.2) e.3.2 modified identifier comments data definitions modified in es 202 915-4-1 version 1.1.1 (parlay 4.0) data definitions modified in es 202 915-4-1 version 1.2.1 (parlay 4.1) data definitions modified in es 202 915-4-1 version 1.3.1 (parlay 4.2) e.3.3 removed identifier comments data definitions removed in es 202 915-4-1 version 1.1.1 (parlay 4.0) data definitions removed in es 202 915-4-1 version 1.2.1 (parlay 4.1) tpcallchargeorder not used data definitions removed in es 202 915-4-1 version 1.3.1 (parlay 4.2) e.4 service properties e.4.1 new identifier comments service properties added in es 202 915-4-1 version 1.1.1 (parlay 4.0) service properties added in es 202 915-4-1 version 1.2.1 (parlay 4.1) service properties added in es 202 915-4-1 version 1.3.1 (parlay 4.2) e.4.2 deprecated identifier comments service properties deprecated in es 202 915-4-1 version 1.1.1 (parlay 4.0) service properties deprecated in es 202 915-4-1 version 1.2.1 (parlay 4.1) service properties deprecated in es 202 915-4-1 version 1.3.1 (parlay 4.2) e.4.3 modified identifier comments service properties modified in es 202 915-4-1 (.../...) </w:t>
      </w:r>
    </w:p>
    <w:p w:rsidR="00D143FF" w:rsidRDefault="00D143FF" w:rsidP="00D143FF">
      <w:r>
        <w:t>SOURCE: Used in ES 202 915-0401 V1.3.1,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data definitions added in es 202 915-4-1 version 1.2.1 (parlay 4.1) e.3.2 modified identifier comments data definitions modified in es 202 915-4-1 version 1.1.1 (parlay 4.0) data definitions modified in es 202 915-4-1 version 1.2.1 (parlay 4.1) e.3.3 removed identifier comments data definitions removed in es 202 915-4-1 version 1.1.1 (parlay 4.0) data definitions removed in es 202 915-4-1 version 1.2.1 (parlay 4.1) tpcallchargeorder not used e.4 service properties e.4.1 new identifier comments service properties added in es 202 915-4-1 version 1.1.1 (parlay 4.0) service properties added in es 202 915-4-1 version 1.2.1 (parlay 4.1) e.4.2 deprecated identifier comments service properties deprecated in es 202 915-4-1 version 1.1.1 (parlay 4.0) service properties deprecated in es 202 915-4-1 version 1.2.1 (parlay 4.1) e.4.3 modified identifier comments service properties modified in es 202 915-4-1 version 1.1.1 (parlay 4.0) service properties modified in es 202 915-4-1 version 1.2.1 (parlay 4.1) e.4.4 removed identifier comments service properties removed in es 202 915-4-1 version 1.1.1 (parlay 4.0) service properties removed in es 202 915-4-1 version 1.2.1 (parlay 4.1) e.5 exceptions e.5.1 new identifier comments exceptions added in es 202 915-4-1 version 1.1.1 (.../...) </w:t>
      </w:r>
    </w:p>
    <w:p w:rsidR="00D143FF" w:rsidRDefault="00D143FF" w:rsidP="00D143FF">
      <w:r>
        <w:t>SOURCE: Used in ES 202 915-0401 V1.2.1,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e.3.2 modified identifier comments data definitions modified in es 202 915-4-1 version 1.1.1 (parlay 4.0) e.3.3 removed identifier comments data definitions removed in es 202 915-4-1 version 1.1.1 (parlay 4.0) e.4 service properties e.4.1 new identifier comments service properties added in es 202 915-4-1 version 1.1.1 (parlay 4.0) e.4.2 deprecated identifier comments service properties deprecated in es 202 915-4-1 version 1.1.1 (parlay 4.0) e.4.3 modified identifier comments service properties modified in es 202 915-4-1 version 1.1.1 (parlay 4.0) e.4.4 removed identifier comments service properties removed in es 202 915-4-1 version 1.1.1 (parlay 4.0) e.5 exceptions e.5.1 new identifier comments exceptions added in es 202 915-4-1 version 1.1.1 (parlay 4.0) e.5.2 modified identifier comments exceptions modified in es 202 915-4-1 version 1.1.1 (parlay 4.0) e.5.3 removed identifier comments exceptions removed in es 202 915-4-1 version 1.1.1 (parlay 4.0) e.6 others history document history v1.1.1 november 2002 membership approval procedure mv 20030117: 2002-11-19 to 2003-01-17 v1.1.1 january 2003 publication etsi es 202 915-4-1 v1.1.1 (2003-01) 14 (.../...) </w:t>
      </w:r>
    </w:p>
    <w:p w:rsidR="00D143FF" w:rsidRDefault="00D143FF" w:rsidP="00D143FF">
      <w:r>
        <w:t>SOURCE: Used in ES 202 915-0401 V1.1.1,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data definitions added in es 202 915-4-2 version 1.2.1 (parlay 4.1) data definitions added in es 202 915-4-2 version 1.3.1 (parlay 4.2) data definitions added in es 202 915-4-2 version 1.4.1 (parlay 4.3) e.3.2 modified identifier comments data definitions modified in es 202 915-4-2 version 1.1.1 (parlay 4.0) data definitions modified in es 202 915-4-2 version 1.2.1 (parlay 4.1) tpcalleventcriteriaresult modified to match idl data definitions modified in es 202 915-4-2 version 1.3.1 (parlay 4.2) data definitions modified in es 202 915-4-2 version 1.4.1 (parlay 4.3) e.3.3 removed identifier comments data definitions removed in es 202 915-4-2 version 1.1.1 (parlay 4.0) data definitions removed in es 202 915-4-2 version 1.2.1 (parlay 4.1) data definitions removed in es 202 915-4-2 version 1.3.1 (parlay 4.2) data definitions removed in es 202 915-4-2 version 1.4.1 (parlay 4.3) e.4 service properties e.4.1 new identifier comments service properties added in es 202 915-4-2 version 1.1.1 (parlay 4.0) service properties added in es 202 915-4-2 version 1.2.1 (parlay 4.1) service properties added in es 202 915-4-2 version 1.3.1 (parlay 4.2) p_notification_address_ranges replaces p_triggering_addresses service properties added in es 202 915-4-2 version 1.4.1 (parlay (.../...) </w:t>
      </w:r>
    </w:p>
    <w:p w:rsidR="00D143FF" w:rsidRDefault="00D143FF" w:rsidP="00D143FF">
      <w:r>
        <w:t>SOURCE: Used in ES 202 915-0402 V1.4.1,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data definitions added in es 202 915-4-2 version 1.2.1 (parlay 4.1) data definitions added in es 202 915-4-2 version 1.3.1 (parlay 4.2) e.3.2 modified identifier comments data definitions modified in es 202 915-4-2 version 1.1.1 (parlay 4.0) data definitions modified in es 202 915-4-2 version 1.2.1 (parlay 4.1) tpcalleventcriteriaresult modified to match idl data definitions modified in es 202 915-4-2 version 1.3.1 (parlay 4.2) e.3.3 removed identifier </w:t>
      </w:r>
      <w:r>
        <w:lastRenderedPageBreak/>
        <w:t xml:space="preserve">comments data definitions removed in es 202 915-4-2 version 1.1.1 (parlay 4.0) data definitions removed in es 202 915-4-2 version 1.2.1 (parlay 4.1) data definitions removed in es 202 915-4-2 version 1.3.1 (parlay 4.2) e.4 service properties e.4.1 new identifier comments service properties added in es 202 915-4-2 version 1.1.1 (parlay 4.0) service properties added in es 202 915-4-2 version 1.2.1 (parlay 4.1) service properties added in es 202 915-4-2 version 1.3.1 (parlay 4.2) p_notification_address_ranges replaces p_triggering_addresses e.4.2 deprecated identifier comments service properties deprecated in es 202 915-4-2 version 1.1.1 (parlay 4.0) service properties deprecated in es 202 915-4-2 version 1.2.1 (parlay 4.1) service properties deprecated in es 202 915-4-2 version 1.3.1 (parlay 4.2) p_triggering_addresses replaced by p_notification_address_ranges e.4.3 modified (.../...) </w:t>
      </w:r>
    </w:p>
    <w:p w:rsidR="00D143FF" w:rsidRDefault="00D143FF" w:rsidP="00D143FF">
      <w:r>
        <w:t>SOURCE: Used in ES 202 915-0402 V1.3.1,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data definitions added in es 202 915-4-2 version 1.2.1 (parlay 4.1) e.3.2 modified identifier comments data definitions modified in es 202 915-4-2 version 1.1.1 (parlay 4.0) data definitions modified in es 202 915-4-2 version 1.2.1 (parlay 4.1) tpcalleventcriteriaresult modified to match idl e.3.3 removed identifier comments data definitions removed in es 202 915-4-2 version 1.1.1 (parlay 4.0) data definitions removed in es 202 915-4-2 version 1.2.1 (parlay 4.1) e.4 service properties e.4.1 new identifier comments service properties added in es 202 915-4-2 version 1.1.1 (parlay 4.0) service properties added in es 202 915-4-2 version 1.2.1 (parlay 4.1) e.4.2 deprecated identifier comments service properties deprecated in es 202 915-4-2 version 1.1.1 (parlay 4.0) service properties deprecated in es 202 915-4-2 version 1.2.1 (parlay 4.1) e.4.3 modified identifier comments service properties modified in es 202 915-4-2 version 1.1.1 (parlay 4.0) service properties modified in es 202 915-4-2 version 1.2.1 (parlay 4.1) e.4.4 removed identifier comments service properties removed in es 202 915-4-2 version 1.1.1 (parlay 4.0) service properties removed in es 202 915-4-2 version 1.2.1 (parlay 4.1) e.5 exceptions e.5.1 new identifier comments exceptions added in es 202 915-4-2 (.../...) </w:t>
      </w:r>
    </w:p>
    <w:p w:rsidR="00D143FF" w:rsidRDefault="00D143FF" w:rsidP="00D143FF">
      <w:r>
        <w:t>SOURCE: Used in ES 202 915-0402 V1.2.1,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e.3.2 modified identifier comments data definitions modified in es 202 915-4-2 version 1.1.1 (parlay 4.0) e.3.3 removed identifier comments data definitions removed in es 202 915-4-2 version 1.1.1 (parlay 4.0) e.4 service properties e.4.1 new identifier comments service properties added in es 202 915-4-2 version 1.1.1 (parlay 4.0) e.4.2 deprecated identifier comments service properties deprecated in es 202 915-4-2 version 1.1.1 (parlay 4.0) e.4.3 modified identifier comments service properties modified in es 202 915-4-2 version 1.1.1 (parlay 4.0) e.4.4 removed identifier comments service properties removed in es 202 915-4-2 version 1.1.1 (parlay 4.0) e.5 exceptions e.5.1 new identifier comments exceptions added in es 202 915-4-2 version 1.1.1 (parlay 4.0) e.5.2 modified identifier comments exceptions modified in es 202 915-4-2 version 1.1.1 (parlay 4.0) e.5.3 removed identifier comments exceptions removed in es 202 915-4-2 version 1.1.1 (parlay 4.0) e.6 others history document history v1.1.1 november 2002 membership approval procedure mv 20030117: 2002-11-19 to 2003-01-17 v1.1.1 january 2003 publication etsi es 202 915-4-2 v1.1.1 (2003-01) 46 etsi etsi es 202 915-4-2 v1.1.1 (2003-01) 65 (.../...) </w:t>
      </w:r>
    </w:p>
    <w:p w:rsidR="00D143FF" w:rsidRDefault="00D143FF" w:rsidP="00D143FF">
      <w:r>
        <w:t>SOURCE: Used in ES 202 915-0402 V1.1.1, clause E.3.1</w:t>
      </w:r>
    </w:p>
    <w:p w:rsidR="00D143FF" w:rsidRDefault="00D143FF" w:rsidP="00D143FF"/>
    <w:p w:rsidR="00D143FF" w:rsidRDefault="00D143FF" w:rsidP="00D143FF">
      <w:r>
        <w:t xml:space="preserve">                                                                                                                                                                                                                                                                                                                                                                                                                                                                                                                                                                                                                                                                                                                                                                                                                                                                                                  [warning: there may be more definitions on this page] identifier comments data definitions added in es 202 915-4-3 version 1.1.1 (parlay 4.0) tpcallhighprobabilitycompletion tpnotificationrequestedsetentry tpcarrier tpcarrierset tpcarrierid tpcarrierselectionfield e.3.2 modified identifier comments data definitions modified in es 202 915-4-3 version 1.1.1 (parlay 4.0) tpcallappinfo callhighprobabilitycompletion added callappcarrier added tpcallappinfotype p_call_app_high_probability_completion added p_call_app_carrier added tpreleasecause p_unsupported_media added e.3.3 removed identifier comments data definitions removed in es 202 915-4-3 version 1.1.1 (parlay 4.0) e.4 service properties e.4.1 new identifier comments service properties added in es 202 915-4-3 version 1.1.1 (parlay 4.0) p_high_probability_of_completion p_parallel_initial_routing_requests e.4.2 deprecated identifier comments service properties deprecated in es 202 915-4-3 version 1.1.1 (parlay 4.0) e.4.3 modified identifier comments service properties modified in es 202 915-4-3 version 1.1.1 (parlay 4.0) e.4.4 removed identifier comments service properties removed in es 202 915-4-3 version 1.1.1 (parlay 4.0) p_notification_type not applicable to multi party call control p_media_attach_explicit redundant p_routing_with_callleg_operations redundant e.5 exceptions e.5.1 new identifier comments exceptions added in es 202 915-4-3 version 1.1.1 (parlay 4.0) e.5.2 modified identifier comments exceptions </w:t>
      </w:r>
      <w:r>
        <w:lastRenderedPageBreak/>
        <w:t xml:space="preserve">modified in es 202 915-4-3 version 1.1.1 (parlay 4.0) e.5.3 removed identifier comments exceptions removed in es 202 915-4-3 version 1.1.1 (parlay 4.0) e.6 others history document history v1.1.1 november 2002 membership approval procedure mv 20030117: 2002-11-19 to 2003-01-17 v1.1.1 (.../...) </w:t>
      </w:r>
    </w:p>
    <w:p w:rsidR="00D143FF" w:rsidRDefault="00D143FF" w:rsidP="00D143FF">
      <w:r>
        <w:t>SOURCE: Used in ES 202 915-0403 V1.1.1, clause E.3.1</w:t>
      </w:r>
    </w:p>
    <w:p w:rsidR="00D143FF" w:rsidRDefault="00D143FF" w:rsidP="00D143FF"/>
    <w:p w:rsidR="00D143FF" w:rsidRDefault="00D143FF" w:rsidP="00D143FF">
      <w:r>
        <w:t xml:space="preserve">                                                                                                                                                                                                                                                                                                                                                                                                                                                                                                                                                                                                                                                                                                                                                                                                                                                                                                  [warning: there may be more definitions on this page] identifier comments data definitions added in es 202 915-4-4 version 1.1.1 (parlay 4.0) e.3.2 modified identifier comments data definitions modified in es 202 915-4-4 version 1.1.1 (parlay 4.0) e.3.3 removed identifier comments data definitions removed in es 202 915-4-4 version 1.1.1 (parlay 4.0) e.4 service properties e.4.1 new identifier comments service properties added in es 202 915-4-4 version 1.1.1 (parlay 4.0) e.4.2 deprecated identifier comments service properties deprecated in es 202 915-4-4 version 1.1.1 (parlay 4.0) e.4.3 modified identifier comments service properties modified in es 202 915-4-4 version 1.1.1 (parlay 4.0) e.4.4 removed identifier comments service properties removed in es 202 915-4-4 version 1.1.1 (parlay 4.0) e.5 exceptions e.5.1 new identifier comments exceptions added in es 202 915-4-4 version 1.1.1 (parlay 4.0) e.5.2 modified identifier comments exceptions modified in es 202 915-4-4 version 1.1.1 (parlay 4.0) e.5.3 removed identifier comments exceptions removed in es 202 915-4-4 version 1.1.1 (parlay 4.0) e.6 others history document history v1.1.1 november 2002 membership approval procedure mv 20030117: 2002-11-19 to 2003-01-17 v1.1.1 january 2003 publication etsi es 202 915-4-4 v1.1.1 (2003-01) 31 etsi etsi es 202 915-4-4 v1.1.1 (2003-01) 35 (.../...) </w:t>
      </w:r>
    </w:p>
    <w:p w:rsidR="00D143FF" w:rsidRDefault="00D143FF" w:rsidP="00D143FF">
      <w:r>
        <w:t>SOURCE: Used in ES 202 915-0404 V1.1.1, clause E.3.1</w:t>
      </w:r>
    </w:p>
    <w:p w:rsidR="00D143FF" w:rsidRDefault="00D143FF" w:rsidP="00D143FF"/>
    <w:p w:rsidR="00D143FF" w:rsidRDefault="00D143FF" w:rsidP="00D143FF">
      <w:r>
        <w:t xml:space="preserve">                                                                                                                                                                                                                                                                                                                                                                                                                                                                                                                                                                                                                                                                                                                                                                                                                                                                                                  [warning: there may be more definitions on this page] identifier comments data definitions added in es 202 915-4-5 version 1.1.1 (parlay 4.0) data definitions added in es 202 915-4-5 version 1.2.1 (parlay 4.1) data definitions added in es 202 915-4-5 version 1.3.1 (parlay 4.2) data definitions added in es 202 915-4-5 version 1.4.1 (parlay 4.3) e.3.2 modified identifier comments data definitions modified in es 202 915-4-5 version 1.1.1 (parlay 4.0) data definitions modified in es 202 915-4-5 version 1.2.1 (parlay 4.1) data definitions modified in es 202 915-4-5 version 1.3.1 (parlay 4.2) tpjoineventinfo fields originaldestinationaddress and redirectingaddress deleted data definitions modified in es 202 915-4-5 version 1.4.1 (parlay 4.3) e.3.3 removed identifier comments data definitions removed in es 202 915-4-5 version 1.1.1 (parlay 4.0) data definitions removed in es 202 915-4-5 version 1.2.1 (parlay 4.1) data definitions removed in es 202 915-4-5 version 1.3.1 (parlay 4.2) data definitions removed in es 202 915-4-5 version 1.4.1 (parlay 4.3) e.4 service properties e.4.1 new identifier comments service properties added in es 202 915-4-5 version 1.1.1 (parlay 4.0) service properties added in es 202 915-4-5 version 1.2.1 (parlay 4.1) service properties added in es 202 915-4-5 version 1.3.1 (parlay 4.2) service properties added in es 202 915-4-5 version 1.4.1 (parlay 4.3) e.4.2 (.../...) </w:t>
      </w:r>
    </w:p>
    <w:p w:rsidR="00D143FF" w:rsidRDefault="00D143FF" w:rsidP="00D143FF">
      <w:r>
        <w:t>SOURCE: Used in ES 202 915-0405 V1.4.1, clause E.3.1</w:t>
      </w:r>
    </w:p>
    <w:p w:rsidR="00D143FF" w:rsidRDefault="00D143FF" w:rsidP="00D143FF"/>
    <w:p w:rsidR="00D143FF" w:rsidRDefault="00D143FF" w:rsidP="00D143FF">
      <w:r>
        <w:t xml:space="preserve">                                                                                                                                                                                                                                                                                                                                                                                                                                                                                                                                                                                                                                                                                                                                                                                                                                                                                                  [warning: there may be more definitions on this page] identifier comments data definitions added in es 202 915-4-5 version 1.1.1 (parlay 4.0) data definitions added in es 202 915-4-5 version 1.2.1 (parlay 4.1) data definitions added in es 202 915-4-5 version 1.3.1 (parlay 4.2) e.3.2 modified identifier comments data definitions modified in es 202 915-4-5 version 1.1.1 (parlay 4.0) data definitions modified in es 202 915-4-5 version 1.2.1 (parlay 4.1) data definitions modified in es 202 915-4-5 version 1.3.1 (parlay 4.2) tpjoineventinfo fields originaldestinationaddress and redirectingaddress deleted e.3.3 removed identifier comments data definitions removed in es 202 915-4-5 version 1.1.1 (parlay 4.0) data definitions removed in es 202 915-4-5 version 1.2.1 (parlay 4.1) data definitions removed in es 202 915-4-5 version 1.3.1 (parlay 4.2) e.4 service properties e.4.1 new identifier comments service properties added in es 202 915-4-5 version 1.1.1 (parlay 4.0) service properties added in es 202 915-4-5 version 1.2.1 (parlay 4.1) service properties added in es 202 915-4-5 version 1.3.1 (parlay 4.2) e.4.2 deprecated identifier comments service properties deprecated in es 202 915-4-5 version 1.1.1 (parlay 4.0) service properties deprecated in es 202 915-4-5 version 1.2.1 (parlay 4.1) service properties deprecated in es 202 915-4-5 version 1.3.1 (parlay 4.2) e.4.3 modified identifier comments service properties modified in (.../...) </w:t>
      </w:r>
    </w:p>
    <w:p w:rsidR="00D143FF" w:rsidRDefault="00D143FF" w:rsidP="00D143FF">
      <w:r>
        <w:t>SOURCE: Used in ES 202 915-0405 V1.3.1, clause E.3.1</w:t>
      </w:r>
    </w:p>
    <w:p w:rsidR="00D143FF" w:rsidRDefault="00D143FF" w:rsidP="00D143FF"/>
    <w:p w:rsidR="00D143FF" w:rsidRDefault="00D143FF" w:rsidP="00D143FF">
      <w:r>
        <w:lastRenderedPageBreak/>
        <w:t xml:space="preserve">                                                                                                                                                                                                                                                                                                                                                                                                                                                                                                                                                                                                                                                                                                                                                                                                                                                                                                  [warning: there may be more definitions on this page] identifier comments data definitions added in es 202 915-4-5 version 1.1.1 (parlay 4.0) data definitions added in es 202 915-4-5 version 1.2.1 (parlay 4.1) e.3.2 modified identifier comments data definitions modified in es 202 915-4-5 version 1.1.1 (parlay 4.0) data definitions modified in es 202 915-4-5 version 1.2.1 (parlay 4.1) e.3.3 removed identifier comments data definitions removed in es 202 915-4-5 version 1.1.1 (parlay 4.0) data definitions removed in es 202 915-4-5 version 1.2.1 (parlay 4.1) e.4 service properties e.4.1 new identifier comments service properties added in es 202 915-4-5 version 1.1.1 (parlay 4.0) service properties added in es 202 915-4-5 version 1.2.1 (parlay 4.1) e.4.2 deprecated identifier comments service properties deprecated in es 202 915-4-5 version 1.1.1 (parlay 4.0) service properties deprecated in es 202 915-4-5 version 1.2.1 (parlay 4.1) e.4.3 modified identifier comments service properties modified in es 202 915-4-5 version 1.1.1 (parlay 4.0) service properties modified in es 202 915-4-5 version 1.2.1 (parlay 4.1) e.4.4 removed identifier comments service properties removed in es 202 915-4-5 version 1.1.1 (parlay 4.0) service properties removed in es 202 915-4-5 version 1.2.1 (parlay 4.1) e.5 exceptions e.5.1 new identifier comments exceptions added in es 202 915-4-5 version 1.1.1 (parlay 4.0) exceptions (.../...) </w:t>
      </w:r>
    </w:p>
    <w:p w:rsidR="00D143FF" w:rsidRDefault="00D143FF" w:rsidP="00D143FF">
      <w:r>
        <w:t>SOURCE: Used in ES 202 915-0405 V1.2.1, clause E.3.1</w:t>
      </w:r>
    </w:p>
    <w:p w:rsidR="00D143FF" w:rsidRDefault="00D143FF" w:rsidP="00D143FF"/>
    <w:p w:rsidR="00D143FF" w:rsidRDefault="00D143FF" w:rsidP="00D143FF">
      <w:r>
        <w:t xml:space="preserve">                                                                                                                                                                                                                                                                                                                                                                                                                                                                                                                                                                                                                                                                                                                                                                                                                                                                                                  [warning: there may be more definitions on this page] identifier comments data definitions added in es 202 915-4-5 version 1.1.1 (parlay 4.0) e.3.2 modified identifier comments data definitions modified in es 202 915-4-5 version 1.1.1 (parlay 4.0) e.3.3 removed identifier comments data definitions removed in es 202 915-4-5 version 1.1.1 (parlay 4.0) e.4 service properties e.4.1 new identifier comments service properties added in es 202 915-4-5 version 1.1.1 (parlay 4.0) e.4.2 deprecated identifier comments service properties deprecated in es 202 915-4-5 version 1.1.1 (parlay 4.0) e.4.3 modified identifier comments service properties modified in es 202 915-4-5 version 1.1.1 (parlay 4.0) e.4.4 removed identifier comments service properties removed in es 202 915-4-5 version 1.1.1 (parlay 4.0) e.5 exceptions e.5.1 new identifier comments exceptions added in es 202 915-4-5 version 1.1.1 (parlay 4.0) e.5.2 modified identifier comments exceptions modified in es 202 915-4-5 version 1.1.1 (parlay 4.0) e.5.3 removed identifier comments exceptions removed in es 202 915-4-5 version 1.1.1 (parlay 4.0) e.6 others history document history v1.1.1 november 2002 membership approval procedure mv 20030117: 2002-11-19 to 2003-01-17 v1.1.1 january 2003 publication etsi es 202 915-4-5 v1.1.1 (2003-01) 30 etsi etsi es 202 915-4-5 v1.1.1 (2003-01) 39 (.../...) </w:t>
      </w:r>
    </w:p>
    <w:p w:rsidR="00D143FF" w:rsidRDefault="00D143FF" w:rsidP="00D143FF">
      <w:r>
        <w:t>SOURCE: Used in ES 202 915-0405 V1.1.1,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data definitions added in es 202 915-5 version 1.2.1 (parlay 4.1) tpuieventnotificationinfo data definitions added in es 202 915-5 version 1.3.1 (parlay 4.2) data definitions added in es 202 915-5 version 1.4.1 (parlay 4.3) e.3.2 modified identifier comments data definitions modified in es 202 915-5 version 1.1.1 (parlay 4.0) tpuiinfotype p_ui_info_bin_data added tpuiinfo infobindata added data definitions modified in es 202 915-5 version 1.2.1 (parlay 4.1) data definitions modified in es 202 915-5 version 1.3.1 (parlay 4.2) tpuiinfo infouuencdata, infomimedata, infowavedata and infoaudata fields added tpuiinfotype p_ui_info_uuencoded, p_ui_info_mime, p_ui_wave, p_ui_info_au added data definitions modified in es 202 915-5 version 1.4.1 (parlay 4.3) e.3.3 removed identifier comments data definitions removed in es 202 915-5 version 1.1.1 (parlay 4.0) data definitions removed in es 202 915-5 version 1.2.1 (parlay 4.1) data definitions removed in es 202 915-5 version 1.3.1 (parlay 4.2) data definitions removed in es 202 915-5 version 1.4.1 (parlay 4.3) e.4 service properties e.4.1 new identifier comments service properties added in es 202 915-5 version 1.1.1 (parlay 4.0) service properties added in es 202 915-5 version 1.2.1 (parlay 4.1) service properties added in es 202 915-5 version (.../...) </w:t>
      </w:r>
    </w:p>
    <w:p w:rsidR="00D143FF" w:rsidRDefault="00D143FF" w:rsidP="00D143FF">
      <w:r>
        <w:t>SOURCE: Used in ES 202 915-05 V1.4.1,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data definitions added in es 202 915-5 version 1.2.1 (parlay 4.1) tpuieventnotificationinfo data definitions added in es 202 915-5 version 1.3.1 (parlay 4.2) e.3.2 modified identifier comments data definitions modified in es 202 915-5 version 1.1.1 (parlay 4.0) tpuiinfotype p_ui_info_bin_data added tpuiinfo infobindata added data definitions modified in es 202 915-5 version 1.2.1 (parlay 4.1) data definitions modified in es 202 915-5 version 1.3.1 (parlay 4.2) tpuiinfo infouuencdata, infomimedata, infowavedata and infoaudata fields added tpuiinfotype p_ui_info_uuencoded, p_ui_info_mime, p_ui_wave, p_ui_info_au added e.3.3 removed identifier comments data </w:t>
      </w:r>
      <w:r>
        <w:lastRenderedPageBreak/>
        <w:t xml:space="preserve">definitions removed in es 202 915-5 version 1.1.1 (parlay 4.0) data definitions removed in es 202 915-5 version 1.2.1 (parlay 4.1) data definitions removed in es 202 915-5 version 1.3.1 (parlay 4.2) e.4 service properties e.4.1 new identifier comments service properties added in es 202 915-5 version 1.1.1 (parlay 4.0) service properties added in es 202 915-5 version 1.2.1 (parlay 4.1) service properties added in es 202 915-5 version 1.3.1 (parlay 4.2) p_notification_address_ranges replaces p_triggering_addresses e.4.2 deprecated identifier comments service properties deprecated in es 202 915-5 version 1.1.1 (parlay 4.0) service properties deprecated in es 202 915-5 version 1.2.1 (parlay 4.1) service (.../...) </w:t>
      </w:r>
    </w:p>
    <w:p w:rsidR="00D143FF" w:rsidRDefault="00D143FF" w:rsidP="00D143FF">
      <w:r>
        <w:t>SOURCE: Used in ES 202 915-05 V1.3.1,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data definitions added in es 202 915-5 version 1.2.1 (parlay 4.1) tpuieventnotificationinfo e.3.2 modified identifier comments data definitions modified in es 202 915-5 version 1.1.1 (parlay 4.0) tpuiinfotype p_ui_info_bin_data added tpuiinfo infobindata added data definitions modified in es 202 915-5 version 1.2.1 (parlay 4.1) e.3.3 removed identifier comments data definitions removed in es 202 915-5 version 1.1.1 (parlay 4.0) data definitions removed in es 202 915-5 version 1.2.1 (parlay 4.1) e.4 service properties e.4.1 new identifier comments service properties added in es 202 915-5 version 1.1.1 (parlay 4.0) service properties added in es 202 915-5 version 1.2.1 (parlay 4.1) e.4.2 deprecated identifier comments service properties deprecated in es 202 915-5 version 1.1.1 (parlay 4.0) service properties deprecated in es 202 915-5 version 1.2.1 (parlay 4.1) e.4.3 modified identifier comments service properties modified in es 202 915-5 version 1.1.1 (parlay 4.0) service properties modified in es 202 915-5 version 1.2.1 (parlay 4.1) e.4.4 removed identifier comments service properties removed in es 202 915-5 version 1.1.1 (parlay 4.0) service properties removed in es 202 915-5 version 1.2.1 (parlay 4.1) e.5 exceptions e.5.1 new identifier comments exceptions added in es (.../...) </w:t>
      </w:r>
    </w:p>
    <w:p w:rsidR="00D143FF" w:rsidRDefault="00D143FF" w:rsidP="00D143FF">
      <w:r>
        <w:t>SOURCE: Used in ES 202 915-05 V1.2.1,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e.3.2 modified identifier comments data definitions modified in es 202 915-5 version 1.1.1 (parlay 4.0) tpuiinfotype p_ui_info_bin_data added tpuiinfo infobindata added e.3.3 removed identifier comments data definitions removed in es 202 915-5 version 1.1.1 (parlay 4.0) e.4 service properties e.4.1 new identifier comments service properties added in es 202 915-5 version 1.1.1 (parlay 4.0) e.4.2 depreciated identifier comments service properties depreciated in es 202 915-5 version 1.1.1 (parlay 4.0) e.4.3 modified identifier comments service properties modified in es 202 915-5 version 1.1.1 (parlay 4.0) e.4.4 removed identifier comments service properties removed in es 202 915-5 version 1.1.1 (parlay 4.0) e.5 exceptions e.5.1 new identifier comments exceptions added in es 202 915-5 version 1.1.1 (parlay 4.0) e.5.2 modified identifier comments exceptions modified in es 202 915-5 version 1.1.1 (parlay 4.0) p_id_not_found description updated e.5.3 removed identifier comments exceptions removed in es 202 915-5 version 1.1.1 (parlay 4.0) e.6 others new annex b - wsdl description of (.../...) </w:t>
      </w:r>
    </w:p>
    <w:p w:rsidR="00D143FF" w:rsidRDefault="00D143FF" w:rsidP="00D143FF">
      <w:r>
        <w:t>SOURCE: Used in ES 202 915-05 V1.1.1,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data definitions added in es 202 915-6 version 1.2.1 (parlay 4.1) data definitions added in es 202 915-6 version 1.3.1 (parlay 4.2) data definitions added in es 202 915-6 version 1.4.1 (parlay 4.3) e.3.2 modified identifier comments data definitions modified in es 202 915-6 version 1.1.1 (parlay 4.0) tpmobilitystopassignmentdata field assignmentid has type changed from tpsessionid to tpassignmentid data definitions modified in es 202 915-6 version 1.2.1 (parlay 4.1) data definitions modified in es 202 915-6 version 1.3.1 (parlay 4.2) data definitions modified in es 202 915-6 version 1.4.1 (parlay 4.3) tplocationtrigger units of reportinginterval clarified tplocationresponsetime units of timervalue clarified e.3.3 removed identifier comments data definitions removed in es 202 915-6 version 1.1.1 (parlay 4.0) data definitions removed in es 202 915-6 version 1.2.1 (parlay 4.1) data definitions removed in es 202 915-6 version 1.3.1 (parlay 4.2) data definitions removed in es 202 915-6 version 1.4.1 (parlay 4.3) e.4 service properties e.4.1 new identifier comments service properties added in es 202 915-6 version 1.1.1 (parlay 4.0) service properties added in es 202 915-6 version 1.2.1 (parlay 4.1) service properties added in es 202 915-6 version 1.3.1 (.../...) </w:t>
      </w:r>
    </w:p>
    <w:p w:rsidR="00D143FF" w:rsidRDefault="00D143FF" w:rsidP="00D143FF">
      <w:r>
        <w:t>SOURCE: Used in ES 202 915-06 V1.4.1,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data definitions added in es 202 915-6 version 1.2.1 (parlay 4.1) data definitions added in es 202 915-6 version 1.3.1 (parlay 4.2) e.3.2 modified identifier comments data definitions modified in es 202 915-6 version 1.1.1 (parlay 4.0) tpmobilitystopassignmentdata field assignmentid has type changed from tpsessionid to tpassignmentid data definitions modified in es 202 915-6 version 1.2.1 (parlay 4.1) data definitions modified in es 202 915-6 version 1.3.1 (parlay 4.2) e.3.3 removed identifier comments data definitions removed in es 202 915-6 version 1.1.1 (parlay 4.0) data definitions removed in es 202 915-6 version 1.2.1 (parlay 4.1) data definitions removed in es 202 915-6 version 1.3.1 (parlay 4.2) e.4 service properties e.4.1 new identifier comments service properties added in es 202 915-6 version 1.1.1 (parlay 4.0) service properties added in es 202 915-6 version 1.2.1 (parlay 4.1) service properties added in es 202 915-6 version 1.3.1 (parlay 4.2) e.4.2 deprecated identifier comments service properties deprecated in es 202 915-6 version 1.1.1 (parlay 4.0) service properties deprecated in es 202 915-6 version 1.2.1 (parlay 4.1) service properties deprecated in es 202 915-6 version 1.3.1 (parlay 4.2) e.4.3 modified identifier comments (.../...) </w:t>
      </w:r>
    </w:p>
    <w:p w:rsidR="00D143FF" w:rsidRDefault="00D143FF" w:rsidP="00D143FF">
      <w:r>
        <w:t>SOURCE: Used in ES 202 915-06 V1.3.1,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data definitions added in es 202 915-6 version 1.2.1 (parlay 4.1) e.3.2 modified identifier comments data definitions modified in es 202 915-6 version 1.1.1 (parlay 4.0) tpmobilitystopassignmentdata field assignmentid has type changed from tpsessionid to tpassignmentid data definitions modified in es 202 915-6 version 1.2.1 (parlay 4.1) e.3.3 removed identifier comments data definitions removed in es 202 915-6 version 1.1.1 (parlay 4.0) data definitions removed in es 202 915-6 version 1.2.1 (parlay 4.1) e.4 service properties e.4.1 new identifier comments service properties added in es 202 915-6 version 1.1.1 (parlay 4.0) service properties added in es 202 915-6 version 1.2.1 (parlay 4.1) e.4.2 deprecated identifier comments service properties deprecated in es 202 915-6 version 1.1.1 (parlay 4.0) service properties deprecated in es 202 915-6 version 1.2.1 (parlay 4.1) e.4.3 modified identifier comments service properties modified in es 202 915-6 version 1.1.1 (parlay 4.0) service properties modified in es 202 915-6 version 1.2.1 (parlay 4.1) e.4.4 removed identifier comments service properties removed in es 202 915-6 version 1.1.1 (parlay 4.0) service properties removed in es 202 915-6 version 1.2.1 (parlay 4.1) e.5 exceptions e.5.1 new identifier comments exceptions (.../...) </w:t>
      </w:r>
    </w:p>
    <w:p w:rsidR="00D143FF" w:rsidRDefault="00D143FF" w:rsidP="00D143FF">
      <w:r>
        <w:t>SOURCE: Used in ES 202 915-06 V1.2.1,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e.3.2 modified identifier comments data definitions modified in es 202 915-6 version 1.1.1 (parlay 4.0) tpmobilitystopassignmentdata field assignmentid has type changed from tpsessionid to tpassignmentid e.3.3 removed identifier comments data definitions removed in es 202 915-6 version 1.1.1 (parlay 4.0) e.4 service properties e.4.1 new identifier comments service properties added in es 202 915-6 version 1.1.1 (parlay 4.0) e.4.2 deprecated identifier comments service properties deprecated in es 202 915-6 version 1.1.1 (parlay 4.0) e.4.3 modified identifier comments service properties modified in es 202 915-6 version 1.1.1 (parlay 4.0) e.4.4 removed identifier comments service properties removed in es 202 915-6 version 1.1.1 (parlay 4.0) e.5 exceptions e.5.1 new identifier comments exceptions added in es 202 915-6 version 1.1.1 (parlay 4.0) e.5.2 modified identifier comments exceptions modified in es 202 915-6 version 1.1.1 (parlay 4.0) e.5.3 removed identifier comments exceptions removed in es 202 915-6 version 1.1.1 (parlay 4.0) e.6 others history document history v1.1.1 november 2002 membership approval procedure mv 20030117: 2002-11-19 to 2003-01-17 v1.1.1 january 2003 publication etsi es 202 915-6 v1.1.1 (2003-01) 50 (.../...) </w:t>
      </w:r>
    </w:p>
    <w:p w:rsidR="00D143FF" w:rsidRDefault="00D143FF" w:rsidP="00D143FF">
      <w:r>
        <w:t>SOURCE: Used in ES 202 915-06 V1.1.1, clause E.3.1</w:t>
      </w:r>
    </w:p>
    <w:p w:rsidR="00D143FF" w:rsidRDefault="00D143FF" w:rsidP="00D143FF"/>
    <w:p w:rsidR="00D143FF" w:rsidRDefault="00D143FF" w:rsidP="00D143FF">
      <w:r>
        <w:t xml:space="preserve">                                                                                                                                                                                                                                                                                                                                                                                                                                                                                                                                                                                                                                                                                                                                                                                                                                                                                                  [warning: there may be more definitions on this page] identifier comments data definitions added in es 202 915-7 version 1.1.1 (parlay 4.0) tpterminalcapabilitychangecriteria tpterminalcapabilityscopetype tpterminalcapabilityscope d.3.2 modified identifier comments data definitions modified in es 202 915-7 version 1.1.1 (parlay 4.0) tpterminalcapabilitieserror extended with p_termcap_info_unavailable d.3.3 removed identifier comments data definitions removed in es 202 915-7 version 1.1.1 (parlay 4.0) d.4 service properties d.4.1 new identifier comments service properties added in es 202 915-7 version 1.1.1 (parlay 4.0) p_triggered_reporting_supported d.4.2 deprecated </w:t>
      </w:r>
      <w:r>
        <w:lastRenderedPageBreak/>
        <w:t xml:space="preserve">identifier comments service properties deprecated in es 202 915-7 version 1.1.1 (parlay 4.0) d.4.3 modified identifier comments service properties modified in es 202 915-7 version 1.1.1 (parlay 4.0) d.4.4 removed identifier comments service properties removed in es 202 915-7 version 1.1.1 (parlay 4.0) d.5 exceptions d.5.1 new identifier comments exceptions added in es 202 915-7 version 1.1.1 (parlay 4.0) d.5.2 modified identifier comments exceptions modified in es 202 915-7 version 1.1.1 (parlay 4.0) d.5.3 removed identifier comments exceptions removed in es 202 915-7 version 1.1.1 (parlay 4.0) d.6 others history document history v1.1.1 november 2002 membership approval procedure mv 20030117: 2002-11-19 to 2003-01-17 v1.1.1 january 2003 publication etsi es 202 915-7 v1.1.1 (2003-01) 25 (.../...) </w:t>
      </w:r>
    </w:p>
    <w:p w:rsidR="00D143FF" w:rsidRDefault="00D143FF" w:rsidP="00D143FF">
      <w:r>
        <w:t>SOURCE: Used in ES 202 915-07 V1.1.1, clause D.3.1</w:t>
      </w:r>
    </w:p>
    <w:p w:rsidR="00D143FF" w:rsidRDefault="00D143FF" w:rsidP="00D143FF"/>
    <w:p w:rsidR="00D143FF" w:rsidRDefault="00D143FF" w:rsidP="00D143FF">
      <w:r>
        <w:t xml:space="preserve">                                                                                                                                                                                                                                                                                                                                                                                                                                                                                                                                                                                                                                                                                                                                                                                                                                                                                                  [warning: there may be more definitions on this page] identifier comments data definitions added in es 202 915-8 version 1.1.1 (parlay 4.0) tpdatasessioneventcriteriaresult tpdatasessioneventcriteriaresultset d.3.2 modified identifier comments data definitions modified in es 202 915-8 version 1.1.1 (parlay 4.0) d.3.3 removed identifier comments data definitions removed in es 202 915-8 version 1.1.1 (parlay 4.0) d.4 service properties d.4.1 new identifier comments service properties added in es 202 915-8 version 1.1.1 (parlay 4.0) d.4.2 deprecated identifier comments service properties deprecated in es 202 915-8 version 1.1.1 (parlay 4.0) d.4.3 modified identifier comments service properties modified in es 202 915-8 version 1.1.1 (parlay 4.0) d.4.4 removed identifier comments service properties removed in es 202 915-8 version 1.1.1 (parlay 4.0) d.5 exceptions d.5.1 new identifier comments exceptions added in es 202 915-8 version 1.1.1 (parlay 4.0) d.5.2 modified identifier comments exceptions modified in es 202 915-8 version 1.1.1 (parlay 4.0) d.5.3 removed identifier comments exceptions removed in es 202 915-8 version 1.1.1 (parlay 4.0) p_service_information_missing p_service_fault_encountered d.6 others history document history v1.1.1 november 2002 membership approval procedure mv 20030117: 2002-11-19 to 2003-01-17 v1.1.1 january 2003 publication etsi es 202 915-8 v1.1.1 (2003-01) 24 (.../...) </w:t>
      </w:r>
    </w:p>
    <w:p w:rsidR="00D143FF" w:rsidRDefault="00D143FF" w:rsidP="00D143FF">
      <w:r>
        <w:t>SOURCE: Used in ES 202 915-08 V1.1.1, clause D.3.1</w:t>
      </w:r>
    </w:p>
    <w:p w:rsidR="00D143FF" w:rsidRDefault="00D143FF" w:rsidP="00D143FF"/>
    <w:p w:rsidR="00D143FF" w:rsidRDefault="00D143FF" w:rsidP="00D143FF">
      <w:r>
        <w:t xml:space="preserve">                                                                                                                                                                                                                                                                                                                                                                                                                                                                                                                                                                                                                                                                                                                                                                                                                                                                                                  [warning: there may be more definitions on this page] identifier comments data definitions added in es 202 915-9 version 1.1.1 (parlay 4.0) c.3.2 modified identifier comments data definitions modified in es 202 915-9 version 1.1.1 (parlay 4.0) c.3.3 removed identifier comments data definitions removed in es 202 915-9 version 1.1.1 (parlay 4.0) c.4 service properties c.4.1 new identifier comments service properties added in es 202 915-9 version 1.1.1 (parlay 4.0) c.4.2 deprecated identifier comments service properties deprecated in es 202 915-9 version 1.1.1 (parlay 4.0) c.4.3 modified identifier comments service properties modified in es 202 915-9 version 1.1.1 (parlay 4.0) c.4.4 removed identifier comments service properties removed in es 202 915-9 version 1.1.1 (parlay 4.0) c.5 exceptions c.5.1 new identifier comments exceptions added in es 202 915-9 version 1.1.1 (parlay 4.0) c.5.2 modified identifier comments exceptions modified in es 202 915-9 version 1.1.1 (parlay 4.0) c.5.3 removed identifier comments exceptions removed in es 202 915-9 version 1.1.1 (parlay 4.0) c.6 others history document history v1.1.1 november 2002 membership approval procedure mv 20030117: 2002-11-19 to 2003-01-17 v1.1.1 january 2003 publication etsi es 202 915-9 v1.1.1 (2003-01) 28 etsi etsi es 202 915-9 v1.1.1 (2003-01) 41 (.../...) </w:t>
      </w:r>
    </w:p>
    <w:p w:rsidR="00D143FF" w:rsidRDefault="00D143FF" w:rsidP="00D143FF">
      <w:r>
        <w:t>SOURCE: Used in ES 202 915-09 V1.1.1, clause C.3.1</w:t>
      </w:r>
    </w:p>
    <w:p w:rsidR="00D143FF" w:rsidRDefault="00D143FF" w:rsidP="00D143FF"/>
    <w:p w:rsidR="00D143FF" w:rsidRDefault="00D143FF" w:rsidP="00D143FF">
      <w:r>
        <w:t xml:space="preserve">                                                                                                                                                                                                                                                                                                                                                                                                                                                                                                                                                                                                                                                                                                                                                                                                                                                                                                  [warning: there may be more definitions on this page] identifier comments data definitions added in es 202 915-9 version 1.1.1 (parlay 4.0) data definitions added in es 202 915-9 version 1.2.1 (parlay 4.2) d.3.2 modified identifier comments data definitions modified in es 202 915-9 version 1.1.1 (parlay 4.0) data definitions modified in es 202 915-9 version 1.2.1 (parlay 4.2) d.3.3 removed identifier comments data definitions removed in es 202 915-9 version 1.1.1 (parlay 4.0) data definitions removed in es 202 915-9 version 1.2.1 (parlay 4.2) d.4 service properties d.4.1 new identifier comments service properties added in es 202 915-9 version 1.1.1 (parlay 4.0) service properties added in es 202 915-9 version 1.2.1 (parlay 4.2) d.4.2 deprecated identifier comments service properties deprecated in es 202 915-9 version 1.1.1 (parlay 4.0) service properties deprecated in es 202 915-9 version 1.2.1 (parlay 4.2) d.4.3 modified identifier comments service properties modified in es 202 915-9 version 1.1.1 (parlay 4.0) service properties modified in es 202 915-9 version 1.2.1 (parlay 4.2) d.4.4 removed identifier comments service properties removed in es 202 915-9 version 1.1.1 (parlay 4.0) service properties removed in es 202 915-9 version 1.2.1 (parlay 4.2) d.5 exceptions d.5.1 new identifier comments exceptions added in es 202 915-9 version 1.1.1 (parlay 4.0) exceptions (.../...) </w:t>
      </w:r>
    </w:p>
    <w:p w:rsidR="00D143FF" w:rsidRDefault="00D143FF" w:rsidP="00D143FF">
      <w:r>
        <w:t>SOURCE: Used in ES 202 915-09 V1.2.1, clause D.3.1</w:t>
      </w:r>
    </w:p>
    <w:p w:rsidR="00D143FF" w:rsidRDefault="00D143FF" w:rsidP="00D143FF"/>
    <w:p w:rsidR="00D143FF" w:rsidRDefault="00D143FF" w:rsidP="00D143FF">
      <w:r>
        <w:t xml:space="preserve">                                                                                                                                                                                                                                                                                                                                                                                                                                                                                                                                                                                                                                                                                                                                                                                                                                                                                                  [warning: there may be more definitions on this page] identifier comments data definitions added in es 202 915-9 version 1.1.1 (parlay 4.0) data definitions added in es 202 915-9 version 1.2.1 (parlay 4.2) data definitions added in es 202 915-9 version 1.3.1 (parlay 4.3) d.3.2 modified identifier comments data definitions modified in es 202 915-9 version 1.1.1 (parlay 4.0) data definitions modified in es 202 915-9 version 1.2.1 (parlay 4.2) data definitions modified in es 202 915-9 version 1.3.1 (parlay 4.3) d.3.3 removed identifier comments data definitions removed in es 202 915-9 version 1.1.1 (parlay 4.0) data definitions removed in es 202 915-9 version 1.2.1 (parlay 4.2) data definitions removed in es 202 915-9 version 1.3.1 (parlay 4.3) d.4 service properties d.4.1 new identifier comments service properties added in es 202 915-9 version 1.1.1 (parlay 4.0) service properties added in es 202 915-9 version 1.2.1 (parlay 4.2) service properties added in es 202 915-9 version 1.3.1 (parlay 4.3) d.4.2 deprecated identifier comments service properties deprecated in es 202 915-9 version 1.1.1 (parlay 4.0) service properties deprecated in es 202 915-9 version 1.2.1 (parlay 4.2) service properties deprecated in es 202 915-9 version 1.3.1 (parlay 4.3) d.4.3 modified identifier comments service properties modified in es 202 915-9 version 1.1.1 (parlay (.../...) </w:t>
      </w:r>
    </w:p>
    <w:p w:rsidR="00D143FF" w:rsidRDefault="00D143FF" w:rsidP="00D143FF">
      <w:r>
        <w:t>SOURCE: Used in ES 202 915-09 V1.3.1, clause D.3.1</w:t>
      </w:r>
    </w:p>
    <w:p w:rsidR="00D143FF" w:rsidRDefault="00D143FF" w:rsidP="00D143FF"/>
    <w:p w:rsidR="00D143FF" w:rsidRDefault="00D143FF" w:rsidP="00D143FF">
      <w:r>
        <w:t xml:space="preserve">                                                                                                                                                                                                                                                                                                                                                                                                                                                                                                                                                                                                                                                                                                                                                                                                                                                                                                  [warning: there may be more definitions on this page] identifier comments data definitions added in es 203 915-10 version 1.1.1 (parlay 5.0) d.3.2 modified identifier comments data definitions modified in es 203 915-10 version 1.1.1 (parlay 5.0) d.3.3 removed identifier comments data definitions removed in es 203 915-10 version 1.1.1 (parlay 5.0) d.4 service properties d.4.1 new identifier comments service properties added in es 203 915-10 version 1.1.1 (parlay 5.0) d.4.2 deprecated identifier comments service properties deprecated in es 203 915-10 version 1.1.1 (parlay 5.0) d.4.3 modified identifier comments service properties modified in es 203 915-10 version 1.1.1 (parlay 5.0) d.4.4 removed identifier comments service properties removed in es 203 915-10 version 1.1.1 (parlay 5.0) d.5 exceptions d.5.1 new identifier comments exceptions added in es 203 915-10 version 1.1.1 (parlay 5.0) d.5.2 modified identifier comments exceptions modified in es 203 915-10 version 1.1.1 (parlay 5.0) d.5.3 removed identifier comments exceptions removed in es 203 915-10 version 1.1.1 (parlay 5.0) d.6 others (.../...) </w:t>
      </w:r>
    </w:p>
    <w:p w:rsidR="00D143FF" w:rsidRDefault="00D143FF" w:rsidP="00D143FF">
      <w:r>
        <w:t>SOURCE: Used in ES 203 915-10 V1.1.1, clause D.3.1</w:t>
      </w:r>
    </w:p>
    <w:p w:rsidR="00D143FF" w:rsidRDefault="00D143FF" w:rsidP="00D143FF"/>
    <w:p w:rsidR="00D143FF" w:rsidRDefault="00D143FF" w:rsidP="00D143FF">
      <w:r>
        <w:t xml:space="preserve">                                                                                                                                                                                                                                                                                                                                                                                                                                                                                                                                                                                                                                                                                                                                                                                                                                                                                                  [warning: there may be more definitions on this page] identifier comments data definitions added in es 203 915-10 version 1.1.1 (parlay 5.0) data definitions added in es 203 915-10 version 1.2.1 (parlay 5.1) d.3.2 modified identifier comments data definitions modified in es 203 915-10 version 1.1.1 (parlay 5.0) data definitions modified in es 203 915-10 version 1.2.1 (parlay 5.1) d.3.3 removed identifier comments data definitions removed in es 203 915-10 version 1.1.1 (parlay 5.0) data definitions removed in es 203 915-10 version 1.2.1 (parlay 5.1) d.4 service properties d.4.1 new identifier comments service properties added in es 203 915-10 version 1.1.1 (parlay 5.0) service properties added in es 203 915-10 version 1.2.1 (parlay 5.1) d.4.2 deprecated identifier comments service properties deprecated in es 203 915-10 version 1.1.1 (parlay 5.0) service properties deprecated in es 203 915-10 version 1.2.1 (parlay 5.1) d.4.3 modified identifier comments service properties modified in es 203 915-10 version 1.1.1 (parlay 5.0) service properties modified in es 203 915-10 version 1.2.1 (parlay 5.1) d.4.4 removed identifier comments service properties removed in es 203 915-10 version 1.1.1 (parlay 5.0) service properties removed in es 203 915-10 version 1.2.1 (parlay 5.1) d.5 exceptions d.5.1 new identifier comments exceptions added in es 203 915-10 version 1.1.1 (parlay 5.0) exceptions (.../...) </w:t>
      </w:r>
    </w:p>
    <w:p w:rsidR="00D143FF" w:rsidRDefault="00D143FF" w:rsidP="00D143FF">
      <w:r>
        <w:t>SOURCE: Used in ES 203 915-10 V1.2.1, clause D.3.1</w:t>
      </w:r>
    </w:p>
    <w:p w:rsidR="00D143FF" w:rsidRDefault="00D143FF" w:rsidP="00D143FF"/>
    <w:p w:rsidR="00D143FF" w:rsidRDefault="00D143FF" w:rsidP="00D143FF">
      <w:r>
        <w:t xml:space="preserve">                                                                                                                                                                                                                                                                                                                                                                                                                                                                                                                                                                                                                                                                                                                                                                                                                                                                                                  [warning: there may be more definitions on this page] identifier comments data definitions added in es 203 915-14 version 1.1.1 (parlay 5.0) data definitions added in es 203 915-14 version 1.2.1 (parlay 5.1) g.3.2 modified identifier comments data definitions modified in es 203 915-14 version 1.1.1 (parlay 5.0) data definitions modified in es 203 915-14 version 1.2.1 (parlay 5.1) g.3.3 removed identifier comments data definitions removed in es 203 915-14 version 1.1.1 (parlay 5.0) data definitions removed in es 203 915-14 version 1.2.1 (parlay 5.1) g.4 service properties g.4.1 new identifier comments service properties added in es 203 915-14 version 1.1.1 (parlay 5.0) service properties added in es 203 915-14 version 1.2.1 (parlay 5.1) g.4.2 deprecated identifier comments service properties deprecated in es 203 915-14 version 1.1.1 (parlay 5.0) service properties deprecated in es 203 915-14 version 1.2.1 (parlay 5.1) g.4.3 modified identifier comments service properties modified in es 203 915-14 version 1.1.1 (parlay 5.0) service properties modified </w:t>
      </w:r>
      <w:r>
        <w:lastRenderedPageBreak/>
        <w:t xml:space="preserve">in es 203 915-14 version 1.2.1 (parlay 5.1) g.4.4 removed identifier comments service properties removed in es 203 915-14 version 1.1.1 (parlay 5.0) service properties removed in es 203 915-14 version 1.2.1 (parlay 5.1) g.5 exceptions g.5.1 new identifier comments exceptions added in es 203 915-14 version 1.1.1 (parlay 5.0) exceptions (.../...) </w:t>
      </w:r>
    </w:p>
    <w:p w:rsidR="00D143FF" w:rsidRDefault="00D143FF" w:rsidP="00D143FF">
      <w:r>
        <w:t>SOURCE: Used in ES 203 915-14 V1.2.1, clause G.3.1</w:t>
      </w:r>
    </w:p>
    <w:p w:rsidR="00D143FF" w:rsidRDefault="00D143FF" w:rsidP="00D143FF"/>
    <w:p w:rsidR="00D143FF" w:rsidRDefault="00D143FF" w:rsidP="00D143FF">
      <w:r>
        <w:t xml:space="preserve">                                                                                                                                                                                                                                                                                                                                                                                                                                                                                                                                                                                                                                                                                                                                                                                                                                                                                                  [warning: there may be more definitions on this page] identifier comments data definitions added in es 203 915-15 version 1.1.1 (parlay 5.0) data definitions added in es 203 915-15 version 1.2.1 (parlay 5.1) data definitions added in es 203 915-15 version 1.3.1 (parlay 5.2) tpnewmessagestatusreportarrivedinfo f.3.2 modified identifier comments data definitions modified in es 203 915-15 version 1.1.1 (parlay 5.0) data definitions modified in es 203 915-15 version 1.2.1 (parlay 5.1) tpmessagetreatment default dummy element added in idl data definitions modified in es 203 915-15 version 1.3.1 (parlay 5.2) tpmessagingeventname p_event_msg_status_report_arrived added tpmessagingeventcriteria eventnewmessagestatusreportarrived added tpmessagingeventinfo eventnewmessagestatusreportarrived added f.3.3 removed identifier comments data definitions removed in es 203 915-15 version 1.1.1 (parlay 5.0) data definitions removed in es 203 915-15 version 1.2.1 (parlay 5.1) data definitions removed in es 203 915-15 version 1.3.1 (parlay 5.2) f.4 service properties f.4.1 new identifier comments service properties added in es 203 915-15 version 1.1.1 (parlay 5.0) service properties added in es 203 915-15 version 1.2.1 (parlay 5.1) service properties added in es 203 915-15 version 1.3.1 (parlay 5.2) f.4.2 deprecated identifier comments service properties deprecated in es 203 915-15 version 1.1.1 (parlay 5.0) service properties deprecated in es 203 915-15 version 1.2.1 (parlay 5.1) service properties deprecated in es 203 915-15 version (.../...) </w:t>
      </w:r>
    </w:p>
    <w:p w:rsidR="00D143FF" w:rsidRDefault="00D143FF" w:rsidP="00D143FF">
      <w:r>
        <w:t>SOURCE: Used in ES 203 915-15 V1.3.1, clause F.3.1</w:t>
      </w:r>
    </w:p>
    <w:p w:rsidR="00D143FF" w:rsidRDefault="00D143FF" w:rsidP="00D143FF"/>
    <w:p w:rsidR="00D143FF" w:rsidRDefault="00D143FF" w:rsidP="00D143FF">
      <w:r>
        <w:t xml:space="preserve">                                                                                                                                                                                                                                                                                                                                                                                                                                                                                                                                                                                                                                                                                                                                                                                                                                                                                                  [warning: there may be more definitions on this page] identifier comments data definitions added in es 203 915-15 version 1.1.1 (parlay 5.0) data definitions added in es 203 915-15 version 1.2.1 (parlay 5.1) e.3.2 modified identifier comments data definitions modified in es 203 915-15 version 1.1.1 (parlay 5.0) data definitions modified in es 203 915-15 version 1.2.1 (parlay 5.1) tpmessagetreatment default dummy element added in idl e.3.3 removed identifier comments data definitions removed in es 203 915-15 version 1.1.1 (parlay 5.0) data definitions removed in es 203 915-15 version 1.2.1 (parlay 5.1) e.4 service properties e.4.1 new identifier comments service properties added in es 203 915-15 version 1.1.1 (parlay 5.0) service properties added in es 203 915-15 version 1.2.1 (parlay 5.1) e.4.2 deprecated identifier comments service properties deprecated in es 203 915-15 version 1.1.1 (parlay 5.0) service properties deprecated in es 203 915-15 version 1.2.1 (parlay 5.1) e.4.3 modified identifier comments service properties modified in es 203 915-15 version 1.1.1 (parlay 5.0) service properties modified in es 203 915-15 version 1.2.1 (parlay 5.1) e.4.4 removed identifier comments service properties removed in es 203 915-15 version 1.1.1 (parlay 5.0) service properties removed in es 203 915-15 version 1.2.1 (parlay 5.1) e.5 exceptions e.5.1 new identifier comments exceptions added in es (.../...) </w:t>
      </w:r>
    </w:p>
    <w:p w:rsidR="00D143FF" w:rsidRDefault="00D143FF" w:rsidP="00D143FF">
      <w:r>
        <w:t>SOURCE: Used in ES 203 915-15 V1.2.1, clause E.3.1</w:t>
      </w:r>
    </w:p>
    <w:p w:rsidR="00D143FF" w:rsidRDefault="00D143FF" w:rsidP="00D143FF"/>
    <w:p w:rsidR="00D143FF" w:rsidRDefault="00D143FF" w:rsidP="00D143FF">
      <w:r>
        <w:t xml:space="preserve">                                                                                                                                                                                                                                                                                                                                                                                                                                                                                                                                                                                                                                                                                                                                                                                                                                                                                                  [warning: there may be more definitions on this page] identifier comments data definitions added in es 203 915-15 version 1.1.1 (parlay 5.0) e.3.2 modified identifier comments data definitions modified in es 203 915-15 version 1.1.1 (parlay 5.0) e.3.3 removed identifier comments data definitions removed in es 203 915-15 version 1.1.1 (parlay 5.0) e.4 service properties e.4.1 new identifier comments service properties added in es 203 915-15 version 1.1.1 (parlay 5.0) e.4.2 deprecated identifier comments service properties deprecated in es 203 915-15 version 1.1.1 (parlay 5.0) e.4.3 modified identifier comments service properties modified in es 203 915-15 version 1.1.1 (parlay 5.0) e.4.4 removed identifier comments service properties removed in es 203 915-15 version 1.1.1 (parlay 5.0) e.5 exceptions e.5.1 new identifier comments exceptions added in es 203 915-15 version 1.1.1 (parlay 5.0) e.5.2 modified identifier comments exceptions modified in es 203 915-15 version 1.1.1 (parlay 5.0) e.5.3 removed identifier comments exceptions removed in es 203 915-15 version 1.1.1 (parlay 5.0) e.6 others (.../...) </w:t>
      </w:r>
    </w:p>
    <w:p w:rsidR="00D143FF" w:rsidRDefault="00D143FF" w:rsidP="00D143FF">
      <w:r>
        <w:t>SOURCE: Used in ES 203 915-15 V1.1.1, clause E.3.1</w:t>
      </w:r>
    </w:p>
    <w:p w:rsidR="00D143FF" w:rsidRDefault="00D143FF" w:rsidP="00D143FF"/>
    <w:p w:rsidR="00D143FF" w:rsidRDefault="00D143FF" w:rsidP="00D143FF">
      <w:r>
        <w:lastRenderedPageBreak/>
        <w:t xml:space="preserve">                                                                                                                                                                                                                                                                                                                                                                                                                                                                                                                                                                                                                                                                                                                                                                                                                                                                                                  [warning: there may be more definitions on this page] identifier comments data definitions added in es 203 915-2 version 1.1.1 (parlay 5.0) data definitions added in es 203 915-2 version 1.2.1 (parlay 5.1) data definitions added in es 203 915-2 version 1.3.1 (parlay 5.2) f.1.2 modified identifier comments data definitions modified in es 203 915-2 version 1.1.1 (parlay 5.0) tpsimpleattributevalue fixedvalue deleted tpsimpleattributetypeinfo p_fixed deleted data definitions modified in es 203 915-2 version 1.2.1 (parlay 5.1) tpaddressplan enumeration values corrected in j2se code in addressplan.java data definitions modified in es 203 915-2 version 1.3.1 (parlay 5.2) tpaddressrange use of regular expressions permitted f.1.3 removed identifier comments data definitions removed in es 203 915-2 version 1.1.1 (parlay 5.0) tpfixed data definitions removed in es 203 915-2 version 1.2.1 (parlay 5.1) data definitions removed in es 203 915-2 version 1.3.1 (parlay 5.2) f.2 exceptions f.2.1 new identifier comments exceptions added in es 203 915-2 version 1.1.1 (parlay 5.0) exceptions added in es 203 915-2 version 1.2.1 (parlay 5.1) exception hierarchy updated exceptions added in es 203 915-2 version 1.3.1 (parlay 5.2) p_policy_violation part of tp_common_exceptions f.2.2 modified identifier comments exceptions modified in es 203 915-2 version 1.1.1 (parlay 5.0) exceptions modified in es 203 915-2 version 1.2.1 (parlay 5.1) exceptions modified (.../...) </w:t>
      </w:r>
    </w:p>
    <w:p w:rsidR="00D143FF" w:rsidRDefault="00D143FF" w:rsidP="00D143FF">
      <w:r>
        <w:t>SOURCE: Used in ES 203 915-02 V1.3.1, clause F.1.1</w:t>
      </w:r>
    </w:p>
    <w:p w:rsidR="00D143FF" w:rsidRDefault="00D143FF" w:rsidP="00D143FF"/>
    <w:p w:rsidR="00D143FF" w:rsidRDefault="00D143FF" w:rsidP="00D143FF">
      <w:r>
        <w:t xml:space="preserve">                                                                                                                                                                                                                                                                                                                                                                                                                                                                                                                                                                                                                                                                                                                                                                                                                                                                                                  [warning: there may be more definitions on this page] identifier comments data definitions added in es 203 915-2 version 1.1.1 (parlay 5.0) data definitions added in es 203 915-2 version 1.2.1 (parlay 5.1) f.1.2 modified identifier comments data definitions modified in es 203 915-2 version 1.1.1 (parlay 5.0) tpsimpleattributevalue fixedvalue deleted tpsimpleattributetypeinfo p_fixed deleted data definitions modified in es 203 915-2 version 1.2.1 (parlay 5.1) tpaddressplan enumeration values corrected in j2se code in addressplan.java f.1.3 removed identifier comments data definitions removed in es 203 915-2 version 1.1.1 (parlay 5.0) tpfixed data definitions removed in es 203 915-2 version 1.2.1 (parlay 5.1) f.2 exceptions f.2.1 new identifier comments exceptions added in es 203 915-2 version 1.1.1 (parlay 5.0) exceptions added in es 203 915-2 version 1.2.1 (parlay 5.1) exception hierarchy updated f.2.2 modified identifier comments exceptions modified in es 203 915-2 version 1.1.1 (parlay 5.0) exceptions modified in es 203 915-2 version 1.2.1 (parlay 5.1) f.2.3 removed identifier comments exceptions removed in es 203 915-2 version 1.1.1 (parlay 5.0) exceptions removed in es 203 915-2 version 1.2.1 (parlay 5.1) f.3 others es 203 915-2 v1.2.1: wsdl code reworked and replaced in annex (.../...) </w:t>
      </w:r>
    </w:p>
    <w:p w:rsidR="00D143FF" w:rsidRDefault="00D143FF" w:rsidP="00D143FF">
      <w:r>
        <w:t>SOURCE: Used in ES 203 915-02 V1.2.1, clause F.1.1</w:t>
      </w:r>
    </w:p>
    <w:p w:rsidR="00D143FF" w:rsidRDefault="00D143FF" w:rsidP="00D143FF"/>
    <w:p w:rsidR="00D143FF" w:rsidRDefault="00D143FF" w:rsidP="00D143FF">
      <w:r>
        <w:t xml:space="preserve">                                                                                                                                                                                                                                                                                                                                                                                                                                                                                                                                                                                                                                                                                                                                                                                                                                                                                                  [warning: there may be more definitions on this page] identifier comments data definitions added in es 203 915-2 version 1.1.1 (parlay 5.0) f.1.2 modified identifier comments data definitions modified in es 203 915-2 version 1.1.1 (parlay 5.0) tpsimpleattributevalue fixedvalue deleted tpsimpleattributetypeinfo p_fixed deleted f.1.3 removed identifier comments data definitions removed in es 203 915-2 version 1.1.1 (parlay 5.0) tpfixed f.2 exceptions f.2.1 new identifier comments exceptions added in es 203 915-2 version 1.1.1 (parlay 5.0) f.2.2 modified identifier comments exceptions modified in es 203 915-2 version 1.1.1 (parlay 5.0) f.2.3 removed identifier comments exceptions removed in es 203 915-2 version 1.1.1 (parlay 5.0) f.3 others (.../...) </w:t>
      </w:r>
    </w:p>
    <w:p w:rsidR="00D143FF" w:rsidRDefault="00D143FF" w:rsidP="00D143FF">
      <w:r>
        <w:t>SOURCE: Used in ES 203 915-02 V1.1.1, clause F.1.1</w:t>
      </w:r>
    </w:p>
    <w:p w:rsidR="00D143FF" w:rsidRDefault="00D143FF" w:rsidP="00D143FF"/>
    <w:p w:rsidR="00D143FF" w:rsidRDefault="00D143FF" w:rsidP="00D143FF">
      <w:r>
        <w:t xml:space="preserve">                                                                                                                                                                                                                                                                                                                                                                                                                                                                                                                                                                                                                                                                                                                                                                                                                                                                                                  [warning: there may be more definitions on this page] identifier comments data definitions added in es 203 915-4-1 version 1.1.1 (parlay 5.0) data definitions added in es 203 915-4-1 version 1.2.1 (parlay 5.1) f.3.2 modified identifier comments data definitions modified in es 203 915-4-1 version 1.1.1 (parlay 5.0) tpcallsupervisereport p_call_supervise_qos_param_change added data definitions modified in es 203 915-4-1 version 1.2.1 (parlay 5.1) f.3.3 removed identifier comments data definitions removed in es 203 915-4-1 version 1.1.1 (parlay 5.0) data definitions removed in es 203 915-4-1 version 1.2.1 (parlay 5.1) f.4 service properties f.4.1 new identifier comments service properties added in es 203 915-4-1 version 1.1.1 (parlay 5.0) service properties added in es 203 915-4-1 version 1.2.1 (parlay 5.1) f.4.2 deprecated identifier comments service properties deprecated in es 203 915-4-1 version 1.1.1 (parlay 5.0) service properties deprecated in es 203 915-4-1 version 1.2.1 (parlay 5.1) f.4.3 modified identifier comments service properties modified in es 203 915-4-1 version 1.1.1 (parlay 5.0) service properties modified in es 203 915-4-1 version 1.2.1 (parlay 5.1) f.4.4 removed identifier comments service properties removed in es 203 915-4-1 version 1.1.1 (parlay 5.0) service properties removed in es 203 915-4-1 version 1.2.1 (parlay 5.1) f.5 exceptions f.5.1 new identifier comments exceptions added in es 203 915-4-1 version 1.1.1 (.../...) </w:t>
      </w:r>
    </w:p>
    <w:p w:rsidR="00D143FF" w:rsidRDefault="00D143FF" w:rsidP="00D143FF">
      <w:r>
        <w:lastRenderedPageBreak/>
        <w:t>SOURCE: Used in ES 203 915-0401 V1.2.1, clause F.3.1</w:t>
      </w:r>
    </w:p>
    <w:p w:rsidR="00D143FF" w:rsidRDefault="00D143FF" w:rsidP="00D143FF"/>
    <w:p w:rsidR="00D143FF" w:rsidRDefault="00D143FF" w:rsidP="00D143FF">
      <w:r>
        <w:t xml:space="preserve">                                                                                                                                                                                                                                                                                                                                                                                                                                                                                                                                                                                                                                                                                                                                                                                                                                                                                                  [warning: there may be more definitions on this page] identifier comments data definitions added in es 203 915-4-1 version 1.1.1 (parlay 5.0) f.3.2 modified identifier comments data definitions modified in es 203 915-4-1 version 1.1.1 (parlay 5.0) tpcallsupervisereport p_call_supervise_qos_param_change added f.3.3 removed identifier comments data definitions removed in es 203 915-4-1 version 1.1.1 (parlay 5.0) f.4 service properties f.4.1 new identifier comments service properties added in es 203 915-4-1 version 1.1.1 (parlay 5.0) f.4.2 deprecated identifier comments service properties deprecated in es 203 915-4-1 version 1.1.1 (parlay 5.0) f.4.3 modified identifier comments service properties modified in es 203 915-4-1 version 1.1.1 (parlay 5.0) f.4.4 removed identifier comments service properties removed in es 203 915-4-1 version 1.1.1 (parlay 5.0) f.5 exceptions f.5.1 new identifier comments exceptions added in es 203 915-4-1 version 1.1.1 (parlay 5.0) f.5.2 modified identifier comments exceptions modified in es 203 915-4-1 version 1.1.1 (parlay 5.0) f.5.3 removed identifier comments exceptions removed in es 203 915-4-1 version 1.1.1 (parlay 5.0) f.6 others java realisation annex (.../...) </w:t>
      </w:r>
    </w:p>
    <w:p w:rsidR="00D143FF" w:rsidRDefault="00D143FF" w:rsidP="00D143FF">
      <w:r>
        <w:t>SOURCE: Used in ES 203 915-0401 V1.1.1, clause F.3.1</w:t>
      </w:r>
    </w:p>
    <w:p w:rsidR="00D143FF" w:rsidRDefault="00D143FF" w:rsidP="00D143FF"/>
    <w:p w:rsidR="00D143FF" w:rsidRDefault="00D143FF" w:rsidP="00D143FF">
      <w:r>
        <w:t xml:space="preserve">                                                                                                                                                                                                                                                                                                                                                                                                                                                                                                                                                                                                                                                                                                                                                                                                                                                                                                  [warning: there may be more definitions on this page] identifier comments data definitions added in es 203 915-4-4 version 1.1.1 (parlay 5.0) data definitions added in es 203 915-4-4 version 1.2.1 (parlay 5.1) f.3.2 modified identifier comments data definitions modified in es 203 915-4-4 version 1.1.1 (parlay 5.0) tpmediastreameventtype p_media_stream_qos_class_changed added tpmediastreamrequest eventtype field added data definitions modified in es 203 915-4-4 version 1.2.1 (parlay 5.1) f.3.3 removed identifier comments data definitions removed in es 203 915-4-4 version 1.1.1 (parlay 5.0) data definitions removed in es 203 915-4-4 version 1.2.1 (parlay 5.1) f.4 service properties f.4.1 new identifier comments service properties added in es 203 915-4-4 version 1.1.1 (parlay 5.0) service properties added in es 203 915-4-4 version 1.2.1 (parlay 5.1) f.4.2 deprecated identifier comments service properties deprecated in es 203 915-4-4 version 1.1.1 (parlay 5.0) service properties deprecated in es 203 915-4-4 version 1.2.1 (parlay 5.1) f.4.3 modified identifier comments service properties modified in es 203 915-4-4 version 1.1.1 (parlay 5.0) service properties modified in es 203 915-4-4 version 1.2.1 (parlay 5.1) f.4.4 removed identifier comments service properties removed in es 203 915-4-4 version 1.1.1 (parlay 5.0) service properties removed in es 203 915-4-4 version 1.2.1 (parlay 5.1) f.5 exceptions f.5.1 new identifier comments exceptions added in es (.../...) </w:t>
      </w:r>
    </w:p>
    <w:p w:rsidR="00D143FF" w:rsidRDefault="00D143FF" w:rsidP="00D143FF">
      <w:r>
        <w:t>SOURCE: Used in ES 203 915-0404 V1.2.1, clause F.3.1</w:t>
      </w:r>
    </w:p>
    <w:p w:rsidR="00D143FF" w:rsidRDefault="00D143FF" w:rsidP="00D143FF"/>
    <w:p w:rsidR="00D143FF" w:rsidRDefault="00D143FF" w:rsidP="00D143FF">
      <w:r>
        <w:t xml:space="preserve">                                                                                                                                                                                                                                                                                                                                                                                                                                                                                                                                                                                                                                                                                                                                                                                                                                                                                                  [warning: there may be more definitions on this page] identifier comments data definitions added in es 203 915-4-4 version 1.1.1 (parlay 5.0) f.3.2 modified identifier comments data definitions modified in es 203 915-4-4 version 1.1.1 (parlay 5.0) tpmediastreameventtype p_media_stream_qos_class_changed added tpmediastreamrequest eventtype field added f.3.3 removed identifier comments data definitions removed in es 203 915-4-4 version 1.1.1 (parlay 5.0) f.4 service properties f.4.1 new identifier comments service properties added in es 203 915-4-4 version 1.1.1 (parlay 5.0) f.4.2 deprecated identifier comments service properties deprecated in es 203 915-4-4 version 1.1.1 (parlay 5.0) f.4.3 modified identifier comments service properties modified in es 203 915-4-4 version 1.1.1 (parlay 5.0) f.4.4 removed identifier comments service properties removed in es 203 915-4-4 version 1.1.1 (parlay 5.0) f.5 exceptions f.5.1 new identifier comments exceptions added in es 203 915-4-4 version 1.1.1 (parlay 5.0) f.5.2 modified identifier comments exceptions modified in es 203 915-4-4 version 1.1.1 (parlay 5.0) f.5.3 removed identifier comments exceptions removed in es 203 915-4-4 version 1.1.1 (parlay 5.0) f.6 others java code annex (.../...) </w:t>
      </w:r>
    </w:p>
    <w:p w:rsidR="00D143FF" w:rsidRDefault="00D143FF" w:rsidP="00D143FF">
      <w:r>
        <w:t>SOURCE: Used in ES 203 915-0404 V1.1.1, clause F.3.1</w:t>
      </w:r>
    </w:p>
    <w:p w:rsidR="00D143FF" w:rsidRDefault="00D143FF" w:rsidP="00D143FF"/>
    <w:p w:rsidR="00D143FF" w:rsidRDefault="00D143FF" w:rsidP="00D143FF">
      <w:r>
        <w:t xml:space="preserve">                                                                                                                                                                                                                                                                                                                                                                                                                                                                                                                                                                                                                                                                                                                                                                                                                                                                                                  [warning: there may be more definitions on this page] identifier comments data definitions added in es 203 915-4-5 version 1.1.1 (parlay 5.0) data definitions added in es 203 915-4-5 version 1.2.1 (parlay 5.1) e.3.2 modified identifier comments data definitions modified in es 203 915-4-5 version 1.1.1 (parlay 5.0) data definitions modified in es 203 915-4-5 version 1.2.1 (parlay 5.1) e.3.3 removed identifier comments data definitions removed in es 203 915-4-5 version 1.1.1 (parlay 5.0) data definitions removed in es 203 915-4-5 version 1.2.1 (parlay 5.1) e.4 service properties e.4.1 new identifier comments service properties added in es 203 915-4-5 version 1.1.1 (parlay 5.0) service properties </w:t>
      </w:r>
      <w:r>
        <w:lastRenderedPageBreak/>
        <w:t xml:space="preserve">added in es 203 915-4-5 version 1.2.1 (parlay 5.1) e.4.2 deprecated identifier comments service properties deprecated in es 203 915-4-5 version 1.1.1 (parlay 5.0) service properties deprecated in es 203 915-4-5 version 1.2.1 (parlay 5.1) e.4.3 modified identifier comments service properties modified in es 203 915-4-5 version 1.1.1 (parlay 5.0) service properties modified in es 203 915-4-5 version 1.2.1 (parlay 5.1) e.4.4 removed identifier comments service properties removed in es 203 915-4-5 version 1.1.1 (parlay 5.0) service properties removed in es 203 915-4-5 version 1.2.1 (parlay 5.1) e.5 exceptions e.5.1 new identifier comments exceptions added in es 203 915-4-5 version 1.1.1 (parlay 5.0) exceptions (.../...) </w:t>
      </w:r>
    </w:p>
    <w:p w:rsidR="00D143FF" w:rsidRDefault="00D143FF" w:rsidP="00D143FF">
      <w:r>
        <w:t>SOURCE: Used in ES 203 915-0405 V1.2.1, clause E.3.1</w:t>
      </w:r>
    </w:p>
    <w:p w:rsidR="00D143FF" w:rsidRDefault="00D143FF" w:rsidP="00D143FF"/>
    <w:p w:rsidR="00D143FF" w:rsidRDefault="00D143FF" w:rsidP="00D143FF">
      <w:r>
        <w:t xml:space="preserve">                                                                                                                                                                                                                                                                                                                                                                                                                                                                                                                                                                                                                                                                                                                                                                                                                                                                                                  [warning: there may be more definitions on this page] identifier comments data definitions added in es 203 915-4-5 version 1.1.1 (parlay 5.0) e.3.2 modified identifier comments data definitions modified in es 203 915-4-5 version 1.1.1 (parlay 5.0) e.3.3 removed identifier comments data definitions removed in es 203 915-4-5 version 1.1.1 (parlay 5.0) e.4 service properties e.4.1 new identifier comments service properties added in es 203 915-4-5 version 1.1.1 (parlay 5.0) e.4.2 deprecated identifier comments service properties deprecated in es 203 915-4-5 version 1.1.1 (parlay 5.0) e.4.3 modified identifier comments service properties modified in es 203 915-4-5 version 1.1.1 (parlay 5.0) e.4.4 removed identifier comments service properties removed in es 203 915-4-5 version 1.1.1 (parlay 5.0) e.5 exceptions e.5.1 new identifier comments exceptions added in es 203 915-4-5 version 1.1.1 (parlay 5.0) e.5.2 modified identifier comments exceptions modified in es 203 915-4-5 version 1.1.1 (parlay 5.0) e.5.3 removed identifier comments exceptions removed in es 203 915-4-5 version 1.1.1 (parlay 5.0) e.6 others history document history v1.1.1 february 2005 membership approval procedure mv 20050408: 2005-02-08 to 2005-04-08 v1.1.1 april 2005 publication etsi es 203 915-4-5 v1.1.1 (2005-04) 4 etsi etsi es 203 915-4-5 v1.1.1 (2005-04) 41 (.../...) </w:t>
      </w:r>
    </w:p>
    <w:p w:rsidR="00D143FF" w:rsidRDefault="00D143FF" w:rsidP="00D143FF">
      <w:r>
        <w:t>SOURCE: Used in ES 203 915-0405 V1.1.1, clause E.3.1</w:t>
      </w:r>
    </w:p>
    <w:p w:rsidR="00D143FF" w:rsidRDefault="00D143FF" w:rsidP="00D143FF"/>
    <w:p w:rsidR="00D143FF" w:rsidRDefault="00D143FF" w:rsidP="00D143FF">
      <w:r>
        <w:t xml:space="preserve">                                                                                                                                                                                                                                                                                                                                                                                                                                                                                                                                                                                                                                                                                                                                                                                                                                                                                                  [warning: there may be more definitions on this page] identifier comments data definitions added in es 203 915-5 version 1.1.1 (parlay 5.0) tpuisynthesisinfodata tpuisynthesisgender tpuisynthesisage tpuisynthesisrate tpuisynthesisrange tpuiwordoverridelist tpuiwordoverride tpuipronouncetype tpuicollectmode tpuirecognitioncriteria tpuirecognitionspeakerid tpuirecognitionpropertylist tpuirecognitionproperty tpuirecognitiongrammar tpmessageidlist tpuiidentifierset data definitions added in es 203 915-5 version 1.2.1 (parlay 5.1) f.3.2 modified identifier comments data definitions modified in es 203 915-5 version 1.1.1 (parlay 5.0) tpuicollectcriteria fields collectmode and recognitioncriteria added tpuiinfo fields infovxmldata and infosynthdata added tpuiinfotype fields p_ui_info_vxml and p_ui_info_synthesis added tpuiwordoverridelist renamed to tpuiwordoverrideset tpuisynthesisinfodata field name wordoverridelist changed to wordoverrideset, type of field tpuiwordoverridelist changed to tpuiwordoverrideset tpuirecognitionpropertylist renamed to tpuirecognitionpropertyset tpuirecognitioncriteria type of properties field changed to tpuirecognitionpropertyset data definitions modified in es 203 915-5 version 1.2.1 (parlay 5.1) f.3.3 removed identifier comments data definitions removed in es 203 915-5 version 1.1.1 (parlay 5.0) tpuieventinfo unused data type data definitions removed in es 203 915-5 version 1.2.1 (parlay 5.1) f.4 service properties f.4.1 new identifier comments service properties added in es 203 915-5 version 1.1.1 (parlay 5.0) p_speech_recognition_supported p_notification_address_ranges replaces p_triggering_addresses service properties added in es 203 915-5 version 1.2.1 (parlay 5.1) p_priority f.4.2 deprecated identifier comments service properties deprecated in es 203 915-5 version 1.1.1 (parlay 5.0) service properties deprecated in es 203 915-5 (.../...) </w:t>
      </w:r>
    </w:p>
    <w:p w:rsidR="00D143FF" w:rsidRDefault="00D143FF" w:rsidP="00D143FF">
      <w:r>
        <w:t>SOURCE: Used in ES 203 915-05 V1.2.1, clause F.3.1</w:t>
      </w:r>
    </w:p>
    <w:p w:rsidR="00D143FF" w:rsidRDefault="00D143FF" w:rsidP="00D143FF"/>
    <w:p w:rsidR="00D143FF" w:rsidRDefault="00D143FF" w:rsidP="00D143FF">
      <w:r>
        <w:t xml:space="preserve">                                                                                                                                                                                                                                                                                                                                                                                                                                                                                                                                                                                                                                                                                                                                                                                                                                                                                                  [warning: there may be more definitions on this page] identifier comments data definitions added in es 203 915-6 version 1.1.1 (parlay 5.0) tptriggeredlocationrequest tptriggeredlocationrequestset tptriggeredlocationrequestsetentry tpperiodiclocationrequest tpperiodiclocationrequestset tpperiodiclocationrequestsetentry tptriggeredstatusrequest tptriggeredstatusrequestset tptriggeredstatusrequestsetentry tpuserstatusextended tpuserstatusextendedset tpuserstatusindicatorextended tpauthstatusindicator tpuserinfo tpnetworkstatusindicator tpaccesstechnology tproamingstatus tpbindingset tpbindingentryset tpbindingentry tpbindingentrytype tpbindingnotificationcriteriaset tpbindingnotificationcriteria tpbindingnotificationcriteriatype data definitions added in es 203 915-6 version 1.2.1 (parlay 5.1) f.3.2 modified identifier comments data definitions modified in es 203 915-6 version 1.1.1 (parlay 5.0) data definitions modified in es 203 915-6 version 1.2.1 (parlay 5.1) tplocationtrigger units of reportinginterval clarified tplocationresponsetime units of timervalue clarified f.3.3 removed identifier comments data definitions removed in es </w:t>
      </w:r>
      <w:r>
        <w:lastRenderedPageBreak/>
        <w:t xml:space="preserve">203 915-6 version 1.1.1 (parlay 5.0) data definitions removed in es 203 915-6 version 1.2.1 (parlay 5.1) f.4 service properties f.4.1 new identifier comments service properties added in es 203 915-6 version 1.1.1 (parlay 5.0) service properties added in es 203 915-6 version 1.2.1 (parlay 5.1) initial report max life time f.4.2 deprecated identifier comments service properties deprecated in es 203 915-6 version 1.1.1 (parlay 5.0) service properties deprecated in es 203 915-6 version 1.2.1 (parlay 5.1) f.4.3 modified identifier comments service properties modified in es 203 915-6 version 1.1.1 (parlay 5.0) service properties modified in es 203 915-6 version 1.2.1 (parlay 5.1) f.4.4 removed identifier comments (.../...) </w:t>
      </w:r>
    </w:p>
    <w:p w:rsidR="00D143FF" w:rsidRDefault="00D143FF" w:rsidP="00D143FF">
      <w:r>
        <w:t>SOURCE: Used in ES 203 915-06 V1.2.1, clause F.3.1</w:t>
      </w:r>
    </w:p>
    <w:p w:rsidR="00D143FF" w:rsidRDefault="00D143FF" w:rsidP="00D143FF"/>
    <w:p w:rsidR="00D143FF" w:rsidRDefault="00D143FF" w:rsidP="00D143FF">
      <w:r>
        <w:t xml:space="preserve">                                                                                                                                                                                                                                                                                                                                                                                                                                                                                                                                                                                                                                                                                                                                                                                                                                                                                                  [warning: there may be more definitions on this page] identifier comments data definitions added in es 203 915-9 version 1.1.1 (parlay 5.0) d.3.2 modified identifier comments data definitions modified in es 203 915-9 version 1.1.1 (parlay 5.0) d.3.3 removed identifier comments data definitions removed in es 203 915-9 version 1.1.1 (parlay 5.0) d.4 service properties d.4.1 new identifier comments service properties added in es 203 915-9 version 1.1.1 (parlay 5.0) d.4.2 deprecated identifier comments service properties deprecated in es 203 915-9 version 1.1.1 (parlay 5.0) d.4.3 modified identifier comments service properties modified in es 203 915-9 version 1.1.1 (parlay 5.0) d.4.4 removed identifier comments service properties removed in es 203 915-9 version 1.1.1 (parlay 5.0) d.5 exceptions d.5.1 new identifier comments exceptions added in es 203 915-9 version 1.1.1 (parlay 5.0) d.5.2 modified identifier comments exceptions modified in es 203 915-9 version 1.1.1 (parlay 5.0) d.5.3 removed identifier comments exceptions removed in es 203 915-9 version 1.1.1 (parlay 5.0) d.6 others none history document history v1.1.1 february 2005 membership approval procedure mv 20050408: 2005-02-08 to 2005-04-08 v1.1.1 april 2005 publication etsi es 203 915-9 v1.1.1 (2005-04) 6 etsi etsi es 203 915-9 v1.1.1 (2005-04) 41 (.../...) </w:t>
      </w:r>
    </w:p>
    <w:p w:rsidR="00D143FF" w:rsidRDefault="00D143FF" w:rsidP="00D143FF">
      <w:r>
        <w:t>SOURCE: Used in ES 203 915-09 V1.1.1, clause D.3.1</w:t>
      </w:r>
    </w:p>
    <w:p w:rsidR="00D143FF" w:rsidRDefault="00D143FF" w:rsidP="00D143FF"/>
    <w:p w:rsidR="00D143FF" w:rsidRDefault="00D143FF" w:rsidP="00D143FF">
      <w:r>
        <w:t xml:space="preserve">                                                                                                                                                                                                                                                                                                                                                                                                                                                                                                                                                                                                                                                                                                                                                                                                                                                                                                  [warning: there may be more definitions on this page] identifier comments data definitions added in es 203 915-9 version 1.1.1 (parlay 5.0) data definitions added in es 203 915-9 version 1.2.1 (parlay 5.1) d.3.2 modified identifier comments data definitions modified in es 203 915-9 version 1.1.1 (parlay 5.0) data definitions modified in es 203 915-9 version 1.2.1 (parlay 5.1) d.3.3 removed identifier comments data definitions removed in es 203 915-9 version 1.1.1 (parlay 5.0) data definitions removed in es 203 915-9 version 1.2.1 (parlay 5.1) d.4 service properties d.4.1 new identifier comments service properties added in es 203 915-9 version 1.1.1 (parlay 5.0) service properties added in es 203 915-9 version 1.2.1 (parlay 5.1) d.4.2 deprecated identifier comments service properties deprecated in es 203 915-9 version 1.1.1 (parlay 5.0) service properties deprecated in es 203 915-9 version 1.2.1 (parlay 5.1) d.4.3 modified identifier comments service properties modified in es 203 915-9 version 1.1.1 (parlay 5.0) service properties modified in es 203 915-9 version 1.2.1 (parlay 5.1) d.4.4 removed identifier comments service properties removed in es 203 915-9 version 1.1.1 (parlay 5.0) service properties removed in es 203 915-9 version 1.2.1 (parlay 5.1) d.5 exceptions d.5.1 new identifier comments exceptions added in es 203 915-9 version 1.1.1 (parlay 5.0) exceptions (.../...) </w:t>
      </w:r>
    </w:p>
    <w:p w:rsidR="00D143FF" w:rsidRDefault="00D143FF" w:rsidP="00D143FF">
      <w:r>
        <w:t>SOURCE: Used in ES 203 915-09 V1.2.1, clause D.3.1</w:t>
      </w:r>
    </w:p>
    <w:p w:rsidR="00D143FF" w:rsidRDefault="00D143FF" w:rsidP="00D143FF"/>
    <w:p w:rsidR="00D143FF" w:rsidRDefault="00D143FF" w:rsidP="00D143FF">
      <w:r>
        <w:t xml:space="preserve">                                                                                                                                                                                                                                                                                                                                                                                                                                                                                                                                                                                                                                                                                                                                                                                                                                                                                                  [warning: there may be more definitions on this page] identifier comments data definitions added in es 204 915-10 version 1.1.1 (parlay 6.0) d.3.2 modified identifier comments data definitions modified in es 204 915-10 version 1.1.1 (parlay 6.0) d.3.3 removed identifier comments data definitions removed in es 204 915-10 version 1.1.1 (parlay 6.0) d.4 service properties d.4.1 new identifier comments service properties added in es 204 915-10 version 1.1.1 (parlay 6.0) d.4.2 deprecated identifier comments service properties deprecated in es 204 915-10 version 1.1.1 (parlay 6.0) d.4.3 modified identifier comments service properties modified in es 204 915-10 version 1.1.1 (parlay 6.0) d.4.4 removed identifier comments service properties removed in es 204 915-10 version 1.1.1 (parlay 6.0) d.5 exceptions d.5.1 new identifier comments exceptions added in es 204 915-10 version 1.1.1 (parlay 6.0) d.5.2 modified identifier comments exceptions modified in es 204 915-10 version 1.1.1 (parlay 6.0) d.5.3 removed identifier comments exceptions removed in es 204 915-10 version 1.1.1 (parlay 6.0) d.6 others (.../...) </w:t>
      </w:r>
    </w:p>
    <w:p w:rsidR="00D143FF" w:rsidRDefault="00D143FF" w:rsidP="00D143FF">
      <w:r>
        <w:t>SOURCE: Used in ES 204 915-10 V1.1.1, clause D.3.1</w:t>
      </w:r>
    </w:p>
    <w:p w:rsidR="00D143FF" w:rsidRDefault="00D143FF" w:rsidP="00D143FF"/>
    <w:p w:rsidR="00D143FF" w:rsidRDefault="00D143FF" w:rsidP="00D143FF">
      <w:r>
        <w:lastRenderedPageBreak/>
        <w:t xml:space="preserve">                                                                                                                                                                                                                                                                                                                                                                                                                                                                                                                                                                                                                                                                                                                                                                                                                                                                                                  [warning: there may be more definitions on this page] identifier comments data definitions added in es 204 915-2 version 1.1.1 (parlay 6.0) f.1.2 modified identifier comments data definitions modified in es 204 915-2 version 1.1.1 (parlay 6.0) f.1.3 removed identifier comments data definitions removed in es 204 915-2 version 1.1.1 (parlay 6.0) f.2 exceptions f.2.1 new identifier comments exceptions added in es 204 915-2 version 1.1.1 (parlay 6.0) f.2.2 modified identifier comments exceptions modified in es 204 915-2 version 1.1.1 (parlay 6.0) f.2.3 removed identifier comments exceptions removed in es 204 915-2 version 1.1.1 (parlay 6.0) f.3 others (.../...) </w:t>
      </w:r>
    </w:p>
    <w:p w:rsidR="00D143FF" w:rsidRDefault="00D143FF" w:rsidP="00D143FF">
      <w:r>
        <w:t>SOURCE: Used in ES 204 915-02 V1.1.1, clause F.1.1</w:t>
      </w:r>
    </w:p>
    <w:p w:rsidR="00D143FF" w:rsidRDefault="00D143FF" w:rsidP="00D143FF"/>
    <w:p w:rsidR="00D143FF" w:rsidRDefault="00D143FF" w:rsidP="00D143FF">
      <w:r>
        <w:t xml:space="preserve">                                                                                                                                                                                                                                                                                                                                                                                                                                                                                                                                                                                                                                                                                                                                                                                                                                                                                                  [warning: there may be more definitions on this page] identifier comments data definitions added in es 204 915-3 version 1.1.1 (parlay 6.0) f.3.2 modified identifier comments data definitions modified in es 204 915-3 version 1.1.1 (parlay 6.0) tpservicetypename value p_service_broker added f.3.3 removed identifier comments data definitions removed in es 204 915-3 version 1.1.1 (parlay 6.0) tpencryptioncapabilities deleted following deletion of deprecated methods which used (.../...) </w:t>
      </w:r>
    </w:p>
    <w:p w:rsidR="00D143FF" w:rsidRDefault="00D143FF" w:rsidP="00D143FF">
      <w:r>
        <w:t>SOURCE: Used in ES 204 915-03 V1.1.1, clause F.3.1</w:t>
      </w:r>
    </w:p>
    <w:p w:rsidR="00D143FF" w:rsidRDefault="00D143FF" w:rsidP="00D143FF"/>
    <w:p w:rsidR="00D143FF" w:rsidRDefault="00D143FF" w:rsidP="00D143FF">
      <w:r>
        <w:t xml:space="preserve">                                                                                                                                                                                                                                                                                                                                                                                                                                                                                                                                                                                                                                                                                                                                                                                                                                                                                                  [warning: there may be more definitions on this page] identifier comments data definitions added in es 204 915-4-1 version 1.1.1 (parlay 6.0) f.3.2 modified identifier comments data definitions modified in es 204 915-4-1 version 1.1.1 (parlay 6.0) f.3.3 removed identifier comments data definitions removed in es 204 915-4-1 version 1.1.1 (parlay 6.0) f.4 service properties f.4.1 new identifier comments service properties added in es 204 915-4-1 version 1.1.1 (parlay 6.0) f.4.2 deprecated identifier comments service properties deprecated in es 204 915-4-1 version 1.1.1 (parlay 6.0) f.4.3 modified identifier comments service properties modified in es 204 915-4-1 version 1.1.1 (parlay 6.0) f.4.4 removed identifier comments service properties removed in es 204 915-4-1 version 1.1.1 (parlay 6.0) f.5 exceptions f.5.1 new identifier comments exceptions added in es 204 915-4-1 version 1.1.1 (parlay 6.0) f.5.2 modified identifier comments exceptions modified in es 204 915-4-1 version 1.1.1 (parlay 6.0) f.5.3 removed identifier comments exceptions removed in es 204 915-4-1 version 1.1.1 (parlay 6.0) f.6 others (.../...) </w:t>
      </w:r>
    </w:p>
    <w:p w:rsidR="00D143FF" w:rsidRDefault="00D143FF" w:rsidP="00D143FF">
      <w:r>
        <w:t>SOURCE: Used in ES 204 915-0401 V1.1.1, clause F.3.1</w:t>
      </w:r>
    </w:p>
    <w:p w:rsidR="00D143FF" w:rsidRDefault="00D143FF" w:rsidP="00D143FF"/>
    <w:p w:rsidR="00D143FF" w:rsidRDefault="00D143FF" w:rsidP="00D143FF">
      <w:r>
        <w:t xml:space="preserve">                                                                                                                                                                                                                                                                                                                                                                                                                                                                                                                                                                                                                                                                                                                                                                                                                                                                                                  [warning: there may be more definitions on this page] identifier comments data definitions added in es 204 915-4-4 version 1.1.1 (parlay 6.0) f.3.2 modified identifier comments data definitions modified in es 204 915-4-4 version 1.1.1 (parlay 6.0) f.3.3 removed identifier comments data definitions removed in es 204 915-4-4 version 1.1.1 (parlay 6.0) f.4 service properties f.4.1 new identifier comments service properties added in es 204 915-4-4 version 1.1.1 (parlay 6.0) f.4.2 deprecated identifier comments service properties deprecated in es 204 915-4-4 version 1.1.1 (parlay 6.0) f.4.3 modified identifier comments service properties modified in es 204 915-4-4 version 1.1.1 (parlay 6.0) f.4.4 removed identifier comments service properties removed in es 204 915-4-4 version 1.1.1 (parlay 6.0) f.5 exceptions f.5.1 new identifier comments exceptions added in es 204 915-4-4 version 1.1.1 (parlay 6.0) f.5.2 modified identifier comments exceptions modified in es 204 915-4-4 version 1.1.1 (parlay 6.0) f.5.3 removed identifier comments exceptions removed in es 204 915-4-4 version 1.1.1 (parlay 6.0) f.6 others none history document history v1.1.1 february 2008 membership approval procedure mv 20080425: 2008-02-26 to 2008-04-25 v1.1.1 may 2008 publication etsi es 204 915-4-4 v1.1.1 (2008-05) 5 (.../...) </w:t>
      </w:r>
    </w:p>
    <w:p w:rsidR="00D143FF" w:rsidRDefault="00D143FF" w:rsidP="00D143FF">
      <w:r>
        <w:t>SOURCE: Used in ES 204 915-0404 V1.1.1, clause F.3.1</w:t>
      </w:r>
    </w:p>
    <w:p w:rsidR="00D143FF" w:rsidRDefault="00D143FF" w:rsidP="00D143FF"/>
    <w:p w:rsidR="00D143FF" w:rsidRDefault="00D143FF" w:rsidP="00D143FF">
      <w:r>
        <w:t xml:space="preserve">                                                                                                                                                                                                                                                                                                                                                                                                                                                                                                                                                                                                                                                                                                                                                                                                                                                                                                  [warning: there may be more definitions on this page] identifier comments data definitions added in es 204 915-4-5 version 1.1.1 (parlay 6.0) e.3.2 modified identifier comments data definitions modified in es 204 915-4-5 version 1.1.1 (parlay 6.0) e.3.3 removed identifier comments data definitions removed in es 204 915-4-5 version 1.1.1 (parlay 6.0) e.4 service properties e.4.1 new identifier comments service properties added in es 204 915-4-5 version 1.1.1 (parlay 6.0) e.4.2 deprecated identifier comments service properties deprecated in es 204 915-4-5 version 1.1.1 (parlay 6.0) e.4.3 modified identifier comments service properties modified in es 204 915-4-5 version 1.1.1 (parlay 6.0) e.4.4 removed </w:t>
      </w:r>
      <w:r>
        <w:lastRenderedPageBreak/>
        <w:t xml:space="preserve">identifier comments service properties removed in es 204 915-4-5 version 1.1.1 (parlay 6.0) e.5 exceptions e.5.1 new identifier comments exceptions added in es 204 915-4-5 version 1.1.1 (parlay 6.0) e.5.2 modified identifier comments exceptions modified in es 204 915-4-5 version 1.1.1 (parlay 6.0) e.5.3 removed identifier comments exceptions removed in es 204 915-4-5 version 1.1.1 (parlay 6.0) e.6 others (.../...) </w:t>
      </w:r>
    </w:p>
    <w:p w:rsidR="00D143FF" w:rsidRDefault="00D143FF" w:rsidP="00D143FF">
      <w:r>
        <w:t>SOURCE: Used in ES 204 915-0405 V1.1.1, clause E.3.1</w:t>
      </w:r>
    </w:p>
    <w:p w:rsidR="00D143FF" w:rsidRDefault="00D143FF" w:rsidP="00D143FF"/>
    <w:p w:rsidR="00D143FF" w:rsidRDefault="00D143FF" w:rsidP="00D143FF">
      <w:r>
        <w:t xml:space="preserve">                                                                                                                                                                                                                                                                                                                                                                                                                                                                                                                                                                                                                                                                                                                                                                                                                                                                                                  [warning: there may be more definitions on this page] identifier comments data definitions added in es 204 915-9 version 1.1.1 (parlay 6.0) d.3.2 modified identifier comments data definitions modified in es 204 915-9 version 1.1.1 (parlay 6.0) d.3.3 removed identifier comments data definitions removed in es 204 915-9 version 1.1.1 (parlay 6.0) d.4 service properties d.4.1 new identifier comments service properties added in es 204 915-9 version 1.1.1 (parlay 6.0) d.4.2 deprecated identifier comments service properties deprecated in es 204 915-9 version 1.1.1 (parlay 6.0) d.4.3 modified identifier comments service properties modified in es 204 915-9 version 1.1.1 (parlay 6.0) d.4.4 removed identifier comments service properties removed in es 204 915-9 version 1.1.1 (parlay 6.0) d.5 exceptions d.5.1 new identifier comments exceptions added in es 204 915-9 version 1.1.1 (parlay 6.0) d.5.2 modified identifier comments exceptions modified in es 204 915-9 version 1.1.1 (parlay 6.0) d.5.3 removed identifier comments exceptions removed in es 204 915-9 version 1.1.1 (parlay 6.0) d.6 others (.../...) </w:t>
      </w:r>
    </w:p>
    <w:p w:rsidR="00D143FF" w:rsidRDefault="00D143FF" w:rsidP="00D143FF">
      <w:r>
        <w:t>SOURCE: Used in ES 204 915-09 V1.1.1, clause D.3.1</w:t>
      </w:r>
    </w:p>
    <w:p w:rsidR="00D143FF" w:rsidRDefault="00D143FF" w:rsidP="00D143FF"/>
    <w:p w:rsidR="00D143FF" w:rsidRDefault="00D143FF" w:rsidP="00D143FF">
      <w:r>
        <w:t xml:space="preserve">                                                                                                                                                                                                                                                                                                                                                                                                                                                                                                                                                                                                                                                                                                                                                                                                                                                                                                  [warning: there may be more definitions on this page] in this (.../...) </w:t>
      </w:r>
    </w:p>
    <w:p w:rsidR="00D143FF" w:rsidRDefault="00D143FF" w:rsidP="00D143FF">
      <w:r>
        <w:t>SOURCE: Used in ES 201 873-01 V4.3.1, clause 4 SOURCE: Used in ES 201 873-01 V4.4.1, clause 4 SOURCE: Used in ES 201 873-01 V4.5.1, clause 4 SOURCE: Used in ES 201 873-01 V4.6.1, clause 4</w:t>
      </w:r>
    </w:p>
    <w:p w:rsidR="00D143FF" w:rsidRDefault="00D143FF" w:rsidP="00D143FF"/>
    <w:p w:rsidR="00D143FF" w:rsidRDefault="00D143FF" w:rsidP="00D143FF">
      <w:r>
        <w:t xml:space="preserve">                                                                                                                                                                                                                                                                                                                                                                                                                                                                                                                                                                                                                                                                                                                                                                                                                                                                                                  [warning: there may be more definitions on this page] internet protocol version 6 isc ip multimedia subsystem service control isim im subscriber identity module iwf interworking function i-wlan interworking - wlan lrf location retrieval function m mandatory mac message authentication code mcc mobile country code mgcf media gateway control function mgw media gateway mnc mobile network code mrfc multimedia resource function controller mrfp multimedia resource function processor n/a not applicable nai network access identifier na(p)t network address (and port) translation nass network attachement subsystem nat network address translation o optional ocf online charging function p-cscf proxy cscf pdf policy decision function pdg packet data gateway pdp packet data protocol pdu protocol data unit plmn public land mobile network psap public safety answering point psi public service identity pstn public switched telephone network qos quality of service rand random challenge res response rtcp real-time transport control protocol rtp real-time transport protocol s-cscf serving cscf sdp session description protocol sip session initiation protocol slf subscription locator function sqn sequence number ua user agent uac user agent client uas user agent server ue user equipment uicc universal integrated circuit card uri uniform resource identifier url uniform resource locator udvm universal decompressor virtual machine upsf user profile server function usim universal subscriber identity (.../...) </w:t>
      </w:r>
    </w:p>
    <w:p w:rsidR="00D143FF" w:rsidRDefault="00D143FF" w:rsidP="00D143FF">
      <w:r>
        <w:t>SOURCE: Used in ES 283 003 V1.8.0, clause 4</w:t>
      </w:r>
    </w:p>
    <w:p w:rsidR="00D143FF" w:rsidRDefault="00D143FF" w:rsidP="00D143FF"/>
    <w:p w:rsidR="00D143FF" w:rsidRDefault="00D143FF" w:rsidP="00D143FF">
      <w:r>
        <w:t xml:space="preserve">                                                                                                                                                                                                                                                                                                                                                                                                                                                                                                                                                                                                                                                                                                                                                                                                                                                                                                  [warning: there may be more definitions on this page] internet protocol version 6 isc ip multimedia subsystem service control isim im subscriber identity module iwf interworking function i-wlan interworking - wlan lrf location retrieval function m mandatory mac message authentication code mcc mobile country code mgcf media gateway control function mgw media gateway mnc mobile network code mrfc multimedia resource function controller mrfp multimedia resource function processor n/a not applicable nai network access identifier na(p)t network address (and port) translation nass network attachement subsystem nat network address translation o optional ocf online charging function pcrf policy and charging rules function p-cscf proxy cscf pdg packet data gateway pdp packet data protocol pdu protocol data unit pidf-lo presence information data format location object plmn public land mobile network psap public safety answering point psi public service identity pstn public switched telephone network qos quality of service rand random challenge res response rtcp real-time transport control protocol rtp real-time transport protocol s-ccf serving cscf sctp stream control transmission protocol sdp session description protocol sip session initiation protocol slf subscription locator </w:t>
      </w:r>
      <w:r>
        <w:lastRenderedPageBreak/>
        <w:t xml:space="preserve">function sqn sequence number ua user agent uac user agent client uas user agent server ue user equipment uicc universal integrated circuit card uri uniform resource identifier url uniform resource locator (.../...) </w:t>
      </w:r>
    </w:p>
    <w:p w:rsidR="00D143FF" w:rsidRDefault="00D143FF" w:rsidP="00D143FF">
      <w:r>
        <w:t>SOURCE: Used in ES 283 003 V2.5.1, clause 4</w:t>
      </w:r>
    </w:p>
    <w:p w:rsidR="00D143FF" w:rsidRDefault="00D143FF" w:rsidP="00D143FF"/>
    <w:p w:rsidR="00D143FF" w:rsidRDefault="00D143FF" w:rsidP="00D143FF">
      <w:r>
        <w:t xml:space="preserve">                                                                                                                                                                                                                                                                                                                                                                                                                                                                                                                                                                                                                                                                                                                                                                                                                                                                                                  [warning: there may be more definitions on this page] interoperability tests' group 1.1 'basic service' group 1.1.1 'simple call set-up' tp id : tp_bs_001 summary : 'eut pinx supports outgoing call establishment with en-bloc sending' pics ref : pics_01.b6 config : cf_bs_01 td ref : td_bs_001 with { user_a configured 'with bearer capability set to "speech, 64kbit/s" ' and user_b configured 'with bearer capability set to "speech, 64kbit/s" ' and user_a configured 'to send address information in en-bloc sending mode' and user_b configured 'to receive address information in en-bloc sending mode' } ensure that { when { user_a is requested to call user_b and user_b answers } then { user_a and user_b can communicate } } --xxxxxxxxxxxxxxxxxxxxxxx tp id : tp_bs_002 summary : 'eut pinx supports incoming call establishment with en-bloc sending' pics ref : pics_01.b6 config : cf_bs_01 td ref : td_bs_001 with { user_a configured 'with bearer capability set to "speech, 64kbit/s" ' and user_b configured 'with bearer capability set to "speech, 64kbit/s" ' and user_b configured 'to send address information in en-bloc sending mode' and user_a configured 'to receive address information in en-bloc sending mode' } ensure that { when { user_b is requested to call user_a and user_a answers } then { user_a and user_b (.../...) </w:t>
      </w:r>
    </w:p>
    <w:p w:rsidR="00D143FF" w:rsidRDefault="00D143FF" w:rsidP="00D143FF">
      <w:r>
        <w:t>SOURCE: Used in ES 202 553 V1.1.1, clause 1 SOURCE: Used in ES 202 553 V1.2.1, clause 1</w:t>
      </w:r>
    </w:p>
    <w:p w:rsidR="00D143FF" w:rsidRDefault="00D143FF" w:rsidP="00D143FF"/>
    <w:p w:rsidR="00D143FF" w:rsidRDefault="00D143FF" w:rsidP="00D143FF">
      <w:r>
        <w:t xml:space="preserve">                                                                                                                                                                                                                                                                                                                                                                                                                                                                                                                                                                                                                                                                                                                                                                                                                                                                                                  [warning: there may be more definitions on this page] introduction the present document consists of two distinct parts, the first part describing the structure of a ttcn-3 test system implementation and the second part presenting the ttcn-3 control interfaces (.../...) </w:t>
      </w:r>
    </w:p>
    <w:p w:rsidR="00D143FF" w:rsidRDefault="00D143FF" w:rsidP="00D143FF">
      <w:r>
        <w:t>SOURCE: Used in ES 201 873-06 V3.1.1, clause 3 SOURCE: Used in ES 201 873-06 V3.2.1, clause 3 SOURCE: Used in ES 201 873-06 V3.3.1, clause 3 SOURCE: Used in ES 201 873-06 V3.4.1, clause 3</w:t>
      </w:r>
    </w:p>
    <w:p w:rsidR="00D143FF" w:rsidRDefault="00D143FF" w:rsidP="00D143FF"/>
    <w:p w:rsidR="00D143FF" w:rsidRDefault="00D143FF" w:rsidP="00D143FF">
      <w:r>
        <w:t xml:space="preserve">                                                                                                                                                                                                                                                                                                                                                                                                                                                                                                                                                                                                                                                                                                                                                                                                                                                                                                  [warning: there may be more definitions on this page] inverter power system the ac inverter power systems subset described in es 202 336-1 [1] transforms dc voltage on interface a defined in en 300 132-2 [i.4] or on interface a3 defined in en 300 132-3-1 [i.5] in ac voltage defined in ets 300 132-1 [2] for telecom centre and provides electrical power without interruption in the event that commercial power drops to unacceptable voltage level or outside frequency normal (.../...) </w:t>
      </w:r>
    </w:p>
    <w:p w:rsidR="00D143FF" w:rsidRDefault="00D143FF" w:rsidP="00D143FF">
      <w:r>
        <w:t>SOURCE: Used in ES 202 336-10 V1.1.1, clause 4</w:t>
      </w:r>
    </w:p>
    <w:p w:rsidR="00D143FF" w:rsidRDefault="00D143FF" w:rsidP="00D143FF"/>
    <w:p w:rsidR="00D143FF" w:rsidRDefault="00D143FF" w:rsidP="00D143FF">
      <w:r>
        <w:t xml:space="preserve">                                                                                                                                                                                                                                                                                                                                                                                                                                                                                                                                                                                                                                                                                                                                                                                                                                                                                                  [warning: there may be more definitions on this page] ipv4prefix yes sourcemask inetaddressprefixlength no 32 destip ipv4address yes destportstart inetportnum no 0 destportend inetportnum no 65 535 includeindcd boolean no true table 6.147: classifier object associations associated object name type near-end multiplicity far-end multiplicity label tunnelcfg directed aggregation to tunnelcfg 1..* 1 6.5.7.9.10.1 classifier attributes 6.5.7.9.10.1.1 id this attribute configures the linkage between the dsg tunnel for which this classifier will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isdn user part (isup) [itu-t recommendation q.850 (1998) with addendum (.../...) </w:t>
      </w:r>
    </w:p>
    <w:p w:rsidR="00D143FF" w:rsidRDefault="00D143FF" w:rsidP="00D143FF">
      <w:r>
        <w:t>SOURCE: Used in ES 283 027 V2.4.0, clause 7</w:t>
      </w:r>
    </w:p>
    <w:p w:rsidR="00D143FF" w:rsidRDefault="00D143FF" w:rsidP="00D143FF"/>
    <w:p w:rsidR="00D143FF" w:rsidRDefault="00D143FF" w:rsidP="00D143FF">
      <w:r>
        <w:lastRenderedPageBreak/>
        <w:t xml:space="preserve">                                                                                                                                                                                                                                                                                                                                                                                                                                                                                                                                                                                                                                                                                                                                                                                                                                                                                                  [warning: there may be more definitions on this page] keyword and concept mapping list table b.1 lists the mapping of keywords and concepts of idl to ttcn-3 keywords or (.../...) </w:t>
      </w:r>
    </w:p>
    <w:p w:rsidR="00D143FF" w:rsidRDefault="00D143FF" w:rsidP="00D143FF">
      <w:r>
        <w:t>SOURCE: Used in ES 201 873-08 V3.2.1, clause B.1 SOURCE: Used in ES 201 873-08 V3.3.1, clause B.1 SOURCE: Used in ES 201 873-08 V4.2.1, clause B.1 SOURCE: Used in ES 201 873-08 V4.3.1, clause B.1 SOURCE: Used in ES 201 873-08 V4.4.1, clause B.1 SOURCE: Used in ES 201 873-08 V4.5.1, clause B.1</w:t>
      </w:r>
    </w:p>
    <w:p w:rsidR="00D143FF" w:rsidRDefault="00D143FF" w:rsidP="00D143FF"/>
    <w:p w:rsidR="00D143FF" w:rsidRDefault="00D143FF" w:rsidP="00D143FF">
      <w:r>
        <w:t xml:space="preserve">                                                                                                                                                                                                                                                                                                                                                                                                                                                                                                                                                                                                                                                                                                                                                                                                                                                                                                  [warning: there may be more definitions on this page] length 2 broadcast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management 8.1 samis the ccap shall support collection of usage information, for use by the billing system, via an interface known as the subscriber accounting management interface specification (.../...) </w:t>
      </w:r>
    </w:p>
    <w:p w:rsidR="00D143FF" w:rsidRDefault="00D143FF" w:rsidP="00D143FF">
      <w:r>
        <w:t>SOURCE: Used in ES 203 259 V1.1.1, clause 8</w:t>
      </w:r>
    </w:p>
    <w:p w:rsidR="00D143FF" w:rsidRDefault="00D143FF" w:rsidP="00D143FF"/>
    <w:p w:rsidR="00D143FF" w:rsidRDefault="00D143FF" w:rsidP="00D143FF">
      <w:r>
        <w:t xml:space="preserve">                                                                                                                                                                                                                                                                                                                                                                                                                                                                                                                                                                                                                                                                                                                                                                                                                                                                                                  [warning: there may be more definitions on this page] modes a, b, c and d the channels to be considered are the lf, mf and hf broadcast radio transmission (.../...) </w:t>
      </w:r>
    </w:p>
    <w:p w:rsidR="00D143FF" w:rsidRDefault="00D143FF" w:rsidP="00D143FF">
      <w:r>
        <w:t>SOURCE: Used in ES 201 980 V4.1.1, clause B.1</w:t>
      </w:r>
    </w:p>
    <w:p w:rsidR="00D143FF" w:rsidRDefault="00D143FF" w:rsidP="00D143FF"/>
    <w:p w:rsidR="00D143FF" w:rsidRDefault="00D143FF" w:rsidP="00D143FF">
      <w:r>
        <w:t xml:space="preserve">                                                                                                                                                                                                                                                                                                                                                                                                                                                                                                                                                                                                                                                                                                                                                                                                                                                                                                  [warning: there may be more definitions on this page] mpeg 2 transport stream mpeg moving picture experts group mta media terminal adapter mushra multi stimulus with hidden reference and anchors nat network address translation nrtps non-real-time polling service ntsc national television system committee note: used to identify an analogue tv standard used outside (.../...) </w:t>
      </w:r>
    </w:p>
    <w:p w:rsidR="00D143FF" w:rsidRDefault="00D143FF" w:rsidP="00D143FF">
      <w:r>
        <w:t>SOURCE: Used in ES 202 667 V1.1.5, clause 2</w:t>
      </w:r>
    </w:p>
    <w:p w:rsidR="00D143FF" w:rsidRDefault="00D143FF" w:rsidP="00D143FF"/>
    <w:p w:rsidR="00D143FF" w:rsidRDefault="00D143FF" w:rsidP="00D143FF">
      <w:r>
        <w:t xml:space="preserve">                                                                                                                                                                                                                                                                                                                                                                                                                                                                                                                                                                                                                                                                                                                                                                                                                                                                                                  [warning: there may be more definitions on this page] mpeg 2 transport stream mpeg moving picture experts group mushra multi stimulus with hidden reference and anchors ntsc national television system committee note: used to identify an analogue tv standard used outside (.../...) </w:t>
      </w:r>
    </w:p>
    <w:p w:rsidR="00D143FF" w:rsidRDefault="00D143FF" w:rsidP="00D143FF">
      <w:r>
        <w:t>SOURCE: Used in ES 202 667 V1.1.1, clause 2</w:t>
      </w:r>
    </w:p>
    <w:p w:rsidR="00D143FF" w:rsidRDefault="00D143FF" w:rsidP="00D143FF"/>
    <w:p w:rsidR="00D143FF" w:rsidRDefault="00D143FF" w:rsidP="00D143FF">
      <w:r>
        <w:t xml:space="preserve">                                                                                                                                                                                                                                                                                                                                                                                                                                                                                                                                                                                                                                                                                                                                                                                                                                                                                                  [warning: there may be more definitions on this page] ms in the french regulator (.../...) </w:t>
      </w:r>
    </w:p>
    <w:p w:rsidR="00D143FF" w:rsidRDefault="00D143FF" w:rsidP="00D143FF">
      <w:r>
        <w:t>SOURCE: Used in ES 202 765-02 V1.1.3, clause 2 SOURCE: Used in ES 202 765-02 V1.1.4, clause 2 SOURCE: Used in ES 202 765-02 V1.2.1, clause 2 SOURCE: Used in ES 202 765-04 V1.1.1, clause 2 SOURCE: Used in ES 202 765-04 V1.2.1, clause 2</w:t>
      </w:r>
    </w:p>
    <w:p w:rsidR="00D143FF" w:rsidRDefault="00D143FF" w:rsidP="00D143FF"/>
    <w:p w:rsidR="00D143FF" w:rsidRDefault="00D143FF" w:rsidP="00D143FF">
      <w:r>
        <w:t xml:space="preserve">                                                                                                                                                                                                                                                                                                                                                                                                                                                                                                                                                                                                                                                                                                                                                                                                                                                                                                  [warning: there may be more definitions on this page] myconst; // using myconst of mycomponenttype (.../...) </w:t>
      </w:r>
    </w:p>
    <w:p w:rsidR="00D143FF" w:rsidRDefault="00D143FF" w:rsidP="00D143FF">
      <w:r>
        <w:lastRenderedPageBreak/>
        <w:t>SOURCE: Used in ES 201 873-01 V4.1.1, clause 2 SOURCE: Used in ES 201 873-01 V4.2.1, clause 2 SOURCE: Used in ES 201 873-01 V4.3.1, clause 2 SOURCE: Used in ES 201 873-01 V4.4.1, clause 2 SOURCE: Used in ES 201 873-01 V4.5.1, clause 2 SOURCE: Used in ES 201 873-01 V4.6.1, clause 2</w:t>
      </w:r>
    </w:p>
    <w:p w:rsidR="00D143FF" w:rsidRDefault="00D143FF" w:rsidP="00D143FF"/>
    <w:p w:rsidR="00D143FF" w:rsidRDefault="00D143FF" w:rsidP="00D143FF">
      <w:r>
        <w:t xml:space="preserve">                                                                                                                                                                                                                                                                                                                                                                                                                                                                                                                                                                                                                                                                                                                                                                                                                                                                                                  [warning: there may be more definitions on this page] namespaces for the osa wsdl namespaces are an important part of an xml (.../...) </w:t>
      </w:r>
    </w:p>
    <w:p w:rsidR="00D143FF" w:rsidRDefault="00D143FF" w:rsidP="00D143FF">
      <w:r>
        <w:t>SOURCE: Used in ES 202 915-01 V1.1.1, clause B.2 SOURCE: Used in ES 202 915-01 V1.2.1, clause B.2 SOURCE: Used in ES 202 915-01 V1.3.1, clause B.2 SOURCE: Used in ES 203 915-01 V1.1.1, clause B.2 SOURCE: Used in ES 203 915-01 V1.2.1, clause B.2 SOURCE: Used in ES 203 915-01 V1.3.1, clause B.2 SOURCE: Used in ES 204 915-01 V1.1.1, clause B.2</w:t>
      </w:r>
    </w:p>
    <w:p w:rsidR="00D143FF" w:rsidRDefault="00D143FF" w:rsidP="00D143FF"/>
    <w:p w:rsidR="00D143FF" w:rsidRDefault="00D143FF" w:rsidP="00D143FF">
      <w:r>
        <w:t xml:space="preserve">                                                                                                                                                                                                                                                                                                                                                                                                                                                                                                                                                                                                                                                                                                                                                                                                                                                                                                  [warning: there may be more definitions on this page] no (.../...) </w:t>
      </w:r>
    </w:p>
    <w:p w:rsidR="00D143FF" w:rsidRDefault="00D143FF" w:rsidP="00D143FF">
      <w:r>
        <w:t>SOURCE: Used in ES 201 071 V1.1.2, clause A.1.2</w:t>
      </w:r>
    </w:p>
    <w:p w:rsidR="00D143FF" w:rsidRDefault="00D143FF" w:rsidP="00D143FF"/>
    <w:p w:rsidR="00D143FF" w:rsidRDefault="00D143FF" w:rsidP="00D143FF">
      <w:r>
        <w:t xml:space="preserve">                                                                                                                                                                                                                                                                                                                                                                                                                                                                                                                                                                                                                                                                                                                                                                                                                                                                                                  [warning: there may be more definitions on this page] not be used 1 reserved id for future use 2 mpeg parametric stereo 3 reserved id for future use 5.4.4 aac error concealment the aac core decoder includes a concealment function that increases the delay of the decoder by one (.../...) </w:t>
      </w:r>
    </w:p>
    <w:p w:rsidR="00D143FF" w:rsidRDefault="00D143FF" w:rsidP="00D143FF">
      <w:r>
        <w:t>SOURCE: Used in ES 201 980 V4.1.1, clause 0</w:t>
      </w:r>
    </w:p>
    <w:p w:rsidR="00D143FF" w:rsidRDefault="00D143FF" w:rsidP="00D143FF"/>
    <w:p w:rsidR="00D143FF" w:rsidRDefault="00D143FF" w:rsidP="00D143FF">
      <w:r>
        <w:t xml:space="preserve">                                                                                                                                                                                                                                                                                                                                                                                                                                                                                                                                                                                                                                                                                                                                                                                                                                                                                                  [warning: there may be more definitions on this page] note: the asn.1 module defined in clause a.1 has precedence over that defined in clause a.3 using syntax defined in itu-t recommendation x.680 (1997) [3] in the case of any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note: the asn.1 module defined in clause a.1using syntax defined in ccitt recommendation x.208 [2] (1988) [2] has precedence over that defined in clause a.3 in the case of any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note: the asn.1 module defined in clause a.1using syntax defined in ccitt recommendation x.208 [2] (1988) [2] has precedence over that defined in clause a.4 in the case of any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note: the asn.1 module defined in clause a.2 has precedence over that defined in clause a.4 using syntax defined in itu-t recommendation x.680 (1997) [3] in the case of any (.../...) </w:t>
      </w:r>
    </w:p>
    <w:p w:rsidR="00D143FF" w:rsidRDefault="00D143FF" w:rsidP="00D143FF">
      <w:r>
        <w:t>SOURCE: Used in ES 201 733 V1.1.3, clause ASN.1</w:t>
      </w:r>
    </w:p>
    <w:p w:rsidR="00D143FF" w:rsidRDefault="00D143FF" w:rsidP="00D143FF"/>
    <w:p w:rsidR="00D143FF" w:rsidRDefault="00D143FF" w:rsidP="00D143FF">
      <w:r>
        <w:lastRenderedPageBreak/>
        <w:t xml:space="preserve">                                                                                                                                                                                                                                                                                                                                                                                                                                                                                                                                                                                                                                                                                                                                                                                                                                                                                                  [warning: there may be more definitions on this page] object classes a.2.3.1.1 sdhequipmentr imported from ets 300 304 (.../...) </w:t>
      </w:r>
    </w:p>
    <w:p w:rsidR="00D143FF" w:rsidRDefault="00D143FF" w:rsidP="00D143FF">
      <w:r>
        <w:t>SOURCE: Used in ES 201 097-01 V1.1.1, clause A.2.3.1</w:t>
      </w:r>
    </w:p>
    <w:p w:rsidR="00D143FF" w:rsidRDefault="00D143FF" w:rsidP="00D143FF"/>
    <w:p w:rsidR="00D143FF" w:rsidRDefault="00D143FF" w:rsidP="00D143FF">
      <w:r>
        <w:t xml:space="preserve">                                                                                                                                                                                                                                                                                                                                                                                                                                                                                                                                                                                                                                                                                                                                                                                                                                                                                                  [warning: there may be more definitions on this page] observed msisdn target identifier with the msisdn of the target subscriber (monitored subscriber) partyinformation/msisdn observed imsi target identifier with the imsi of the target subscriber (monitored subscriber) partyinformation/imsi observed imei target identifier with the imei of the target subscriber (monitored subscriber), it must be checked for each call over the radio interface partyinformation/imei event type description which type of event is delivered: establishment, answer, supplementary service, handover, release, sms, location update, subscriber controlled input there is no one-to-one mapping for this (.../...) </w:t>
      </w:r>
    </w:p>
    <w:p w:rsidR="00D143FF" w:rsidRDefault="00D143FF" w:rsidP="00D143FF">
      <w:r>
        <w:t>SOURCE: Used in ES 201 671 V2.1.1, clause ASN.1 SOURCE: Used in ES 201 671 V3.1.1, clause ASN.1</w:t>
      </w:r>
    </w:p>
    <w:p w:rsidR="00D143FF" w:rsidRDefault="00D143FF" w:rsidP="00D143FF"/>
    <w:p w:rsidR="00D143FF" w:rsidRDefault="00D143FF" w:rsidP="00D143FF">
      <w:r>
        <w:t xml:space="preserve">                                                                                                                                                                                                                                                                                                                                                                                                                                                                                                                                                                                                                                                                                                                                                                                                                                                                                                  [warning: there may be more definitions on this page] octets (.../...) </w:t>
      </w:r>
    </w:p>
    <w:p w:rsidR="00D143FF" w:rsidRDefault="00D143FF" w:rsidP="00D143FF">
      <w:r>
        <w:t>SOURCE: Used in ES 203 215 V1.2.1, clause 1</w:t>
      </w:r>
    </w:p>
    <w:p w:rsidR="00D143FF" w:rsidRDefault="00D143FF" w:rsidP="00D143FF"/>
    <w:p w:rsidR="00D143FF" w:rsidRDefault="00D143FF" w:rsidP="00D143FF">
      <w:r>
        <w:t xml:space="preserve">                                                                                                                                                                                                                                                                                                                                                                                                                                                                                                                                                                                                                                                                                                                                                                                                                                                                                                  [warning: there may be more definitions on this page] of boot delay may be discerned: the starting up after a command supply switching and the starting up after a command of standby (.../...) </w:t>
      </w:r>
    </w:p>
    <w:p w:rsidR="00D143FF" w:rsidRDefault="00D143FF" w:rsidP="00D143FF">
      <w:r>
        <w:t>SOURCE: Used in ES 202 765-04 V1.1.1, clause 2 SOURCE: Used in ES 202 765-04 V1.2.1, clause 2</w:t>
      </w:r>
    </w:p>
    <w:p w:rsidR="00D143FF" w:rsidRDefault="00D143FF" w:rsidP="00D143FF"/>
    <w:p w:rsidR="00D143FF" w:rsidRDefault="00D143FF" w:rsidP="00D143FF">
      <w:r>
        <w:t xml:space="preserve">                                                                                                                                                                                                                                                                                                                                                                                                                                                                                                                                                                                                                                                                                                                                                                                                                                                                                                  [warning: there may be more definitions on this page] of broadcast signal time references the following definitions are used as broadcast system specific time references to align the broadcast delays of the (.../...) </w:t>
      </w:r>
    </w:p>
    <w:p w:rsidR="00D143FF" w:rsidRDefault="00D143FF" w:rsidP="00D143FF">
      <w:r>
        <w:t>SOURCE: Used in ES 201 980 V4.1.1, clause R.5</w:t>
      </w:r>
    </w:p>
    <w:p w:rsidR="00D143FF" w:rsidRDefault="00D143FF" w:rsidP="00D143FF"/>
    <w:p w:rsidR="00D143FF" w:rsidRDefault="00D143FF" w:rsidP="00D143FF">
      <w:r>
        <w:t xml:space="preserve">                                                                                                                                                                                                                                                                                                                                                                                                                                                                                                                                                                                                                                                                                                                                                                                                                                                                                                  [warning: there may be more definitions on this page] of copy control information (cci) for future (.../...) </w:t>
      </w:r>
    </w:p>
    <w:p w:rsidR="00D143FF" w:rsidRDefault="00D143FF" w:rsidP="00D143FF">
      <w:r>
        <w:t>SOURCE: Used in ES 203 259 V1.1.1, clause 2</w:t>
      </w:r>
    </w:p>
    <w:p w:rsidR="00D143FF" w:rsidRDefault="00D143FF" w:rsidP="00D143FF"/>
    <w:p w:rsidR="00D143FF" w:rsidRDefault="00D143FF" w:rsidP="00D143FF">
      <w:r>
        <w:t xml:space="preserve">                                                                                                                                                                                                                                                                                                                                                                                                                                                                                                                                                                                                                                                                                                                                                                                                                                                                                                  [warning: there may be more definitions on this page] of energy-aware states an energy aware state (eas) can be modeled as a couple of energy-aware primitive sub-states (psses) related to the configuration of power scaling and standby mechanisms: easn = {pj(n), sk(n)} with 0 = j = j and 0 = k = k where: * sk(n) represents the k-th pss related to the standby techniques: - s0(n) shall be the active state, - in sk(n), with k &gt; (.../...) </w:t>
      </w:r>
    </w:p>
    <w:p w:rsidR="00D143FF" w:rsidRDefault="00D143FF" w:rsidP="00D143FF">
      <w:r>
        <w:t>SOURCE: Used in ES 203 237 V1.1.1, clause 6</w:t>
      </w:r>
    </w:p>
    <w:p w:rsidR="00D143FF" w:rsidRDefault="00D143FF" w:rsidP="00D143FF"/>
    <w:p w:rsidR="00D143FF" w:rsidRDefault="00D143FF" w:rsidP="00D143FF">
      <w:r>
        <w:t xml:space="preserve">                                                                                                                                                                                                                                                                                                                                                                                                                                                                                                                                                                                                                                                                                                                                                                                                                                                                                                  [warning: there may be more definitions on this page] of getxxxx and retrievexxxx methods the api defines two different data access methods: * retrieve, a retrieve method represents an optional stream (.../...) </w:t>
      </w:r>
    </w:p>
    <w:p w:rsidR="00D143FF" w:rsidRDefault="00D143FF" w:rsidP="00D143FF">
      <w:r>
        <w:t>SOURCE: Used in ES 201 218 V1.1.1, clause 6</w:t>
      </w:r>
    </w:p>
    <w:p w:rsidR="00D143FF" w:rsidRDefault="00D143FF" w:rsidP="00D143FF"/>
    <w:p w:rsidR="00D143FF" w:rsidRDefault="00D143FF" w:rsidP="00D143FF">
      <w:r>
        <w:lastRenderedPageBreak/>
        <w:t xml:space="preserve">                                                                                                                                                                                                                                                                                                                                                                                                                                                                                                                                                                                                                                                                                                                                                                                                                                                                                                  [warning: there may be more definitions on this page] of glic header glic header contains the following attributes: * correlation number; * message type (a value of 255 is used for hi3-pdus); * direction; * sequence number; * length; * gprs support node (gsn) (.../...) </w:t>
      </w:r>
    </w:p>
    <w:p w:rsidR="00D143FF" w:rsidRDefault="00D143FF" w:rsidP="00D143FF">
      <w:r>
        <w:t>SOURCE: Used in ES 201 671 V3.1.1, clause F.3.1.2</w:t>
      </w:r>
    </w:p>
    <w:p w:rsidR="00D143FF" w:rsidRDefault="00D143FF" w:rsidP="00D143FF"/>
    <w:p w:rsidR="00D143FF" w:rsidRDefault="00D143FF" w:rsidP="00D143FF">
      <w:r>
        <w:t xml:space="preserve">                                                                                                                                                                                                                                                                                                                                                                                                                                                                                                                                                                                                                                                                                                                                                                                                                                                                                                  [warning: there may be more definitions on this page] of glic header glic header contains the following attributes: - correlation number; - message type (a value of 255 is used for hi3-pdu's); - direction; - sequence number; - (.../...) </w:t>
      </w:r>
    </w:p>
    <w:p w:rsidR="00D143FF" w:rsidRDefault="00D143FF" w:rsidP="00D143FF">
      <w:r>
        <w:t>SOURCE: Used in ES 201 671 V2.1.1, clause F.3.1.2</w:t>
      </w:r>
    </w:p>
    <w:p w:rsidR="00D143FF" w:rsidRDefault="00D143FF" w:rsidP="00D143FF"/>
    <w:p w:rsidR="00D143FF" w:rsidRDefault="00D143FF" w:rsidP="00D143FF">
      <w:r>
        <w:t xml:space="preserve">                                                                                                                                                                                                                                                                                                                                                                                                                                                                                                                                                                                                                                                                                                                                                                                                                                                                                                  [warning: there may be more definitions on this page] of intercept related information (iri) intercept related information (iri) will in principle be available in the following phases of a call (successful or not): 1) at call initiation when the target identity becomes active, at which time call destination information may or may not be available (set up phase of a call, target may be the originating or terminating party, or be involved indirectly by a supplementary (.../...) </w:t>
      </w:r>
    </w:p>
    <w:p w:rsidR="00D143FF" w:rsidRDefault="00D143FF" w:rsidP="00D143FF">
      <w:r>
        <w:t>SOURCE: Used in ES 201 671 V3.1.1, clause A.3.1</w:t>
      </w:r>
    </w:p>
    <w:p w:rsidR="00D143FF" w:rsidRDefault="00D143FF" w:rsidP="00D143FF"/>
    <w:p w:rsidR="00D143FF" w:rsidRDefault="00D143FF" w:rsidP="00D143FF">
      <w:r>
        <w:t xml:space="preserve">                                                                                                                                                                                                                                                                                                                                                                                                                                                                                                                                                                                                                                                                                                                                                                                                                                                                                                  [warning: there may be more definitions on this page] of intercept related information intercept related information will in principle be available in the following phases of a call (successful or not): 1) at call initiation when the target identity becomes active, at which time call destination information may or may not be available (set up phase of a call, target may be the originating or terminating party, or be involved indirectly by a supplementary (.../...) </w:t>
      </w:r>
    </w:p>
    <w:p w:rsidR="00D143FF" w:rsidRDefault="00D143FF" w:rsidP="00D143FF">
      <w:r>
        <w:t>SOURCE: Used in ES 201 671 V2.1.1, clause A.3.1</w:t>
      </w:r>
    </w:p>
    <w:p w:rsidR="00D143FF" w:rsidRDefault="00D143FF" w:rsidP="00D143FF"/>
    <w:p w:rsidR="00D143FF" w:rsidRDefault="00D143FF" w:rsidP="00D143FF">
      <w:r>
        <w:t xml:space="preserve">                                                                                                                                                                                                                                                                                                                                                                                                                                                                                                                                                                                                                                                                                                                                                                                                                                                                                                  [warning: there may be more definitions on this page] of interception related information for packet switched intercept related information will in principle be available in the following phases of a data transmission: 1) at connection attempt when the target identity becomes active, at which time packet transmission may or may not occur (set up of a data context, target may be the originating or terminating (.../...) </w:t>
      </w:r>
    </w:p>
    <w:p w:rsidR="00D143FF" w:rsidRDefault="00D143FF" w:rsidP="00D143FF">
      <w:r>
        <w:t>SOURCE: Used in ES 201 671 V2.1.1, clause B.3.1 SOURCE: Used in ES 201 671 V3.1.1, clause B.3.1</w:t>
      </w:r>
    </w:p>
    <w:p w:rsidR="00D143FF" w:rsidRDefault="00D143FF" w:rsidP="00D143FF"/>
    <w:p w:rsidR="00D143FF" w:rsidRDefault="00D143FF" w:rsidP="00D143FF">
      <w:r>
        <w:t xml:space="preserve">                                                                                                                                                                                                                                                                                                                                                                                                                                                                                                                                                                                                                                                                                                                                                                                                                                                                                                  [warning: there may be more definitions on this page] of internet access ? unavailability duration ? failure measurement = 1 - ?????????????? = 1 - ?????????????? duration of period analysis total time of measurement internet access availability measurement is an attempt since the user access equipment to reach an internet service like downloading a web page from a (.../...) </w:t>
      </w:r>
    </w:p>
    <w:p w:rsidR="00D143FF" w:rsidRDefault="00D143FF" w:rsidP="00D143FF">
      <w:r>
        <w:t>SOURCE: Used in ES 202 765-04 V1.1.1, clause 1 SOURCE: Used in ES 202 765-04 V1.2.1, clause 1</w:t>
      </w:r>
    </w:p>
    <w:p w:rsidR="00D143FF" w:rsidRDefault="00D143FF" w:rsidP="00D143FF"/>
    <w:p w:rsidR="00D143FF" w:rsidRDefault="00D143FF" w:rsidP="00D143FF">
      <w:r>
        <w:t xml:space="preserve">                                                                                                                                                                                                                                                                                                                                                                                                                                                                                                                                                                                                                                                                                                                                                                                                                                                                                                  [warning: there may be more definitions on this page] of internet access indicators 6.1 availability of internet access this metric represents the probability for a customer that internet applications are attainable from his internet (.../...) </w:t>
      </w:r>
    </w:p>
    <w:p w:rsidR="00D143FF" w:rsidRDefault="00D143FF" w:rsidP="00D143FF">
      <w:r>
        <w:t>SOURCE: Used in ES 202 765-04 V1.1.1, clause 6 SOURCE: Used in ES 202 765-04 V1.2.1, clause 6</w:t>
      </w:r>
    </w:p>
    <w:p w:rsidR="00D143FF" w:rsidRDefault="00D143FF" w:rsidP="00D143FF"/>
    <w:p w:rsidR="00D143FF" w:rsidRDefault="00D143FF" w:rsidP="00D143FF">
      <w:r>
        <w:lastRenderedPageBreak/>
        <w:t xml:space="preserve">                                                                                                                                                                                                                                                                                                                                                                                                                                                                                                                                                                                                                                                                                                                                                                                                                                                                                                  [warning: there may be more definitions on this page] of or or is a quantitative value (a number) assigned to a qualitative performance criterion on a predefined rating scale to reflect the merit of that criterion to a (.../...) </w:t>
      </w:r>
    </w:p>
    <w:p w:rsidR="00D143FF" w:rsidRDefault="00D143FF" w:rsidP="00D143FF">
      <w:r>
        <w:t>SOURCE: Used in ES 202 057-01 V2.1.1, clause D.1</w:t>
      </w:r>
    </w:p>
    <w:p w:rsidR="00D143FF" w:rsidRDefault="00D143FF" w:rsidP="00D143FF"/>
    <w:p w:rsidR="00D143FF" w:rsidRDefault="00D143FF" w:rsidP="00D143FF">
      <w:r>
        <w:t xml:space="preserve">                                                                                                                                                                                                                                                                                                                                                                                                                                                                                                                                                                                                                                                                                                                                                                                                                                                                                                  [warning: there may be more definitions on this page] of osa testing documentation the osa test specification for parlay 3 is a multi-part deliverable, following exactly the same part structure as the multi-part osa base specification (parlay 3), in es 201 915 (.../...) </w:t>
      </w:r>
    </w:p>
    <w:p w:rsidR="00D143FF" w:rsidRDefault="00D143FF" w:rsidP="00D143FF">
      <w:r>
        <w:t>SOURCE: Used in ES 202 196-01 V1.2.1, clause 4</w:t>
      </w:r>
    </w:p>
    <w:p w:rsidR="00D143FF" w:rsidRDefault="00D143FF" w:rsidP="00D143FF"/>
    <w:p w:rsidR="00D143FF" w:rsidRDefault="00D143FF" w:rsidP="00D143FF">
      <w:r>
        <w:t xml:space="preserve">                                                                                                                                                                                                                                                                                                                                                                                                                                                                                                                                                                                                                                                                                                                                                                                                                                                                                                  [warning: there may be more definitions on this page] of osa testing documentation the osa test specification for parlay 4 is a multi-part deliverable, following exactly the same part structure as the multi-part osa base specification (parlay 4), in es 202 915 (.../...) </w:t>
      </w:r>
    </w:p>
    <w:p w:rsidR="00D143FF" w:rsidRDefault="00D143FF" w:rsidP="00D143FF">
      <w:r>
        <w:t>SOURCE: Used in ES 202 388-01 V1.1.1, clause 4</w:t>
      </w:r>
    </w:p>
    <w:p w:rsidR="00D143FF" w:rsidRDefault="00D143FF" w:rsidP="00D143FF"/>
    <w:p w:rsidR="00D143FF" w:rsidRDefault="00D143FF" w:rsidP="00D143FF">
      <w:r>
        <w:t xml:space="preserve">                                                                                                                                                                                                                                                                                                                                                                                                                                                                                                                                                                                                                                                                                                                                                                                                                                                                                                  [warning: there may be more definitions on this page] of osa testing documentation the osa test specification is a multi-part deliverable, following exactly the same part structure as the multi-part osa base specification, in es 201 915 (.../...) </w:t>
      </w:r>
    </w:p>
    <w:p w:rsidR="00D143FF" w:rsidRDefault="00D143FF" w:rsidP="00D143FF">
      <w:r>
        <w:t>SOURCE: Used in ES 202 196-01 V1.1.1, clause 4</w:t>
      </w:r>
    </w:p>
    <w:p w:rsidR="00D143FF" w:rsidRDefault="00D143FF" w:rsidP="00D143FF"/>
    <w:p w:rsidR="00D143FF" w:rsidRDefault="00D143FF" w:rsidP="00D143FF">
      <w:r>
        <w:t xml:space="preserve">                                                                                                                                                                                                                                                                                                                                                                                                                                                                                                                                                                                                                                                                                                                                                                                                                                                                                                  [warning: there may be more definitions on this page] of power consumption 4.1 definition of power consumption per port of broadband network equipment the power consumption of broadband telecommunication network equipment is defined as: pbbport = pbbeq / nports where: pbbeq is the power consumption (in w) of a fully equipped broadband network equipment, measured at the electric power input interface, placed at the premises of the operator or the equipment supplier, which connects multiple broadband subscribers to a (.../...) </w:t>
      </w:r>
    </w:p>
    <w:p w:rsidR="00D143FF" w:rsidRDefault="00D143FF" w:rsidP="00D143FF">
      <w:r>
        <w:t>SOURCE: Used in ES 203 215 V1.2.1, clause 4</w:t>
      </w:r>
    </w:p>
    <w:p w:rsidR="00D143FF" w:rsidRDefault="00D143FF" w:rsidP="00D143FF"/>
    <w:p w:rsidR="00D143FF" w:rsidRDefault="00D143FF" w:rsidP="00D143FF">
      <w:r>
        <w:t xml:space="preserve">                                                                                                                                                                                                                                                                                                                                                                                                                                                                                                                                                                                                                                                                                                                                                                                                                                                                                                  [warning: there may be more definitions on this page] of power consumption and metrics for core networks 4.1 black box the system under test is seen as a "black box", (.../...) </w:t>
      </w:r>
    </w:p>
    <w:p w:rsidR="00D143FF" w:rsidRDefault="00D143FF" w:rsidP="00D143FF">
      <w:r>
        <w:t>SOURCE: Used in ES 201 554 V1.1.1, clause 4 SOURCE: Used in ES 201 554 V1.2.1, clause 4</w:t>
      </w:r>
    </w:p>
    <w:p w:rsidR="00D143FF" w:rsidRDefault="00D143FF" w:rsidP="00D143FF"/>
    <w:p w:rsidR="00D143FF" w:rsidRDefault="00D143FF" w:rsidP="00D143FF">
      <w:r>
        <w:t xml:space="preserve">                                                                                                                                                                                                                                                                                                                                                                                                                                                                                                                                                                                                                                                                                                                                                                                                                                                                                                  [warning: there may be more definitions on this page] of the equipment energy efficiency ratio for router and switch based on the routers and switches energy consumption measurements and research, it is showed that the main influencing factors of their energy consumption are the quantity of service boards configured, traffic configuration, traffic load and ambient (.../...) </w:t>
      </w:r>
    </w:p>
    <w:p w:rsidR="00D143FF" w:rsidRDefault="00D143FF" w:rsidP="00D143FF">
      <w:r>
        <w:t>SOURCE: Used in ES 203 136 V1.1.1, clause 5</w:t>
      </w:r>
    </w:p>
    <w:p w:rsidR="00D143FF" w:rsidRDefault="00D143FF" w:rsidP="00D143FF"/>
    <w:p w:rsidR="00D143FF" w:rsidRDefault="00D143FF" w:rsidP="00D143FF">
      <w:r>
        <w:t xml:space="preserve">                                                                                                                                                                                                                                                                                                                                                                                                                                                                                                                                                                                                                                                                                                                                                                                                                                                                                                  [warning: there may be more definitions on this page] of the uus1 content associated to the cc link asn.1 description of the uus1 content associated to the cc link hi3cclinkdata { itu-t (0) identified-organization (4) etsi (0) securitydomain (2) lawfulintercept (2) hi3 (2) cclinkli (4) version2 (2)} definitions implicit tags ::= begin imports lawfulinterceptionidentifier, communicationidentifier, cc-link-identifier from hi2operations { itu-t (0) identified-organization (4) etsi (0) securitydomain (2) lawfulintercept (2) hi2 (1) version2 (2)}; uus1-content ::= sequence { lawfullinterceptionidentifier [1] lawfulinterceptionidentifier, communicationidentifier [2] communicationidentifier, cc-link-identifier [3] cc-link-identifier optional, direction-indication [4] direction-indication, bearer-capability [5] octet string (size(1..12)) optional, -- transport the bearer capability information element (value part) -- protocol: ets [6] service-information [7] service-information optional, (.../...) </w:t>
      </w:r>
    </w:p>
    <w:p w:rsidR="00D143FF" w:rsidRDefault="00D143FF" w:rsidP="00D143FF">
      <w:r>
        <w:t>SOURCE: Used in ES 201 671 V2.1.1, clause D.8</w:t>
      </w:r>
    </w:p>
    <w:p w:rsidR="00D143FF" w:rsidRDefault="00D143FF" w:rsidP="00D143FF"/>
    <w:p w:rsidR="00D143FF" w:rsidRDefault="00D143FF" w:rsidP="00D143FF">
      <w:r>
        <w:t xml:space="preserve">                                                                                                                                                                                                                                                                                                                                                                                                                                                                                                                                                                                                                                                                                                                                                                                                                                                                                                  [warning: there may be more definitions on this page] of the uus1 content associated to the cc link asn.1 description of the uus1 content associated to the cc link hi3cclinkdata {itu-t(0) identified-organization(4) etsi(0) securitydomain(2) lawfulintercept(2) hi3(2) cclinkli(4) version4(4)} definitions implicit tags ::= begin imports -- from clause d.5 lawfulinterceptionidentifier, communicationidentifier, cc-link-identifier from hi2operations {itu-t(0) identified-organization(4) etsi(0) securitydomain(2) lawfulintercept(2) hi2(1) version10(10)}; -- ============================= -- object identifier definitions -- ============================= -- lawfulintercept domainid lawfulinterceptdomainid object identifier ::= {itu-t(0) identified-organization(4) etsi(0) securitydomain(2) lawfulintercept(2)} -- hi3 domain hi3cclinkid object identifier ::= {lawfulinterceptdomainid hi3(2) cclinkli(4)} hi3cclinkidoperationid object identifier ::= {hi3cclinkid version4(4)} uus1-content ::= sequence { domainid [0] object identifier (hi3cclinkidoperationid) optional, -- once using ftp delivery mechanism lawfullinterceptionidentifier [1] lawfulinterceptionidentifier, communicationidentifier [2] communicationidentifier, cc-link-identifier [3] cc-link-identifier optional, direction-indication [4] direction-indication, bearer-capability [5] octet string (size(1..12)) optional, -- transport the bearer capability information element (value part) -- protocol: en 300 403-1 [6] service-information [7] service-information optional, (.../...) </w:t>
      </w:r>
    </w:p>
    <w:p w:rsidR="00D143FF" w:rsidRDefault="00D143FF" w:rsidP="00D143FF">
      <w:r>
        <w:t>SOURCE: Used in ES 201 671 V3.1.1, clause D.8</w:t>
      </w:r>
    </w:p>
    <w:p w:rsidR="00D143FF" w:rsidRDefault="00D143FF" w:rsidP="00D143FF"/>
    <w:p w:rsidR="00D143FF" w:rsidRDefault="00D143FF" w:rsidP="00D143FF">
      <w:r>
        <w:t xml:space="preserve">                                                                                                                                                                                                                                                                                                                                                                                                                                                                                                                                                                                                                                                                                                                                                                                                                                                                                                  [warning: there may be more definitions on this page] of the uus1 content associated to the cc link table a.8: asn.1 description of the uus1 content associated to the cc link .$hi3cclinkdata { ccitt (0) identified-organization (4) etsi (0) securitydomain (2) lawfulintercept (2) hi3 (2) cclinkli (4) version1 (1)} definitions implicit tags ::= begin imports lawfulinterceptionidentifier, callidentifier, cc-link-identifier from hi2operations hi2operations { ccitt (0) identified-organization (4) etsi (0) securitydomain (2) lawfulintercept (2) hi2 (1) version1 (1)} ; uus1_content ::= sequence { lawfullinterceptionidentifier [1] lawfullinterceptionidentifier, callidentifier [2] callidentifier, cc-link-identifier [3] cc-link-identifier optional, direction_indication [4] direction_indication, bearer_capability [5] octet string (1...12) optional, -- transport the bearer capability information element (value part) -- protocol: ets [6] ...} direction_indication::= enumerated { mono_mode(0), cc_from_target(1), cc_from_other_party(2), ...} end -- hi3cclinkdata annex b (normative): detailed procedures for supplementary services (circuit switched) b.1 advice of charge services (aoc) no (.../...) </w:t>
      </w:r>
    </w:p>
    <w:p w:rsidR="00D143FF" w:rsidRDefault="00D143FF" w:rsidP="00D143FF">
      <w:r>
        <w:t>SOURCE: Used in ES 201 671 V1.1.1, clause A.9</w:t>
      </w:r>
    </w:p>
    <w:p w:rsidR="00D143FF" w:rsidRDefault="00D143FF" w:rsidP="00D143FF"/>
    <w:p w:rsidR="00D143FF" w:rsidRDefault="00D143FF" w:rsidP="00D143FF">
      <w:r>
        <w:t xml:space="preserve">                                                                                                                                                                                                                                                                                                                                                                                                                                                                                                                                                                                                                                                                                                                                                                                                                                                                                                  [warning: there may be more definitions on this page] of web services technologies 4.1 web service message content 4.1.1 soap all web service messages shall send and accept messages that conform to the soap use defined in the ws-i basic profile [5], using the document/literal encoding (.../...) </w:t>
      </w:r>
    </w:p>
    <w:p w:rsidR="00D143FF" w:rsidRDefault="00D143FF" w:rsidP="00D143FF">
      <w:r>
        <w:t>SOURCE: Used in ES 202 391-01 V1.1.1, clause 4 SOURCE: Used in ES 202 391-01 V1.2.1, clause 4 SOURCE: Used in ES 202 391-01 V1.3.1, clause 4 SOURCE: Used in ES 202 504-01 V1.1.1, clause 4</w:t>
      </w:r>
    </w:p>
    <w:p w:rsidR="00D143FF" w:rsidRDefault="00D143FF" w:rsidP="00D143FF"/>
    <w:p w:rsidR="00D143FF" w:rsidRDefault="00D143FF" w:rsidP="00D143FF">
      <w:r>
        <w:t xml:space="preserve">                                                                                                                                                                                                                                                                                                                                                                                                                                                                                                                                                                                                                                                                                                                                                                                                                                                                                                  [warning: there may be more definitions on this page] or headers of ttcn-3 (.../...) </w:t>
      </w:r>
    </w:p>
    <w:p w:rsidR="00D143FF" w:rsidRDefault="00D143FF" w:rsidP="00D143FF">
      <w:r>
        <w:t>SOURCE: Used in ES 201 873-10 V3.2.1, clause 3 SOURCE: Used in ES 201 873-10 V3.4.1, clause 3</w:t>
      </w:r>
    </w:p>
    <w:p w:rsidR="00D143FF" w:rsidRDefault="00D143FF" w:rsidP="00D143FF"/>
    <w:p w:rsidR="00D143FF" w:rsidRDefault="00D143FF" w:rsidP="00D143FF">
      <w:r>
        <w:t xml:space="preserve">                                                                                                                                                                                                                                                                                                                                                                                                                                                                                                                                                                                                                                                                                                                                                                                                                                                                                                  [warning: there may be more definitions on this page] overview the present document aims at identifying and defining indicators and methodologies for a use in a context of end-user quality characterization and supervision of multiplay telephony services such as internet access, iptv and (.../...) </w:t>
      </w:r>
    </w:p>
    <w:p w:rsidR="00D143FF" w:rsidRDefault="00D143FF" w:rsidP="00D143FF">
      <w:r>
        <w:t>SOURCE: Used in ES 202 765-04 V1.1.1, clause 4 SOURCE: Used in ES 202 765-04 V1.2.1, clause 4</w:t>
      </w:r>
    </w:p>
    <w:p w:rsidR="00D143FF" w:rsidRDefault="00D143FF" w:rsidP="00D143FF"/>
    <w:p w:rsidR="00D143FF" w:rsidRDefault="00D143FF" w:rsidP="00D143FF">
      <w:r>
        <w:t xml:space="preserve">                                                                                                                                                                                                                                                                                                                                                                                                                                                                                                                                                                                                                                                                                                                                                                                                                                                                                                  [warning: there may be more definitions on this page] p_call_app_alerting_mechanism 1 the alerting mechanism or pattern to use p_call_app_network_access_type 2 the network access type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p_conference_policy_monomedia 1 cccs - monomedia conference policy p_conference_policy_multimedia 2 mmccs - mulitmedia conference policy tpconfpolicy defines the tagged choice of data elements that specify the policy that needs adhered to by the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p_messaging_folder_id 1 the fully qualified id of this folder (.../...) </w:t>
      </w:r>
    </w:p>
    <w:p w:rsidR="00D143FF" w:rsidRDefault="00D143FF" w:rsidP="00D143FF">
      <w:r>
        <w:t>SOURCE: Used in ES 201 915-09 V1.1.1, clause 0</w:t>
      </w:r>
    </w:p>
    <w:p w:rsidR="00D143FF" w:rsidRDefault="00D143FF" w:rsidP="00D143FF"/>
    <w:p w:rsidR="00D143FF" w:rsidRDefault="00D143FF" w:rsidP="00D143FF">
      <w:r>
        <w:t xml:space="preserve">                                                                                                                                                                                                                                                                                                                                                                                                                                                                                                                                                                                                                                                                                                                                                                                                                                                                                                  [warning: there may be more definitions on this page] p_termcap_invalid_terminalid 1 the request can not be handled because the terminal id specified is not (.../...) </w:t>
      </w:r>
    </w:p>
    <w:p w:rsidR="00D143FF" w:rsidRDefault="00D143FF" w:rsidP="00D143FF">
      <w:r>
        <w:t>SOURCE: Used in ES 201 915-07 V1.1.1, clause 0</w:t>
      </w:r>
    </w:p>
    <w:p w:rsidR="00D143FF" w:rsidRDefault="00D143FF" w:rsidP="00D143FF"/>
    <w:p w:rsidR="00D143FF" w:rsidRDefault="00D143FF" w:rsidP="00D143FF">
      <w:r>
        <w:t xml:space="preserve">                                                                                                                                                                                                                                                                                                                                                                                                                                                                                                                                                                                                                                                                                                                                                                                                                                                                                                  [warning: there may be more definitions on this page] part (.../...) </w:t>
      </w:r>
    </w:p>
    <w:p w:rsidR="00D143FF" w:rsidRDefault="00D143FF" w:rsidP="00D143FF">
      <w:r>
        <w:t>SOURCE: Used in ES 201 873-01 V1.1.2, clause A.1.6.3</w:t>
      </w:r>
    </w:p>
    <w:p w:rsidR="00D143FF" w:rsidRDefault="00D143FF" w:rsidP="00D143FF"/>
    <w:p w:rsidR="00D143FF" w:rsidRDefault="00D143FF" w:rsidP="00D143FF">
      <w:r>
        <w:t xml:space="preserve">                                                                                                                                                                                                                                                                                                                                                                                                                                                                                                                                                                                                                                                                                                                                                                                                                                                                                                  [warning: there may be more definitions on this page] point: d / a converter: a digital test sequence (dts) representing the pcm equivalent of an analogue sinewave signal whose root mean square (rms) value is 3,14 db (a-law) below the maximum full-load capacity of the codec, shall generate 0 dbm across a 600 ? load; a / d converter: a 0 dbm signal generated from a 600 ? source, shall give the dts representing the pcm equivalent of an analogue sinewave signal, whose rms value is 3,14 db (a-law) below the maximum full-load capacity of the (.../...) </w:t>
      </w:r>
    </w:p>
    <w:p w:rsidR="00D143FF" w:rsidRDefault="00D143FF" w:rsidP="00D143FF">
      <w:r>
        <w:t>SOURCE: Used in ES 201 168 V1.2.1, clause 0</w:t>
      </w:r>
    </w:p>
    <w:p w:rsidR="00D143FF" w:rsidRDefault="00D143FF" w:rsidP="00D143FF"/>
    <w:p w:rsidR="00D143FF" w:rsidRDefault="00D143FF" w:rsidP="00D143FF">
      <w:r>
        <w:t xml:space="preserve">                                                                                                                                                                                                                                                                                                                                                                                                                                                                                                                                                                                                                                                                                                                                                                                                                                                                                                  [warning: there may be more definitions on this page] point: d / a converter: a digital test sequence (dts) representing the pcm equivalent of an analogue sinusoidal signal whose root mean square (rms) value is 3,14 db (a-law) below the maximum full-load capacity of the codec, shall generate 0 dbm across a 600 ? load; a / d converter: a 0 dbm signal generated from a 600 ? source, shall give the dts representing the pcm equivalent of an analogue sinusoidal signal, whose rms value is 3,14 db (a-law) below the maximum full-load capacity of the (.../...) </w:t>
      </w:r>
    </w:p>
    <w:p w:rsidR="00D143FF" w:rsidRDefault="00D143FF" w:rsidP="00D143FF">
      <w:r>
        <w:t>SOURCE: Used in ES 201 168 V1.1.1, clause 0</w:t>
      </w:r>
    </w:p>
    <w:p w:rsidR="00D143FF" w:rsidRDefault="00D143FF" w:rsidP="00D143FF"/>
    <w:p w:rsidR="00D143FF" w:rsidRDefault="00D143FF" w:rsidP="00D143FF">
      <w:r>
        <w:t xml:space="preserve">                                                                                                                                                                                                                                                                                                                                                                                                                                                                                                                                                                                                                                                                                                                                                                                                                                                                                                  [warning: there may be more definitions on this page] power supply system the dc system subset described in es 202 336-1 [1] transforms ac interface from mains or ac back-up engine defined in en 300 132-3 [3], in dc voltage on interface a defined in en 300 132-2 [2] or en 300 132-3 [3] for telecom centre or defined for local or remote power supply of access network equipment in en 302 099 (.../...) </w:t>
      </w:r>
    </w:p>
    <w:p w:rsidR="00D143FF" w:rsidRDefault="00D143FF" w:rsidP="00D143FF">
      <w:r>
        <w:t>SOURCE: Used in ES 202 336-02 V1.1.1, clause 4</w:t>
      </w:r>
    </w:p>
    <w:p w:rsidR="00D143FF" w:rsidRDefault="00D143FF" w:rsidP="00D143FF"/>
    <w:p w:rsidR="00D143FF" w:rsidRDefault="00D143FF" w:rsidP="00D143FF">
      <w:r>
        <w:t xml:space="preserve">                                                                                                                                                                                                                                                                                                                                                                                                                                                                                                                                                                                                                                                                                                                                                                                                                                                                                                  [warning: there may be more definitions on this page] private networks specification cm-sp-l2vpn-i03-061222." revision "200607280000z" -- july 28, 2006 description "published as part of the docsis layer 2 virtual private networks specification cm-sp-l2vpn-i02-060728." revision "200603280000z" -- march 28, 2006 description "initial version, published as part of the docsis layer 2 virtual private networks specification cm-sp-l2vpn-i01-060328." ::= { clabprojdocsis 8 } -------------------------------------------------------------- -- -- textual conventions -- docsl2vpnidentifier ::= textual-convention display-hint "255a" status current description "an externally administered octet string identifying an (.../...) </w:t>
      </w:r>
    </w:p>
    <w:p w:rsidR="00D143FF" w:rsidRDefault="00D143FF" w:rsidP="00D143FF">
      <w:r>
        <w:t>SOURCE: Used in ES 203 385 V1.1.1, clause 2</w:t>
      </w:r>
    </w:p>
    <w:p w:rsidR="00D143FF" w:rsidRDefault="00D143FF" w:rsidP="00D143FF"/>
    <w:p w:rsidR="00D143FF" w:rsidRDefault="00D143FF" w:rsidP="00D143FF">
      <w:r>
        <w:t xml:space="preserve">                                                                                                                                                                                                                                                                                                                                                                                                                                                                                                                                                                                                                                                                                                                                                                                                                                                                                                  [warning: there may be more definitions on this page] procedures at the coincident s and t reference point 7.1 registration registration is a service provider (.../...) </w:t>
      </w:r>
    </w:p>
    <w:p w:rsidR="00D143FF" w:rsidRDefault="00D143FF" w:rsidP="00D143FF">
      <w:r>
        <w:t>SOURCE: Used in ES 202 060-03 V1.1.1, clause 7 SOURCE: Used in ES 202 060-03 V1.2.1, clause 7</w:t>
      </w:r>
    </w:p>
    <w:p w:rsidR="00D143FF" w:rsidRDefault="00D143FF" w:rsidP="00D143FF"/>
    <w:p w:rsidR="00D143FF" w:rsidRDefault="00D143FF" w:rsidP="00D143FF">
      <w:r>
        <w:t xml:space="preserve">                                                                                                                                                                                                                                                                                                                                                                                                                                                                                                                                                                                                                                                                                                                                                                                                                                                                                                  [warning: there may be more definitions on this page] processing rules ttcn-3 documentation tools shall follow the error processing rules in this (.../...) </w:t>
      </w:r>
    </w:p>
    <w:p w:rsidR="00D143FF" w:rsidRDefault="00D143FF" w:rsidP="00D143FF">
      <w:r>
        <w:t>SOURCE: Used in ES 201 873-10 V3.2.1, clause 8 SOURCE: Used in ES 201 873-10 V3.4.1, clause 8 SOURCE: Used in ES 201 873-10 V4.2.1, clause 8 SOURCE: Used in ES 201 873-10 V4.3.1, clause 8 SOURCE: Used in ES 201 873-10 V4.4.1, clause 8 SOURCE: Used in ES 201 873-10 V4.5.1, clause 8</w:t>
      </w:r>
    </w:p>
    <w:p w:rsidR="00D143FF" w:rsidRDefault="00D143FF" w:rsidP="00D143FF"/>
    <w:p w:rsidR="00D143FF" w:rsidRDefault="00D143FF" w:rsidP="00D143FF">
      <w:r>
        <w:t xml:space="preserve">                                                                                                                                                                                                                                                                                                                                                                                                                                                                                                                                                                                                                                                                                                                                                                                                                                                                                                  [warning: there may be more definitions on this page] rate) to make sure that the chord from the origin to this curve with control parameter value c always has a higher gradient than (.../...) </w:t>
      </w:r>
    </w:p>
    <w:p w:rsidR="00D143FF" w:rsidRDefault="00D143FF" w:rsidP="00D143FF">
      <w:r>
        <w:t>SOURCE: Used in ES 283 039-02 V3.1.1, clause 0</w:t>
      </w:r>
    </w:p>
    <w:p w:rsidR="00D143FF" w:rsidRDefault="00D143FF" w:rsidP="00D143FF"/>
    <w:p w:rsidR="00D143FF" w:rsidRDefault="00D143FF" w:rsidP="00D143FF">
      <w:r>
        <w:t xml:space="preserve">                                                                                                                                                                                                                                                                                                                                                                                                                                                                                                                                                                                                                                                                                                                                                                                                                                                                                                  [warning: there may be more definitions on this page] references shall be replaced by the references in subclause (.../...) </w:t>
      </w:r>
    </w:p>
    <w:p w:rsidR="00D143FF" w:rsidRDefault="00D143FF" w:rsidP="00D143FF">
      <w:r>
        <w:t>SOURCE: Used in ES 201 071 V1.1.2, clause B.1.1</w:t>
      </w:r>
    </w:p>
    <w:p w:rsidR="00D143FF" w:rsidRDefault="00D143FF" w:rsidP="00D143FF"/>
    <w:p w:rsidR="00D143FF" w:rsidRDefault="00D143FF" w:rsidP="00D143FF">
      <w:r>
        <w:t xml:space="preserve">                                                                                                                                                                                                                                                                                                                                                                                                                                                                                                                                                                                                                                                                                                                                                                                                                                                                                                  [warning: there may be more definitions on this page] restaurant example figure c.1: restaurant example - mytestcase test case figure c.2: restaurant example - newinternetptc and aguest functions figure c.3: restaurant example - newguest function figure c.4: restaurant example - internetuser function figure c.5: restaurant example - guestdefaut and standarddefault functions figure c.6: restaurant example - internetdefault altstep and basiccapabilitytests function figure c.7: restaurant example - loadtests and serviceinterworkingtests functions figure c.8: restaurant example - qualityassurancetests figure c.9: restaurant example - pizzahuttest module c.2 the inres example figure c.10: inres example - mi_synch1 1(2) test case figure c.11: inres example - mi_synch1 2(2) test case figure c.12: inres example - mi_synch2 test case figure c.13: inres example - mi_synch5 test case figure c.14: inres example - defaultwithinconclusives altstep figure c.15: inres example - otherwisefail altstep and inresexample1 module definitions history document history v1.1.1 january 2001 publication as tr 101 873-3 v1.1.2 june 2001 publication as tr 101 873-3 v1.2.1 may 2002 publication as tr 101 873-3 v2.2.1 february 2003 publication v2.2.2 april 2003 publication v3.0.0 march 2005 membership approval procedure mv 20050527: 2005-03-29 to 2005-05-27 v3.1.1 june 2005 publication etsi es 201 873-3 v3.1.1 (2005-06) 40 etsi etsi es 201 873-3 v3.1.1 (2005-05) 119 etsi etsi es 201 873-3 (.../...) </w:t>
      </w:r>
    </w:p>
    <w:p w:rsidR="00D143FF" w:rsidRDefault="00D143FF" w:rsidP="00D143FF">
      <w:r>
        <w:t>SOURCE: Used in ES 201 873-03 V3.1.1, clause C.1</w:t>
      </w:r>
    </w:p>
    <w:p w:rsidR="00D143FF" w:rsidRDefault="00D143FF" w:rsidP="00D143FF"/>
    <w:p w:rsidR="00D143FF" w:rsidRDefault="00D143FF" w:rsidP="00D143FF">
      <w:r>
        <w:t xml:space="preserve">                                                                                                                                                                                                                                                                                                                                                                                                                                                                                                                                                                                                                                                                                                                                                                                                                                                                                                  [warning: there may be more definitions on this page] restaurant example figure c.1: restaurant example - mytestcase test case figure c.2: restaurant example - newinternetptc and aguest functions figure c.3: restaurant example - newguest function figure c.4: restaurant example - internetuser function figure c.5: restaurant example - guestdefaut and standarddefault functions figure c.6: restaurant example - internetdefault altstep and basiccapabilitytests function figure c.7: restaurant example - loadtests and serviceinterworkingtests functions figure c.8: restaurant example - qualityassurancetests figure c.9: restaurant example - pizzahuttest module c.2 the inres example figure c.10: inres example - mi_synch1 1(2) test case figure c.11: inres example - mi_synch1 2(2) test case figure c.12: inres example - mi_synch2 test case figure c.13: inres example - mi_synch5 test case figure c.14: inres example - defaultwithinconclusives altstep figure c.15: inres example - otherwisefail altstep and inresexample1 module definitions history document history v1.1.1 january 2001 publication as tr 101 873-3 v1.1.2 june 2001 publication as tr 101 873-3 v1.2.1 may 2002 publication as tr 101 873-3 v2.2.1 february 2003 publication v2.2.2 april 2003 publication v3.1.1 june 2005 publication v3.2.1 february 2007 publication etsi es 201 873-3 v3.2.1 (2007-02) 9 etsi etsi es 201 873-3 v3.2.1 (2007-02) 122 etsi etsi es 201 873-3 v3.2.1 (2007-02) 123 (.../...) </w:t>
      </w:r>
    </w:p>
    <w:p w:rsidR="00D143FF" w:rsidRDefault="00D143FF" w:rsidP="00D143FF">
      <w:r>
        <w:t>SOURCE: Used in ES 201 873-03 V3.2.1, clause C.1</w:t>
      </w:r>
    </w:p>
    <w:p w:rsidR="00D143FF" w:rsidRDefault="00D143FF" w:rsidP="00D143FF"/>
    <w:p w:rsidR="00D143FF" w:rsidRDefault="00D143FF" w:rsidP="00D143FF">
      <w:r>
        <w:t xml:space="preserve">                                                                                                                                                                                                                                                                                                                                                                                                                                                                                                                                                                                                                                                                                                                                                                                                                                                                                                  [warning: there may be more definitions on this page] revocationvalues revocationvalues ::= sequence { crlvals [0] sequence of certificatelist optional, ocspvals [1] sequence of basicocspresponse optional, otherrevvals [2] otherrevvals } otherrevvals ::= sequence { otherrevvaltype otherrevvaltype, otherrevvals any defined by otherrevvaltype } otherrevvaltype ::= object identifier the syntax and semantics of the other revocation values is outside the scope of the present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rules of extensibility (itu-t recommendation m.3100 (13]) - the following types will be indicated as being extensible: * enumerated; * named integer; * named bit string; * tagged set; * tagged sequence; * tagged choice; under the rules of extensibility new enumerations (for enumerated types), new bit name assignments (for named bit string types), new named numbers (for named integer types), and new tagged elements (for tagged set, sequence, and choice types) may be added in future versions of this (.../...) </w:t>
      </w:r>
    </w:p>
    <w:p w:rsidR="00D143FF" w:rsidRDefault="00D143FF" w:rsidP="00D143FF">
      <w:r>
        <w:t>SOURCE: Used in ES 201 097-01 V1.1.1, clause ASN.1</w:t>
      </w:r>
    </w:p>
    <w:p w:rsidR="00D143FF" w:rsidRDefault="00D143FF" w:rsidP="00D143FF"/>
    <w:p w:rsidR="00D143FF" w:rsidRDefault="00D143FF" w:rsidP="00D143FF">
      <w:r>
        <w:t xml:space="preserve">                                                                                                                                                                                                                                                                                                                                                                                                                                                                                                                                                                                                                                                                                                                                                                                                                                                                                                  [warning: there may be more definitions on this page] schema 2: figure b.18: naming diagram for example schema 2 example schema 3: figure b.19: naming diagram for example schema 3 b.2.4 inheritance diagram the inheritance diagram for this class library is given in figure (.../...) </w:t>
      </w:r>
    </w:p>
    <w:p w:rsidR="00D143FF" w:rsidRDefault="00D143FF" w:rsidP="00D143FF">
      <w:r>
        <w:t>SOURCE: Used in ES 200 653 V1.2.1, clause 1</w:t>
      </w:r>
    </w:p>
    <w:p w:rsidR="00D143FF" w:rsidRDefault="00D143FF" w:rsidP="00D143FF"/>
    <w:p w:rsidR="00D143FF" w:rsidRDefault="00D143FF" w:rsidP="00D143FF">
      <w:r>
        <w:t xml:space="preserve">                                                                                                                                                                                                                                                                                                                                                                                                                                                                                                                                                                                                                                                                                                                                                                                                                                                                                                  [warning: there may be more definitions on this page] service access apis the osa specifications define an architecture that enables service application developers to make use of network functionality through an open standardized interface, (.../...) </w:t>
      </w:r>
    </w:p>
    <w:p w:rsidR="00D143FF" w:rsidRDefault="00D143FF" w:rsidP="00D143FF">
      <w:r>
        <w:t>SOURCE: Used in ES 202 915-01 V1.1.1, clause 4 SOURCE: Used in ES 202 915-01 V1.2.1, clause 4 SOURCE: Used in ES 202 915-01 V1.3.1, clause 4 SOURCE: Used in ES 202 915-01 V1.4.1, clause 4 SOURCE: Used in ES 203 915-01 V1.1.1, clause 4 SOURCE: Used in ES 203 915-01 V1.2.1, clause 4 SOURCE: Used in ES 203 915-01 V1.3.1, clause 4 SOURCE: Used in ES 204 915-01 V1.1.1, clause 4</w:t>
      </w:r>
    </w:p>
    <w:p w:rsidR="00D143FF" w:rsidRDefault="00D143FF" w:rsidP="00D143FF"/>
    <w:p w:rsidR="00D143FF" w:rsidRDefault="00D143FF" w:rsidP="00D143FF">
      <w:r>
        <w:t xml:space="preserve">                                                                                                                                                                                                                                                                                                                                                                                                                                                                                                                                                                                                                                                                                                                                                                                                                                                                                                  [warning: there may be more definitions on this page] service description the presence service allows for presence information to be obtained about one or more users and to register presence for the (.../...) </w:t>
      </w:r>
    </w:p>
    <w:p w:rsidR="00D143FF" w:rsidRDefault="00D143FF" w:rsidP="00D143FF">
      <w:r>
        <w:t>SOURCE: Used in ES 202 391-14 V1.1.1, clause 4 SOURCE: Used in ES 202 391-14 V1.2.1, clause 4 SOURCE: Used in ES 202 391-14 V1.3.1, clause 4 SOURCE: Used in ES 202 504-14 V1.1.1, clause 4</w:t>
      </w:r>
    </w:p>
    <w:p w:rsidR="00D143FF" w:rsidRDefault="00D143FF" w:rsidP="00D143FF"/>
    <w:p w:rsidR="00D143FF" w:rsidRDefault="00D143FF" w:rsidP="00D143FF">
      <w:r>
        <w:t xml:space="preserve">                                                                                                                                                                                                                                                                                                                                                                                                                                                                                                                                                                                                                                                                                                                                                                                                                                                                                                  [warning: there may be more definitions on this page] service interface specifications 5.1 interface specification format this clause defines the interfaces, methods and parameters that form a part of the api (.../...) </w:t>
      </w:r>
    </w:p>
    <w:p w:rsidR="00D143FF" w:rsidRDefault="00D143FF" w:rsidP="00D143FF">
      <w:r>
        <w:t>SOURCE: Used in ES 201 915-04 V1.1.1, clause 5 SOURCE: Used in ES 201 915-04 V1.2.2, clause 5 SOURCE: Used in ES 201 915-04 V1.3.1, clause 5</w:t>
      </w:r>
    </w:p>
    <w:p w:rsidR="00D143FF" w:rsidRDefault="00D143FF" w:rsidP="00D143FF"/>
    <w:p w:rsidR="00D143FF" w:rsidRDefault="00D143FF" w:rsidP="00D143FF">
      <w:r>
        <w:t xml:space="preserve">                                                                                                                                                                                                                                                                                                                                                                                                                                                                                                                                                                                                                                                                                                                                                                                                                                                                                                  [warning: there may be more definitions on this page] shall be used for implementation of voice-band data services in the tfts (.../...) </w:t>
      </w:r>
    </w:p>
    <w:p w:rsidR="00D143FF" w:rsidRDefault="00D143FF" w:rsidP="00D143FF">
      <w:r>
        <w:t>SOURCE: Used in ES 200 794 V1.1.1, clause 5</w:t>
      </w:r>
    </w:p>
    <w:p w:rsidR="00D143FF" w:rsidRDefault="00D143FF" w:rsidP="00D143FF"/>
    <w:p w:rsidR="00D143FF" w:rsidRDefault="00D143FF" w:rsidP="00D143FF">
      <w:r>
        <w:t xml:space="preserve">                                                                                                                                                                                                                                                                                                                                                                                                                                                                                                                                                                                                                                                                                                                                                                                                                                                                                                  [warning: there may be more definitions on this page] signaturetimestamptoken: signaturetimestamptoken ::= timestamptoken the value of messageimprint field within timestamptoken shall be a hash of the value of signature field within signerinfo for the signeddata being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stored or transmitted as a unit (same as an (.../...) </w:t>
      </w:r>
    </w:p>
    <w:p w:rsidR="00D143FF" w:rsidRDefault="00D143FF" w:rsidP="00D143FF">
      <w:r>
        <w:t>SOURCE: Used in ES 201 684 V1.1.1, clause 8 SOURCE: Used in ES 201 684 V1.1.1, clause 8</w:t>
      </w:r>
    </w:p>
    <w:p w:rsidR="00D143FF" w:rsidRDefault="00D143FF" w:rsidP="00D143FF"/>
    <w:p w:rsidR="00D143FF" w:rsidRDefault="00D143FF" w:rsidP="00D143FF">
      <w:r>
        <w:t xml:space="preserve">                                                                                                                                                                                                                                                                                                                                                                                                                                                                                                                                                                                                                                                                                                                                                                                                                                                                                                  [warning: there may be more definitions on this page] system data definitions these data definitions are assumed to be provided by the client operating (.../...) </w:t>
      </w:r>
    </w:p>
    <w:p w:rsidR="00D143FF" w:rsidRDefault="00D143FF" w:rsidP="00D143FF">
      <w:r>
        <w:t>SOURCE: Used in ES 201 915-02 V1.1.1, clause 5 SOURCE: Used in ES 201 915-02 V1.2.3, clause 5 SOURCE: Used in ES 201 915-02 V1.3.1, clause 5 SOURCE: Used in ES 201 915-02 V1.4.1, clause 5 SOURCE: Used in ES 201 915-02 V1.5.1, clause 5 SOURCE: Used in ES 201 915-02 V1.6.1, clause 5 SOURCE: Used in ES 202 915-02 V1.1.1, clause 5 SOURCE: Used in ES 202 915-02 V1.2.1, clause 5 SOURCE: Used in ES 202 915-02 V1.3.1, clause 5 SOURCE: Used in ES 202 915-02 V1.3.2, clause 5 SOURCE: Used in ES 203 915-02 V1.1.1, clause 5 SOURCE: Used in ES 203 915-02 V1.2.1, clause 5 SOURCE: Used in ES 203 915-02 V1.3.1, clause 5 SOURCE: Used in ES 204 915-02 V1.1.1, clause 5</w:t>
      </w:r>
    </w:p>
    <w:p w:rsidR="00D143FF" w:rsidRDefault="00D143FF" w:rsidP="00D143FF"/>
    <w:p w:rsidR="00D143FF" w:rsidRDefault="00D143FF" w:rsidP="00D143FF">
      <w:r>
        <w:t xml:space="preserve">                                                                                                                                                                                                                                                                                                                                                                                                                                                                                                                                                                                                                                                                                                                                                                                                                                                                                                  [warning: there may be more definitions on this page] terminator symbols in general all ttcn-3 language constructs (.../...) </w:t>
      </w:r>
    </w:p>
    <w:p w:rsidR="00D143FF" w:rsidRDefault="00D143FF" w:rsidP="00D143FF">
      <w:r>
        <w:t>SOURCE: Used in ES 201 873-01 V4.2.1, clause A.1.2 SOURCE: Used in ES 201 873-01 V4.4.1, clause A.1.2 SOURCE: Used in ES 201 873-01 V4.5.1, clause A.1.2 SOURCE: Used in ES 201 873-01 V4.6.1, clause A.1.2</w:t>
      </w:r>
    </w:p>
    <w:p w:rsidR="00D143FF" w:rsidRDefault="00D143FF" w:rsidP="00D143FF"/>
    <w:p w:rsidR="00D143FF" w:rsidRDefault="00D143FF" w:rsidP="00D143FF">
      <w:r>
        <w:t xml:space="preserve">                                                                                                                                                                                                                                                                                                                                                                                                                                                                                                                                                                                                                                                                                                                                                                                                                                                                                                  [warning: there may be more definitions on this page] that should be used in the construction of each tp (.../...) </w:t>
      </w:r>
    </w:p>
    <w:p w:rsidR="00D143FF" w:rsidRDefault="00D143FF" w:rsidP="00D143FF">
      <w:r>
        <w:t>SOURCE: Used in ES 202 553 V1.1.1, clause 8</w:t>
      </w:r>
    </w:p>
    <w:p w:rsidR="00D143FF" w:rsidRDefault="00D143FF" w:rsidP="00D143FF"/>
    <w:p w:rsidR="00D143FF" w:rsidRDefault="00D143FF" w:rsidP="00D143FF">
      <w:r>
        <w:t xml:space="preserve">                                                                                                                                                                                                                                                                                                                                                                                                                                                                                                                                                                                                                                                                                                                                                                                                                                                                                                  [warning: there may be more definitions on this page] that the client will continuously retry two-way operation"; } leaf one-way-t-dsg-4 { type uint16; units seconds; default 1800; description "one-way retry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the approach for the executable model has been to firstly represent both the core language and gft grammars as separate sml data types (structures) cn_type and gft_type (.../...) </w:t>
      </w:r>
    </w:p>
    <w:p w:rsidR="00D143FF" w:rsidRDefault="00D143FF" w:rsidP="00D143FF">
      <w:r>
        <w:t>SOURCE: Used in ES 201 873-03 V2.2.1, clause C.1 SOURCE: Used in ES 201 873-03 V2.2.2, clause C.1</w:t>
      </w:r>
    </w:p>
    <w:p w:rsidR="00D143FF" w:rsidRDefault="00D143FF" w:rsidP="00D143FF"/>
    <w:p w:rsidR="00D143FF" w:rsidRDefault="00D143FF" w:rsidP="00D143FF">
      <w:r>
        <w:t xml:space="preserve">                                                                                                                                                                                                                                                                                                                                                                                                                                                                                                                                                                                                                                                                                                                                                                                                                                                                                                  [warning: there may be more definitions on this page] the cell radius according to formula c.3 f the used frequency gba bs antenna gain [dbi] 17,5 gma ue antenna gain [db] according to annexes d, e, f hb bs antenna height [m] 40 hm ue antenna height [m] according to annexes d, e, f lbcom bs combiner loss [db] measured according to annexes d, e, f lbf bs feeder and connector loss [db] integrated bs: 3,0 db, distributed bs: 0,5 db lp path loss in okumara-hata model measured value in db lph body loss 3 db for voice services / 0 db for data services pbsen bs sensitivity [dbm] measured according to annexes d, e, f 3 db (.../...) </w:t>
      </w:r>
    </w:p>
    <w:p w:rsidR="00D143FF" w:rsidRDefault="00D143FF" w:rsidP="00D143FF">
      <w:r>
        <w:t>SOURCE: Used in ES 202 706 V1.4.1, clause C.1</w:t>
      </w:r>
    </w:p>
    <w:p w:rsidR="00D143FF" w:rsidRDefault="00D143FF" w:rsidP="00D143FF"/>
    <w:p w:rsidR="00D143FF" w:rsidRDefault="00D143FF" w:rsidP="00D143FF">
      <w:r>
        <w:t xml:space="preserve">                                                                                                                                                                                                                                                                                                                                                                                                                                                                                                                                                                                                                                                                                                                                                                                                                                                                                                  [warning: there may be more definitions on this page] the digital transmission of video exists in numerous uncompressed formats and a few compressed (.../...) </w:t>
      </w:r>
    </w:p>
    <w:p w:rsidR="00D143FF" w:rsidRDefault="00D143FF" w:rsidP="00D143FF">
      <w:r>
        <w:t>SOURCE: Used in ES 201 803-11 V1.1.1, clause 4</w:t>
      </w:r>
    </w:p>
    <w:p w:rsidR="00D143FF" w:rsidRDefault="00D143FF" w:rsidP="00D143FF"/>
    <w:p w:rsidR="00D143FF" w:rsidRDefault="00D143FF" w:rsidP="00D143FF">
      <w:r>
        <w:t xml:space="preserve">                                                                                                                                                                                                                                                                                                                                                                                                                                                                                                                                                                                                                                                                                                                                                                                                                                                                                                  [warning: there may be more definitions on this page] the following type/length/value encodings must be used for any baseline privacy configuration settings included in the configuration (.../...) </w:t>
      </w:r>
    </w:p>
    <w:p w:rsidR="00D143FF" w:rsidRDefault="00D143FF" w:rsidP="00D143FF">
      <w:r>
        <w:t>SOURCE: Used in ES 201 488-03 V1.2.1, clause A.1 SOURCE: Used in ES 201 488-03 V1.2.2, clause A.1 SOURCE: Used in ES 202 488-03 V1.1.1, clause A.1</w:t>
      </w:r>
    </w:p>
    <w:p w:rsidR="00D143FF" w:rsidRDefault="00D143FF" w:rsidP="00D143FF"/>
    <w:p w:rsidR="00D143FF" w:rsidRDefault="00D143FF" w:rsidP="00D143FF">
      <w:r>
        <w:t xml:space="preserve">                                                                                                                                                                                                                                                                                                                                                                                                                                                                                                                                                                                                                                                                                                                                                                                                                                                                                                  [warning: there may be more definitions on this page] the function terminates } // definition of functions which may return matching symbols or templates function myfunction2() return template integer { : return ?; // returns the matching mechanism anyvalue } function myfunction3() return template octetstring { : return "ff??ff"o; // returns an octetstring with anyelement inside it } a function may be defined within a module or be declared as being defined externally (.../...) </w:t>
      </w:r>
    </w:p>
    <w:p w:rsidR="00D143FF" w:rsidRDefault="00D143FF" w:rsidP="00D143FF">
      <w:r>
        <w:t>SOURCE: Used in ES 201 873-01 V3.1.1, clause 7</w:t>
      </w:r>
    </w:p>
    <w:p w:rsidR="00D143FF" w:rsidRDefault="00D143FF" w:rsidP="00D143FF"/>
    <w:p w:rsidR="00D143FF" w:rsidRDefault="00D143FF" w:rsidP="00D143FF">
      <w:r>
        <w:t xml:space="preserve">                                                                                                                                                                                                                                                                                                                                                                                                                                                                                                                                                                                                                                                                                                                                                                                                                                                                                                  [warning: there may be more definitions on this page] the function terminates } example 2: function with template (.../...) </w:t>
      </w:r>
    </w:p>
    <w:p w:rsidR="00D143FF" w:rsidRDefault="00D143FF" w:rsidP="00D143FF">
      <w:r>
        <w:t>SOURCE: Used in ES 201 873-01 V3.2.1, clause 7 SOURCE: Used in ES 201 873-01 V3.3.2, clause 7 SOURCE: Used in ES 201 873-01 V3.4.1, clause 7 SOURCE: Used in ES 201 873-01 V4.1.1, clause 7</w:t>
      </w:r>
    </w:p>
    <w:p w:rsidR="00D143FF" w:rsidRDefault="00D143FF" w:rsidP="00D143FF"/>
    <w:p w:rsidR="00D143FF" w:rsidRDefault="00D143FF" w:rsidP="00D143FF">
      <w:r>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 not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 not return a value mypar1 := 10 * mypar1; // but changes the value of mypar1 which } // is passed in by reference example 5: function without return statement function myfunction5(inout integer mypar1) return integer { if (mypar1 &gt; 5) { mypar1 := 5; return mypar1; } // in case of mypar1 &lt;= 5, myfunction5 does not terminate in a return statement // and will cause a test case error } 16.1.1 invoking functions (.../...) </w:t>
      </w:r>
    </w:p>
    <w:p w:rsidR="00D143FF" w:rsidRDefault="00D143FF" w:rsidP="00D143FF">
      <w:r>
        <w:t>SOURCE: Used in ES 201 873-01 V4.4.1, clause 7 SOURCE: Used in ES 201 873-01 V4.5.1, clause 7</w:t>
      </w:r>
    </w:p>
    <w:p w:rsidR="00D143FF" w:rsidRDefault="00D143FF" w:rsidP="00D143FF"/>
    <w:p w:rsidR="00D143FF" w:rsidRDefault="00D143FF" w:rsidP="00D143FF">
      <w:r>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 not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 not return a value mypar1 := 10 * mypar1; // but changes the value of mypar1 which } // is passed in by reference example 5: function without return statement function myfunction5(inout integer mypar1) return integer { if (mypar1 &gt; 5) { mypar1 := 5; return mypar1; } // in case of mypar1 &lt;= 5, myfunction5 does not terminate in a return statement // and will cause a test case error } example 6: function (.../...) </w:t>
      </w:r>
    </w:p>
    <w:p w:rsidR="00D143FF" w:rsidRDefault="00D143FF" w:rsidP="00D143FF">
      <w:r>
        <w:t>SOURCE: Used in ES 201 873-01 V4.6.1, clause 7</w:t>
      </w:r>
    </w:p>
    <w:p w:rsidR="00D143FF" w:rsidRDefault="00D143FF" w:rsidP="00D143FF"/>
    <w:p w:rsidR="00D143FF" w:rsidRDefault="00D143FF" w:rsidP="00D143FF">
      <w:r>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doesn't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doesn't return a value mypar1 := 10 * mypar1; // but changes the value of mypar1 which } // is passed in by reference 16.1.1 invoking functions a function is invoked by referring to its name and providing the actual list of (.../...) </w:t>
      </w:r>
    </w:p>
    <w:p w:rsidR="00D143FF" w:rsidRDefault="00D143FF" w:rsidP="00D143FF">
      <w:r>
        <w:t>SOURCE: Used in ES 201 873-01 V4.2.1, clause 7</w:t>
      </w:r>
    </w:p>
    <w:p w:rsidR="00D143FF" w:rsidRDefault="00D143FF" w:rsidP="00D143FF"/>
    <w:p w:rsidR="00D143FF" w:rsidRDefault="00D143FF" w:rsidP="00D143FF">
      <w:r>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doesn't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doesn't return a value mypar1 := 10 * mypar1; // but changes the value of mypar1 which } // is passed in by reference example 5: function without return statement function myfunction5(inout integer mypar1) return integer { if (mypar1 &gt; 5) { mypar1 := 5; return mypar1; } // in case of mypar1 &lt;= 5, myfunction5 doesn't terminate in a return statement // and will cause a test case error } 16.1.1 invoking functions a function is (.../...) </w:t>
      </w:r>
    </w:p>
    <w:p w:rsidR="00D143FF" w:rsidRDefault="00D143FF" w:rsidP="00D143FF">
      <w:r>
        <w:t>SOURCE: Used in ES 201 873-01 V4.3.1, clause 7</w:t>
      </w:r>
    </w:p>
    <w:p w:rsidR="00D143FF" w:rsidRDefault="00D143FF" w:rsidP="00D143FF"/>
    <w:p w:rsidR="00D143FF" w:rsidRDefault="00D143FF" w:rsidP="00D143FF">
      <w:r>
        <w:t xml:space="preserve">                                                                                                                                                                                                                                                                                                                                                                                                                                                                                                                                                                                                                                                                                                                                                                                                                                                                                                  [warning: there may be more definitions on this page] the function terminates } note: the ttcn-3 functions replace test suite operations and test suite procedural definitions in (.../...) </w:t>
      </w:r>
    </w:p>
    <w:p w:rsidR="00D143FF" w:rsidRDefault="00D143FF" w:rsidP="00D143FF">
      <w:r>
        <w:t>SOURCE: Used in ES 201 873-01 V1.1.1, clause 7 SOURCE: Used in ES 201 873-01 V1.1.2, clause 7</w:t>
      </w:r>
    </w:p>
    <w:p w:rsidR="00D143FF" w:rsidRDefault="00D143FF" w:rsidP="00D143FF"/>
    <w:p w:rsidR="00D143FF" w:rsidRDefault="00D143FF" w:rsidP="00D143FF">
      <w:r>
        <w:t xml:space="preserve">                                                                                                                                                                                                                                                                                                                                                                                                                                                                                                                                                                                                                                                                                                                                                                                                                                                                                                  [warning: there may be more definitions on this page] the generic formulation is presented in annex (.../...) </w:t>
      </w:r>
    </w:p>
    <w:p w:rsidR="00D143FF" w:rsidRDefault="00D143FF" w:rsidP="00D143FF">
      <w:r>
        <w:t>SOURCE: Used in ES 202 765-02 V1.1.3, clause 5 SOURCE: Used in ES 202 765-02 V1.1.3, clause 5 SOURCE: Used in ES 202 765-02 V1.1.4, clause 5 SOURCE: Used in ES 202 765-02 V1.1.4, clause 5 SOURCE: Used in ES 202 765-02 V1.2.1, clause 5 SOURCE: Used in ES 202 765-02 V1.2.1, clause 5</w:t>
      </w:r>
    </w:p>
    <w:p w:rsidR="00D143FF" w:rsidRDefault="00D143FF" w:rsidP="00D143FF"/>
    <w:p w:rsidR="00D143FF" w:rsidRDefault="00D143FF" w:rsidP="00D143FF">
      <w:r>
        <w:t xml:space="preserve">                                                                                                                                                                                                                                                                                                                                                                                                                                                                                                                                                                                                                                                                                                                                                                                                                                                                                                  [warning: there may be more definitions on this page] the present document consists of two distinct parts, the first part describing the structure of a ttcn-3 test system implementation and the second part presenting the ttcn-3 control interfaces (.../...) </w:t>
      </w:r>
    </w:p>
    <w:p w:rsidR="00D143FF" w:rsidRDefault="00D143FF" w:rsidP="00D143FF">
      <w:r>
        <w:t>SOURCE: Used in ES 201 873-06 V1.1.1, clause 4</w:t>
      </w:r>
    </w:p>
    <w:p w:rsidR="00D143FF" w:rsidRDefault="00D143FF" w:rsidP="00D143FF"/>
    <w:p w:rsidR="00D143FF" w:rsidRDefault="00D143FF" w:rsidP="00D143FF">
      <w:r>
        <w:t xml:space="preserve">                                                                                                                                                                                                                                                                                                                                                                                                                                                                                                                                                                                                                                                                                                                                                                                                                                                                                                  [warning: there may be more definitions on this page] the syntactic conventions that are to be applied when reading the ebnf (.../...) </w:t>
      </w:r>
    </w:p>
    <w:p w:rsidR="00D143FF" w:rsidRDefault="00D143FF" w:rsidP="00D143FF">
      <w:r>
        <w:t>SOURCE: Used in ES 203 119 V1.1.1, clause B.1</w:t>
      </w:r>
    </w:p>
    <w:p w:rsidR="00D143FF" w:rsidRDefault="00D143FF" w:rsidP="00D143FF"/>
    <w:p w:rsidR="00D143FF" w:rsidRDefault="00D143FF" w:rsidP="00D143FF">
      <w:r>
        <w:t xml:space="preserve">                                                                                                                                                                                                                                                                                                                                                                                                                                                                                                                                                                                                                                                                                                                                                                                                                                                                                                  [warning: there may be more definitions on this page] the timer shall be set to a value between 3s and (.../...) </w:t>
      </w:r>
    </w:p>
    <w:p w:rsidR="00D143FF" w:rsidRDefault="00D143FF" w:rsidP="00D143FF">
      <w:r>
        <w:t>SOURCE: Used in ES 201 671 V3.1.1, clause 2 SOURCE: Used in ES 201 671 V3.1.1, clause 2</w:t>
      </w:r>
    </w:p>
    <w:p w:rsidR="00D143FF" w:rsidRDefault="00D143FF" w:rsidP="00D143FF"/>
    <w:p w:rsidR="00D143FF" w:rsidRDefault="00D143FF" w:rsidP="00D143FF">
      <w:r>
        <w:t xml:space="preserve">                                                                                                                                                                                                                                                                                                                                                                                                                                                                                                                                                                                                                                                                                                                                                                                                                                                                                                  [warning: there may be more definitions on this page] the used namespace in corba idl is (.../...) </w:t>
      </w:r>
    </w:p>
    <w:p w:rsidR="00D143FF" w:rsidRDefault="00D143FF" w:rsidP="00D143FF">
      <w:r>
        <w:t>SOURCE: Used in ES 202 915-01 V1.1.1, clause A.2 SOURCE: Used in ES 202 915-01 V1.2.1, clause A.2 SOURCE: Used in ES 202 915-01 V1.3.1, clause A.2 SOURCE: Used in ES 202 915-01 V1.4.1, clause A.2 SOURCE: Used in ES 203 915-01 V1.1.1, clause A.2 SOURCE: Used in ES 203 915-01 V1.2.1, clause A.2 SOURCE: Used in ES 203 915-01 V1.3.1, clause A.2 SOURCE: Used in ES 204 915-01 V1.1.1, clause A.2</w:t>
      </w:r>
    </w:p>
    <w:p w:rsidR="00D143FF" w:rsidRDefault="00D143FF" w:rsidP="00D143FF"/>
    <w:p w:rsidR="00D143FF" w:rsidRDefault="00D143FF" w:rsidP="00D143FF">
      <w:r>
        <w:t xml:space="preserve">                                                                                                                                                                                                                                                                                                                                                                                                                                                                                                                                                                                                                                                                                                                                                                                                                                                                                                  [warning: there may be more definitions on this page] this annex includes the data type definitions for the object models defined for use in the (.../...) </w:t>
      </w:r>
    </w:p>
    <w:p w:rsidR="00D143FF" w:rsidRDefault="00D143FF" w:rsidP="00D143FF">
      <w:r>
        <w:t>SOURCE: Used in ES 203 259 V1.1.1, clause D.1</w:t>
      </w:r>
    </w:p>
    <w:p w:rsidR="00D143FF" w:rsidRDefault="00D143FF" w:rsidP="00D143FF"/>
    <w:p w:rsidR="00D143FF" w:rsidRDefault="00D143FF" w:rsidP="00D143FF">
      <w:r>
        <w:t xml:space="preserve">                                                                                                                                                                                                                                                                                                                                                                                                                                                                                                                                                                                                                                                                                                                                                                                                                                                                                                  [warning: there may be more definitions on this page] this annex provides a summary of all the asn.1 syntax definitions for new syntax defined in the present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this assignment is not in the // context of an enumerated type, hence no name clash occurs modulepar myenumtype px_mymodulepar3 := b.enumx // causes an error as px_mymodulepar3 and the constant enumx has different types } example 5: importing local definitions transitively module a { type enumerated myenum_type { enumx, enumy, enumz} type record myrec { integer a, integer b } type component mycomp { var myrec v_rec := { a := 5 } } } module b { import from a all; modulepar myenum_type px_mymodulepar := enumy; type component mycompuser extends mycomp {} } module c { import from b all; testcase tc() runs on mycompuser { if (px_mymodulepar == enumy) { // the enumerated value enumy is know in c without explicitly importing it from a setverdict(pass) } if (v_rec.a == 5) { v_rec.b := v_rec.a; // both the variable name v_rec and the record field names are known in c without // explicitly importing them from a setverdict (pass) } } } 8.2.3.2 importing single definitions single visible definitions can be imported by referring to the definition kind and the definition (.../...) </w:t>
      </w:r>
    </w:p>
    <w:p w:rsidR="00D143FF" w:rsidRDefault="00D143FF" w:rsidP="00D143FF">
      <w:r>
        <w:t>SOURCE: Used in ES 201 873-01 V4.4.1, clause 0 SOURCE: Used in ES 201 873-01 V4.5.1, clause 0 SOURCE: Used in ES 201 873-01 V4.6.1, clause 0</w:t>
      </w:r>
    </w:p>
    <w:p w:rsidR="00D143FF" w:rsidRDefault="00D143FF" w:rsidP="00D143FF"/>
    <w:p w:rsidR="00D143FF" w:rsidRDefault="00D143FF" w:rsidP="00D143FF">
      <w:r>
        <w:t xml:space="preserve">                                                                                                                                                                                                                                                                                                                                                                                                                                                                                                                                                                                                                                                                                                                                                                                                                                                                                                  [warning: there may be more definitions on this page] this assignment is not in the // context of an enumerated type, hence no name clash occurs modulepar myenumtype px_mymodulepar3 := b.enumx // causes an error as px_mymodulepar3 and the constant enumx has different types } example 5: importing local definitions transitively module a { type enumerated myenum_type { enumx, enumy, enumz} type record myrec { integer a, integer b } type component mycomp { var myrec v_rec := { a := 5 } } } module b { import from a all; modulepar myenum_type px_mymodulepar := enumy; type component mycompuser extends mycomp {} } module c { import from b all; testcase tc() runs on mycompuser { if (px_mymodulepar == enumy) { // the name enumy is know in c without explicitly importing it from a setverdict(pass) } if (v_rec.a == 5) { v_rec.b := v_rec.a; // both the variable name v_rec and the record field names are known in c without // explicitly importing them from a setverdict (pass) } } } 8.2.3.2 importing single definitions single visible definitions can be imported by referring to the definition kind and the definition (.../...) </w:t>
      </w:r>
    </w:p>
    <w:p w:rsidR="00D143FF" w:rsidRDefault="00D143FF" w:rsidP="00D143FF">
      <w:r>
        <w:t>SOURCE: Used in ES 201 873-01 V4.3.1, clause 0</w:t>
      </w:r>
    </w:p>
    <w:p w:rsidR="00D143FF" w:rsidRDefault="00D143FF" w:rsidP="00D143FF"/>
    <w:p w:rsidR="00D143FF" w:rsidRDefault="00D143FF" w:rsidP="00D143FF">
      <w:r>
        <w:t xml:space="preserve">                                                                                                                                                                                                                                                                                                                                                                                                                                                                                                                                                                                                                                                                                                                                                                                                                                                                                                  [warning: there may be more definitions on this page] this interface implements (.../...) </w:t>
      </w:r>
    </w:p>
    <w:p w:rsidR="00D143FF" w:rsidRDefault="00D143FF" w:rsidP="00D143FF">
      <w:r>
        <w:t>SOURCE: Used in ES 202 915-01 V1.3.1, clause C.5.2.1 SOURCE: Used in ES 202 915-01 V1.4.1, clause C.5.2.1 SOURCE: Used in ES 203 915-01 V1.1.1, clause C.5.2.1 SOURCE: Used in ES 203 915-01 V1.2.1, clause C.5.2.1 SOURCE: Used in ES 203 915-01 V1.3.1, clause C.5.2.1 SOURCE: Used in ES 204 915-01 V1.1.1, clause C.5.2.1</w:t>
      </w:r>
    </w:p>
    <w:p w:rsidR="00D143FF" w:rsidRDefault="00D143FF" w:rsidP="00D143FF"/>
    <w:p w:rsidR="00D143FF" w:rsidRDefault="00D143FF" w:rsidP="00D143FF">
      <w:r>
        <w:t xml:space="preserve">                                                                                                                                                                                                                                                                                                                                                                                                                                                                                                                                                                                                                                                                                                                                                                                                                                                                                                  [warning: there may be more definitions on this page] time marker downstream (defined in clause 5.4.2) (to derive the 6 ms period in the case of an upstream transmission bit rate of 256kbit/s, see clause (.../...) </w:t>
      </w:r>
    </w:p>
    <w:p w:rsidR="00D143FF" w:rsidRDefault="00D143FF" w:rsidP="00D143FF">
      <w:r>
        <w:t>SOURCE: Used in ES 200 800 V1.3.1, clause 3</w:t>
      </w:r>
    </w:p>
    <w:p w:rsidR="00D143FF" w:rsidRDefault="00D143FF" w:rsidP="00D143FF"/>
    <w:p w:rsidR="00D143FF" w:rsidRDefault="00D143FF" w:rsidP="00D143FF">
      <w:r>
        <w:t xml:space="preserve">                                                                                                                                                                                                                                                                                                                                                                                                                                                                                                                                                                                                                                                                                                                                                                                                                                                                                                  [warning: there may be more definitions on this page] time marker downstream (defined in subclause 5.4.2) (to derive the 6 msec period in the case of an upstream transmission bit rate of 256kbit/s, see subclause (.../...) </w:t>
      </w:r>
    </w:p>
    <w:p w:rsidR="00D143FF" w:rsidRDefault="00D143FF" w:rsidP="00D143FF">
      <w:r>
        <w:t>SOURCE: Used in ES 200 800 V1.2.1, clause 3</w:t>
      </w:r>
    </w:p>
    <w:p w:rsidR="00D143FF" w:rsidRDefault="00D143FF" w:rsidP="00D143FF"/>
    <w:p w:rsidR="00D143FF" w:rsidRDefault="00D143FF" w:rsidP="00D143FF">
      <w:r>
        <w:t xml:space="preserve">                                                                                                                                                                                                                                                                                                                                                                                                                                                                                                                                                                                                                                                                                                                                                                                                                                                                                                  [warning: there may be more definitions on this page] to channel access does not be more than 15 (.../...) </w:t>
      </w:r>
    </w:p>
    <w:p w:rsidR="00D143FF" w:rsidRDefault="00D143FF" w:rsidP="00D143FF">
      <w:r>
        <w:t>SOURCE: Used in ES 202 765-04 V1.1.1, clause 2 SOURCE: Used in ES 202 765-04 V1.1.1, clause 2</w:t>
      </w:r>
    </w:p>
    <w:p w:rsidR="00D143FF" w:rsidRDefault="00D143FF" w:rsidP="00D143FF"/>
    <w:p w:rsidR="00D143FF" w:rsidRDefault="00D143FF" w:rsidP="00D143FF">
      <w:r>
        <w:t xml:space="preserve">                                                                                                                                                                                                                                                                                                                                                                                                                                                                                                                                                                                                                                                                                                                                                                                                                                                                                                  [warning: there may be more definitions on this page] to channel access needs not to be more than 15 (.../...) </w:t>
      </w:r>
    </w:p>
    <w:p w:rsidR="00D143FF" w:rsidRDefault="00D143FF" w:rsidP="00D143FF">
      <w:r>
        <w:t>SOURCE: Used in ES 202 765-04 V1.2.1, clause 2 SOURCE: Used in ES 202 765-04 V1.2.1, clause 2</w:t>
      </w:r>
    </w:p>
    <w:p w:rsidR="00D143FF" w:rsidRDefault="00D143FF" w:rsidP="00D143FF"/>
    <w:p w:rsidR="00D143FF" w:rsidRDefault="00D143FF" w:rsidP="00D143FF">
      <w:r>
        <w:t xml:space="preserve">                                                                                                                                                                                                                                                                                                                                                                                                                                                                                                                                                                                                                                                                                                                                                                                                                                                                                                  [warning: there may be more definitions on this page] to vod service does not be more than 15 (.../...) </w:t>
      </w:r>
    </w:p>
    <w:p w:rsidR="00D143FF" w:rsidRDefault="00D143FF" w:rsidP="00D143FF">
      <w:r>
        <w:t>SOURCE: Used in ES 202 765-04 V1.1.1, clause 2</w:t>
      </w:r>
    </w:p>
    <w:p w:rsidR="00D143FF" w:rsidRDefault="00D143FF" w:rsidP="00D143FF"/>
    <w:p w:rsidR="00D143FF" w:rsidRDefault="00D143FF" w:rsidP="00D143FF">
      <w:r>
        <w:t xml:space="preserve">                                                                                                                                                                                                                                                                                                                                                                                                                                                                                                                                                                                                                                                                                                                                                                                                                                                                                                  [warning: there may be more definitions on this page] to vod service needs not to be more than 15 (.../...) </w:t>
      </w:r>
    </w:p>
    <w:p w:rsidR="00D143FF" w:rsidRDefault="00D143FF" w:rsidP="00D143FF">
      <w:r>
        <w:t>SOURCE: Used in ES 202 765-04 V1.2.1, clause 2</w:t>
      </w:r>
    </w:p>
    <w:p w:rsidR="00D143FF" w:rsidRDefault="00D143FF" w:rsidP="00D143FF"/>
    <w:p w:rsidR="00D143FF" w:rsidRDefault="00D143FF" w:rsidP="00D143FF">
      <w:r>
        <w:t xml:space="preserve">                                                                                                                                                                                                                                                                                                                                                                                                                                                                                                                                                                                                                                                                                                                                                                                                                                                                                                  [warning: there may be more definitions on this page] tplan header c.2.1 tss header most of the information specified in the tss header is included for the management and control of the tplan specification and should be maintained (.../...) </w:t>
      </w:r>
    </w:p>
    <w:p w:rsidR="00D143FF" w:rsidRDefault="00D143FF" w:rsidP="00D143FF">
      <w:r>
        <w:t>SOURCE: Used in ES 202 553 V1.2.1, clause C.2</w:t>
      </w:r>
    </w:p>
    <w:p w:rsidR="00D143FF" w:rsidRDefault="00D143FF" w:rsidP="00D143FF"/>
    <w:p w:rsidR="00D143FF" w:rsidRDefault="00D143FF" w:rsidP="00D143FF">
      <w:r>
        <w:t xml:space="preserve">                                                                                                                                                                                                                                                                                                                                                                                                                                                                                                                                                                                                                                                                                                                                                                                                                                                                                                  [warning: there may be more definitions on this page] ttcn-3 runtime system 4 general structure of a ttcn-3 test system a ttcn-3 test system can be thought of conceptually as a set of interacting entities where each entity corresponds to a particular aspect of functionality in a test system (.../...) </w:t>
      </w:r>
    </w:p>
    <w:p w:rsidR="00D143FF" w:rsidRDefault="00D143FF" w:rsidP="00D143FF">
      <w:r>
        <w:t>SOURCE: Used in ES 201 873-05 V1.1.1, clause 3</w:t>
      </w:r>
    </w:p>
    <w:p w:rsidR="00D143FF" w:rsidRDefault="00D143FF" w:rsidP="00D143FF"/>
    <w:p w:rsidR="00D143FF" w:rsidRDefault="00D143FF" w:rsidP="00D143FF">
      <w:r>
        <w:t xml:space="preserve">                                                                                                                                                                                                                                                                                                                                                                                                                                                                                                                                                                                                                                                                                                                                                                                                                                                                                                  [warning: there may be more definitions on this page] ttcn-3 specification module ttcnexample { import from idlaux all; // ******************************** // mapping of the idl specification // ******************************** // ********************** // mapping of basic types // ********************** const long number := oct2int('17'o) ; const long size := oct2int(int2oct(oct2int(int2oct(number,4)&lt;&lt;3) mod hex2int('1f'h),4) and4b '0123'o); const ieee754float decimal := 15.7; type universal char iso8859char (char ( 0,0,0,0 ) (.../...) </w:t>
      </w:r>
    </w:p>
    <w:p w:rsidR="00D143FF" w:rsidRDefault="00D143FF" w:rsidP="00D143FF">
      <w:r>
        <w:t>SOURCE: Used in ES 201 873-08 V3.2.1, clause A.1.2</w:t>
      </w:r>
    </w:p>
    <w:p w:rsidR="00D143FF" w:rsidRDefault="00D143FF" w:rsidP="00D143FF"/>
    <w:p w:rsidR="00D143FF" w:rsidRDefault="00D143FF" w:rsidP="00D143FF">
      <w:r>
        <w:t xml:space="preserve">                                                                                                                                                                                                                                                                                                                                                                                                                                                                                                                                                                                                                                                                                                                                                                                                                                                                                                  [warning: there may be more definitions on this page] ttcn-3 specification module ttcnexample { import from idlaux all; // ******************************** // mapping of the idl specification // ******************************** // ********************** // mapping of basic types // ********************** const long number := oct2int('17'o) ; const long size := oct2int(int2oct(oct2int(int2oct(number,4)&lt;&lt;3) mod hex2int('1f'h),4) and4b '0123'o); const ieee754float decimal := 15.7; type universal charstring uchar length(1); type uchar iso8859char (char ( 0,0,0,0 ) (.../...) </w:t>
      </w:r>
    </w:p>
    <w:p w:rsidR="00D143FF" w:rsidRDefault="00D143FF" w:rsidP="00D143FF">
      <w:r>
        <w:t>SOURCE: Used in ES 201 873-08 V3.3.1, clause A.1.2 SOURCE: Used in ES 201 873-08 V4.2.1, clause A.1.2 SOURCE: Used in ES 201 873-08 V4.3.1, clause A.1.2 SOURCE: Used in ES 201 873-08 V4.4.1, clause A.1.2 SOURCE: Used in ES 201 873-08 V4.5.1, clause A.1.2</w:t>
      </w:r>
    </w:p>
    <w:p w:rsidR="00D143FF" w:rsidRDefault="00D143FF" w:rsidP="00D143FF"/>
    <w:p w:rsidR="00D143FF" w:rsidRDefault="00D143FF" w:rsidP="00D143FF">
      <w:r>
        <w:t xml:space="preserve">                                                                                                                                                                                                                                                                                                                                                                                                                                                                                                                                                                                                                                                                                                                                                                                                                                                                                                  [warning: there may be more definitions on this page] two different approaches can be identified: the use of either implicit or explicit (.../...) </w:t>
      </w:r>
    </w:p>
    <w:p w:rsidR="00D143FF" w:rsidRDefault="00D143FF" w:rsidP="00D143FF">
      <w:r>
        <w:t>SOURCE: Used in ES 201 873-08 V3.2.1, clause 4 SOURCE: Used in ES 201 873-08 V3.3.1, clause 4 SOURCE: Used in ES 201 873-08 V4.2.1, clause 4 SOURCE: Used in ES 201 873-08 V4.3.1, clause 4 SOURCE: Used in ES 201 873-08 V4.4.1, clause 4 SOURCE: Used in ES 201 873-08 V4.5.1, clause 4</w:t>
      </w:r>
    </w:p>
    <w:p w:rsidR="00D143FF" w:rsidRDefault="00D143FF" w:rsidP="00D143FF"/>
    <w:p w:rsidR="00D143FF" w:rsidRDefault="00D143FF" w:rsidP="00D143FF">
      <w:r>
        <w:t xml:space="preserve">                                                                                                                                                                                                                                                                                                                                                                                                                                                                                                                                                                                                                                                                                                                                                                                                                                                                                                  [warning: there may be more definitions on this page] types, component types and test configurations ttcn-3 allows the (dynamic) specification of concurrent test configurations (or configuration for (.../...) </w:t>
      </w:r>
    </w:p>
    <w:p w:rsidR="00D143FF" w:rsidRDefault="00D143FF" w:rsidP="00D143FF">
      <w:r>
        <w:t>SOURCE: Used in ES 201 873-01 V3.2.1, clause 9 SOURCE: Used in ES 201 873-01 V3.3.2, clause 9 SOURCE: Used in ES 201 873-01 V3.4.1, clause 9 SOURCE: Used in ES 201 873-01 V4.1.1, clause 9 SOURCE: Used in ES 201 873-01 V4.2.1, clause 9 SOURCE: Used in ES 201 873-01 V4.3.1, clause 9 SOURCE: Used in ES 201 873-01 V4.4.1, clause 9 SOURCE: Used in ES 201 873-01 V4.5.1, clause 9 SOURCE: Used in ES 201 873-01 V4.6.1, clause 9</w:t>
      </w:r>
    </w:p>
    <w:p w:rsidR="00D143FF" w:rsidRDefault="00D143FF" w:rsidP="00D143FF"/>
    <w:p w:rsidR="00D143FF" w:rsidRDefault="00D143FF" w:rsidP="00D143FF">
      <w:r>
        <w:t xml:space="preserve">                                                                                                                                                                                                                                                                                                                                                                                                                                                                                                                                                                                                                                                                                                                                                                                                                                                                                                  [warning: there may be more definitions on this page] unified modelling language w3c world wide web consortium xml extensible markup language 4 introduction the present document consists of two distinct parts, the first part describing the structure of a ttcn-3 test system implementation and the second part presenting the ttcn-3 control interfaces (.../...) </w:t>
      </w:r>
    </w:p>
    <w:p w:rsidR="00D143FF" w:rsidRDefault="00D143FF" w:rsidP="00D143FF">
      <w:r>
        <w:t>SOURCE: Used in ES 201 873-06 V4.1.1, clause 3 SOURCE: Used in ES 201 873-06 V4.2.1, clause 3 SOURCE: Used in ES 201 873-06 V4.3.1, clause 3 SOURCE: Used in ES 201 873-06 V4.4.1, clause 3 SOURCE: Used in ES 201 873-06 V4.5.1, clause 3 SOURCE: Used in ES 201 873-06 V4.6.1, clause 3</w:t>
      </w:r>
    </w:p>
    <w:p w:rsidR="00D143FF" w:rsidRDefault="00D143FF" w:rsidP="00D143FF"/>
    <w:p w:rsidR="00D143FF" w:rsidRDefault="00D143FF" w:rsidP="00D143FF">
      <w:r>
        <w:t xml:space="preserve">                                                                                                                                                                                                                                                                                                                                                                                                                                                                                                                                                                                                                                                                                                                                                                                                                                                                                                  [warning: there may be more definitions on this page] universal character set ucs-4 universal coded character set utf ucs transformation format utf-8 unicode transformation format-8 xml extensible markup language 4 introduction ttcn-3 is a flexible and powerful language applicable to the specification of all types of reactive system tests over a variety of communication (.../...) </w:t>
      </w:r>
    </w:p>
    <w:p w:rsidR="00D143FF" w:rsidRDefault="00D143FF" w:rsidP="00D143FF">
      <w:r>
        <w:t>SOURCE: Used in ES 201 873-01 V4.5.1, clause 3 SOURCE: Used in ES 201 873-01 V4.6.1, clause 3</w:t>
      </w:r>
    </w:p>
    <w:p w:rsidR="00D143FF" w:rsidRDefault="00D143FF" w:rsidP="00D143FF"/>
    <w:p w:rsidR="00D143FF" w:rsidRDefault="00D143FF" w:rsidP="00D143FF">
      <w:r>
        <w:t xml:space="preserve">                                                                                                                                                                                                                                                                                                                                                                                                                                                                                                                                                                                                                                                                                                                                                                                                                                                                                                  [warning: there may be more definitions on this page] universal coded character set utf-8 unicode transformation format-8 xml extensible markup language 4 introduction ttcn-3 is a flexible and powerful language applicable to the specification of all types of reactive system tests over a variety of communication (.../...) </w:t>
      </w:r>
    </w:p>
    <w:p w:rsidR="00D143FF" w:rsidRDefault="00D143FF" w:rsidP="00D143FF">
      <w:r>
        <w:t>SOURCE: Used in ES 201 873-01 V4.4.1, clause 3</w:t>
      </w:r>
    </w:p>
    <w:p w:rsidR="00D143FF" w:rsidRDefault="00D143FF" w:rsidP="00D143FF"/>
    <w:p w:rsidR="00D143FF" w:rsidRDefault="00D143FF" w:rsidP="00D143FF">
      <w:r>
        <w:t xml:space="preserve">                                                                                                                                                                                                                                                                                                                                                                                                                                                                                                                                                                                                                                                                                                                                                                                                                                                                                                  [warning: there may be more definitions on this page] unsignedshort no 1..65 535 seconds 600 twowaytdsg3 unsignedshort no seconds 300 onewaytdsg4 unsignedshort no seconds 1 800 6.5.7.9.3.1 timercfg attributes 6.5.7.9.3.1.1 index the index for this (.../...) </w:t>
      </w:r>
    </w:p>
    <w:p w:rsidR="00D143FF" w:rsidRDefault="00D143FF" w:rsidP="00D143FF">
      <w:r>
        <w:t>SOURCE: Used in ES 203 259 V1.1.1, clause 2</w:t>
      </w:r>
    </w:p>
    <w:p w:rsidR="00D143FF" w:rsidRDefault="00D143FF" w:rsidP="00D143FF"/>
    <w:p w:rsidR="00D143FF" w:rsidRDefault="00D143FF" w:rsidP="00D143FF">
      <w:r>
        <w:t xml:space="preserve">                                                                                                                                                                                                                                                                                                                                                                                                                                                                                                                                                                                                                                                                                                                                                                                                                                                                                                  [warning: there may be more definitions on this page] ups power systems the ac ups power systems subset described in es 202 336-1 [1] and tr 102 121 [i.6] provides electrical power without interruption in the event that commercial power drops to un unacceptable voltage (.../...) </w:t>
      </w:r>
    </w:p>
    <w:p w:rsidR="00D143FF" w:rsidRDefault="00D143FF" w:rsidP="00D143FF">
      <w:r>
        <w:t>SOURCE: Used in ES 202 336-03 V1.1.1, clause 4</w:t>
      </w:r>
    </w:p>
    <w:p w:rsidR="00D143FF" w:rsidRDefault="00D143FF" w:rsidP="00D143FF"/>
    <w:p w:rsidR="00D143FF" w:rsidRDefault="00D143FF" w:rsidP="00D143FF">
      <w:r>
        <w:t xml:space="preserve">                                                                                                                                                                                                                                                                                                                                                                                                                                                                                                                                                                                                                                                                                                                                                                                                                                                                                                  [warning: there may be more definitions on this page] used information element of cc link signalling protocol information purpose 1 cli-parameter with attribute "network provided" see clause 13 lemf can check identity of origin of (.../...) </w:t>
      </w:r>
    </w:p>
    <w:p w:rsidR="00D143FF" w:rsidRDefault="00D143FF" w:rsidP="00D143FF">
      <w:r>
        <w:t>SOURCE: Used in ES 201 671 V1.1.1, clause A.9</w:t>
      </w:r>
    </w:p>
    <w:p w:rsidR="00D143FF" w:rsidRDefault="00D143FF" w:rsidP="00D143FF"/>
    <w:p w:rsidR="00D143FF" w:rsidRDefault="00D143FF" w:rsidP="00D143FF">
      <w:r>
        <w:t xml:space="preserve">                                                                                                                                                                                                                                                                                                                                                                                                                                                                                                                                                                                                                                                                                                                                                                                                                                                                                                  [warning: there may be more definitions on this page] user part (isup) [itu-t recommendation q.850 (1998), (.../...) </w:t>
      </w:r>
    </w:p>
    <w:p w:rsidR="00D143FF" w:rsidRDefault="00D143FF" w:rsidP="00D143FF">
      <w:r>
        <w:t>SOURCE: Used in ES 283 027 V1.1.1, clause No.7 SOURCE: Used in ES 283 027 V1.4.0, clause No.7</w:t>
      </w:r>
    </w:p>
    <w:p w:rsidR="00D143FF" w:rsidRDefault="00D143FF" w:rsidP="00D143FF"/>
    <w:p w:rsidR="00D143FF" w:rsidRDefault="00D143FF" w:rsidP="00D143FF">
      <w:r>
        <w:t xml:space="preserve">                                                                                                                                                                                                                                                                                                                                                                                                                                                                                                                                                                                                                                                                                                                                                                                                                                                                                                  [warning: there may be more definitions on this page] utilities system other utilities system includes access control system and video monitor system which ensure the safety and reliability of telecommunication (.../...) </w:t>
      </w:r>
    </w:p>
    <w:p w:rsidR="00D143FF" w:rsidRDefault="00D143FF" w:rsidP="00D143FF">
      <w:r>
        <w:t>SOURCE: Used in ES 202 336-07 V1.1.1, clause 4</w:t>
      </w:r>
    </w:p>
    <w:p w:rsidR="00D143FF" w:rsidRDefault="00D143FF" w:rsidP="00D143FF"/>
    <w:p w:rsidR="00D143FF" w:rsidRDefault="00D143FF" w:rsidP="00D143FF">
      <w:r>
        <w:t xml:space="preserve">                                                                                                                                                                                                                                                                                                                                                                                                                                                                                                                                                                                                                                                                                                                                                                                                                                                                                                  [warning: there may be more definitions on this page] validation (.../...) </w:t>
      </w:r>
    </w:p>
    <w:p w:rsidR="00D143FF" w:rsidRDefault="00D143FF" w:rsidP="00D143FF">
      <w:r>
        <w:t>SOURCE: Used in ES 201 733 V1.1.3, clause 1 SOURCE: Used in ES 201 733 V1.1.3, clause 2</w:t>
      </w:r>
    </w:p>
    <w:p w:rsidR="00D143FF" w:rsidRDefault="00D143FF" w:rsidP="00D143FF"/>
    <w:p w:rsidR="00D143FF" w:rsidRDefault="00D143FF" w:rsidP="00D143FF">
      <w:r>
        <w:t xml:space="preserve">                                                                                                                                                                                                                                                                                                                                                                                                                                                                                                                                                                                                                                                                                                                                                                                                                                                                                                  [warning: there may be more definitions on this page] variable declaration in the header of a control, test case, test step or function (.../...) </w:t>
      </w:r>
    </w:p>
    <w:p w:rsidR="00D143FF" w:rsidRDefault="00D143FF" w:rsidP="00D143FF">
      <w:r>
        <w:t>SOURCE: Used in ES 201 873-03 V2.2.1, clause 5 SOURCE: Used in ES 201 873-03 V2.2.2, clause 5 SOURCE: Used in ES 201 873-03 V3.1.1, clause 5 SOURCE: Used in ES 201 873-03 V3.2.1, clause 5</w:t>
      </w:r>
    </w:p>
    <w:p w:rsidR="00D143FF" w:rsidRDefault="00D143FF" w:rsidP="00D143FF"/>
    <w:p w:rsidR="00D143FF" w:rsidRDefault="00D143FF" w:rsidP="00D143FF">
      <w:r>
        <w:t xml:space="preserve">                                                                                                                                                                                                                                                                                                                                                                                                                                                                                                                                                                                                                                                                                                                                                                                                                                                                                                  [warning: there may be more definitions on this page] voice messaging unavailability number of failure access = 1 - ?????????????? total number of access voice messaging availability measurement is an attempt since a user access (ptsn, mobile or ip terminal) to reach the voice messaging (.../...) </w:t>
      </w:r>
    </w:p>
    <w:p w:rsidR="00D143FF" w:rsidRDefault="00D143FF" w:rsidP="00D143FF">
      <w:r>
        <w:t>SOURCE: Used in ES 202 765-04 V1.1.1, clause 1 SOURCE: Used in ES 202 765-04 V1.2.1, clause 1</w:t>
      </w:r>
    </w:p>
    <w:p w:rsidR="00D143FF" w:rsidRDefault="00D143FF" w:rsidP="00D143FF"/>
    <w:p w:rsidR="00D143FF" w:rsidRDefault="00D143FF" w:rsidP="00D143FF">
      <w:r>
        <w:t xml:space="preserve">                                                                                                                                                                                                                                                                                                                                                                                                                                                                                                                                                                                                                                                                                                                                                                                                                                                                                                  [warning: there may be more definitions on this page] with attribute "network provided" see clause a.4.5 lemf can check identity of origin of (.../...) </w:t>
      </w:r>
    </w:p>
    <w:p w:rsidR="00D143FF" w:rsidRDefault="00D143FF" w:rsidP="00D143FF">
      <w:r>
        <w:t>SOURCE: Used in ES 201 671 V2.1.1, clause 1</w:t>
      </w:r>
    </w:p>
    <w:p w:rsidR="00D143FF" w:rsidRDefault="00D143FF" w:rsidP="00D143FF"/>
    <w:p w:rsidR="00D143FF" w:rsidRDefault="00D143FF" w:rsidP="00D143FF">
      <w:r>
        <w:t xml:space="preserve">                                                                                                                                                                                                                                                                                                                                                                                                                                                                                                                                                                                                                                                                                                                                                                                                                                                                                                  [warning: there may be more definitions on this page] with attribute "network provided" see clause a.4.5 lemf can check identity of origin of call 2 uus1-parameter lawful interception identifier (liid); see clause 6 identifier, identifying target identity 3 uus1-parameter communication identifier (cid), see clause 6 identifier, identifying specific call of target identity 4 uus1-parameter cc link identifier (cclid), if required; see clause a.1 identifier, used for correlation cc link-iri records 5 uus1-parameter direction indication (communication from/towards target/combined (mono)) signal from (tx)/towards (rx) target identity or combined 6 uus1-parameter bearer capability of target call indication to the lemf of the basic service in use by the target 7 closed user group interlock code closed user group interlock code supplementary service cug security measure at set up of the cc link 8 basic service (bs) basic service (bs) of cc link: 64 kbit/s unrestricted guarantee transparent transmission of cc copy from mf to lemf 9 isdn user part forward call indicators parameter isdn user part preference indicator: "isdn user part required all the way" guarantee transparent transmission of uus1 and other supplementary services information 10 isdn user part optional forward call indicators parameter connected line identity request parameter: requested sending of the connected number by the destination network parameters 2, 3 (.../...) </w:t>
      </w:r>
    </w:p>
    <w:p w:rsidR="00D143FF" w:rsidRDefault="00D143FF" w:rsidP="00D143FF">
      <w:r>
        <w:t>SOURCE: Used in ES 201 671 V3.1.1, clause 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targetnamespace="http://uri.etsi.org/ttcn-3/tci/simpletypes_v3_2_1.xsd" xmlns:simpletypes="http://uri.etsi.org/ttcn-3/tci/simpletypes_v3_2_1.xsd"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&lt;/xsd:restriction&gt; &lt;/xsd:simpletype&gt; &lt;xsd:simpletype name="timerstatustype"&gt; &lt;xsd:restriction base="xsd:string"&gt; &lt;xsd:enumeration value="runningt"/&gt; &lt;xsd:enumeration value="inactivet"/&gt; &lt;xsd:enumeration value="expiredt"/&gt;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targetnamespace="http://uri.etsi.org/ttcn-3/tci/types_v3_2_1.xsd" xmlns:types="http://uri.etsi.org/ttcn-3/tci/types_v3_2_1.xsd" xmlns:simpletypes="http://uri.etsi.org/ttcn-3/tci/simpletypes_v3_2_1.xsd" xmlns:values="http://uri.etsi.org/ttcn-3/tci/values_v3_2_1.xsd" xmlns:templates="http://uri.etsi.org/ttcn-3/tci/templates_v3_2_1.xsd" elementformdefault="qualified"&gt; &lt;xsd:import namespace="http://uri.etsi.org/ttcn-3/tci/values_v3_2_1.xsd" schemalocation="values_v3_2_1.xsd"/&gt; &lt;xsd:import namespace="http://uri.etsi.org/ttcn-3/tci/simpletypes_v3_2_1.xsd" schemalocation="simpletypes_v3_2_1.xsd"/&gt; &lt;xsd:import namespace="http://uri.etsi.org/ttcn-3/tci/templates_v3_2_1.xsd" schemalocation="templates_v3_2_1.xsd"/&gt;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type="templates:null"/&gt; &lt;xsd:element name="id" type="types:id" (.../...) </w:t>
      </w:r>
    </w:p>
    <w:p w:rsidR="00D143FF" w:rsidRDefault="00D143FF" w:rsidP="00D143FF">
      <w:r>
        <w:t>SOURCE: Used in ES 201 873-06 V3.2.1,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targetnamespace="http://uri.etsi.org/ttcn-3/tci/simpletypes_v3_3_1.xsd" xmlns:simpletypes="http://uri.etsi.org/ttcn-3/tci/simpletypes_v3_3_1.xsd"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&lt;/xsd:restriction&gt; &lt;/xsd:simpletype&gt; &lt;xsd:simpletype name="timerstatustype"&gt; &lt;xsd:restriction base="xsd:string"&gt; &lt;xsd:enumeration value="runningt"/&gt; &lt;xsd:enumeration value="inactivet"/&gt; &lt;xsd:enumeration value="expiredt"/&gt;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targetnamespace="http://uri.etsi.org/ttcn-3/tci/types_v3_3_1.xsd" xmlns:types="http://uri.etsi.org/ttcn-3/tci/types_v3_3_1.xsd" xmlns:simpletypes="http://uri.etsi.org/ttcn-3/tci/simpletypes_v3_3_1.xsd" xmlns:values="http://uri.etsi.org/ttcn-3/tci/values_v3_3_1.xsd" xmlns:templates="http://uri.etsi.org/ttcn-3/tci/templates_v3_3_1.xsd" elementformdefault="qualified"&gt; &lt;xsd:import namespace="http://uri.etsi.org/ttcn-3/tci/values_v3_3_1.xsd" schemalocation="values_v3_3_1.xsd"/&gt; &lt;xsd:import namespace="http://uri.etsi.org/ttcn-3/tci/simpletypes_v3_3_1.xsd" schemalocation="simpletypes_v3_3_1.xsd"/&gt; &lt;xsd:import namespace="http://uri.etsi.org/ttcn-3/tci/templates_v3_3_1.xsd" schemalocation="templates_v3_3_1.xsd"/&gt;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type="templates:null"/&gt; &lt;xsd:element name="id" type="types:id" (.../...) </w:t>
      </w:r>
    </w:p>
    <w:p w:rsidR="00D143FF" w:rsidRDefault="00D143FF" w:rsidP="00D143FF">
      <w:r>
        <w:t>SOURCE: Used in ES 201 873-06 V3.3.1, clause B.1 SOURCE: Used in ES 201 873-06 V3.4.1, clause B.1 SOURCE: Used in ES 201 873-06 V4.1.1,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targetnamespace="http://uri.etsi.org/ttcn-3/tci/simpletypes_v4_2_1.xsd" xmlns:simpletypes="http://uri.etsi.org/ttcn-3/tci/simpletypes_v4_2_1.xsd"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targetnamespace="http://uri.etsi.org/ttcn-3/tci/types_v4_2_1.xsd" xmlns:types="http://uri.etsi.org/ttcn-3/tci/types_v4_2_1.xsd" xmlns:simpletypes="http://uri.etsi.org/ttcn-3/tci/simpletypes_v4_2_1.xsd" xmlns:values="http://uri.etsi.org/ttcn-3/tci/values_v4_2_1.xsd" xmlns:templates="http://uri.etsi.org/ttcn-3/tci/templates_v4_2_1.xsd" elementformdefault="qualified"&gt; &lt;xsd:import namespace="http://uri.etsi.org/ttcn-3/tci/values_v4_2_1.xsd" schemalocation="values_v4_2_1.xsd"/&gt; &lt;xsd:import namespace="http://uri.etsi.org/ttcn-3/tci/simpletypes_v4_2_1.xsd" schemalocation="simpletypes_v4_2_1.xsd"/&gt; &lt;xsd:import namespace="http://uri.etsi.org/ttcn-3/tci/templates_v4_2_1.xsd" schemalocation="templates_v4_2_1.xsd"/&gt;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V4.2.1,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targetnamespace="http://uri.etsi.org/ttcn-3/tci/simpletypes_v4_3_1.xsd" xmlns:simpletypes="http://uri.etsi.org/ttcn-3/tci/simpletypes_v4_3_1.xsd"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targetnamespace="http://uri.etsi.org/ttcn-3/tci/types_v4_3_1v4_3_1.xsd" xmlns:types="http://uri.etsi.org/ttcn-3/tci/types_v4_3_1v4_3_1.xsd" xmlns:simpletypes="http://uri.etsi.org/ttcn-3/tci/simpletypes_v4_3_1v4_3_1.xsd" xmlns:values="http://uri.etsi.org/ttcn-3/tci/values_v4_3_1v4_3_1.xsd" xmlns:templates="http://uri.etsi.org/ttcn-3/tci/templates_v4_3_1v4_3_1.xsd" elementformdefault="qualified"&gt; &lt;xsd:import namespace="http://uri.etsi.org/ttcn-3/tci/values_v4_3_1v4_3_1.xsd" schemalocation="values_v4_3_1v4_3_1.xsd"/&gt; &lt;xsd:import namespace="http://uri.etsi.org/ttcn-3/tci/simpletypes_v4_3_1v4_3_1.xsd" schemalocation="simpletypes_v4_3_1v4_3_1.xsd"/&gt; &lt;xsd:import namespace="http://uri.etsi.org/ttcn-3/tci/templates_v4_3_1.xsd" schemalocation="templates_v4_3_1.xsd"/&gt;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 xml:space="preserve">SOURCE: Used in ES 201 873-06 V4.3.1, clause B.1                                                                                                                                                                                                                                                                                                                                                                                                                                                                                                                                                                                                                                                                                                                                                                                                                                                                                                </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targetnamespace="http://uri.etsi.org/ttcn-3/tci/simpletypes_v4_4_1.xsd" xmlns:simpletypes="http://uri.etsi.org/ttcn-3/tci/simpletypes_v4_4_1.xsd"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targetnamespace="http://uri.etsi.org/ttcn-3/tci/types_v4_4_.xsd" xmlns:types="http://uri.etsi.org/ttcn-3/tci/types_v4_4_.xsd" xmlns:simpletypes="http://uri.etsi.org/ttcn-3/tci/simpletypes_v4_4_.xsd" xmlns:values="http://uri.etsi.org/ttcn-3/tci/values_v4_4_.xsd" xmlns:templates="http://uri.etsi.org/ttcn-3/tci/templates_v4_4_.xsd" elementformdefault="qualified"&gt; &lt;xsd:import namespace="http://uri.etsi.org/ttcn-3/tci/values_v4_4_.xsd" schemalocation="values_v4_4_.xsd"/&gt; &lt;xsd:import namespace="http://uri.etsi.org/ttcn-3/tci/simpletypes_v4_4_1.xsd" schemalocation="simpletypes_v4_4_1.xsd"/&gt; &lt;xsd:import namespace="http://uri.etsi.org/ttcn-3/tci/templates_v4_4_1.xsd" schemalocation="templates_v4_4_1.xsd"/&gt;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V4.4.1,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targetnamespace="http://uri.etsi.org/ttcn-3/tci/simpletypes_v4_5_1.xsd" xmlns:simpletypes="http://uri.etsi.org/ttcn-3/tci/simpletypes_v4_5_1.xsd"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targetnamespace="http://uri.etsi.org/ttcn-3/tci/types_v4_5_1.xsd" xmlns:types="http://uri.etsi.org/ttcn-3/tci/types_v4_5_1.xsd" xmlns:simpletypes="http://uri.etsi.org/ttcn-3/tci/simpletypes_v4_5_1.xsd" xmlns:values="http://uri.etsi.org/ttcn-3/tci/values_v4_5_1.xsd" xmlns:templates="http://uri.etsi.org/ttcn-3/tci/templates_v4_5_1.xsd" elementformdefault="qualified"&gt; &lt;xsd:import namespace="http://uri.etsi.org/ttcn-3/tci/values_v4_5_1.xsd" schemalocation="values_v4_4_.xsd"/&gt; &lt;xsd:import namespace="http://uri.etsi.org/ttcn-3/tci/simpletypes_v4_5_1.xsd" schemalocation="simpletypes_v4_5_1.xsd"/&gt; &lt;xsd:import namespace="http://uri.etsi.org/ttcn-3/tci/templates_v4_5_1.xsd" schemalocation="templates_v4_5_1.xsd"/&gt; &lt;!-- connection --&gt; &lt;xsd:complextype name="triportidtype"&gt; &lt;xsd:sequence&gt; &lt;xsd:element name="comp" type="types:tricomponentidtype" /&gt; &lt;xsd:element name="port" type="types:port" /&gt; &lt;/xsd:sequence&gt; &lt;/xsd:complextype&gt; &lt;xsd:complextype name="triportidlisttype"&gt; &lt;xsd:sequence&gt; &lt;xsd:element name="port"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V4.5.1,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targetnamespace="http://uri.etsi.org/ttcn-3/tci/simpletypes_v4_6_1.xsd" xmlns:simpletypes="http://uri.etsi.org/ttcn-3/tci/simpletypes_v4_6_1.xsd"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targetnamespace="http://uri.etsi.org/ttcn-3/tci/types_v4_6_1.xsd" xmlns:types="http://uri.etsi.org/ttcn-3/tci/types_v4_6_1.xsd" xmlns:simpletypes="http://uri.etsi.org/ttcn-3/tci/simpletypes_v4_6_1.xsd" xmlns:values="http://uri.etsi.org/ttcn-3/tci/values_v4_6_1.xsd" xmlns:templates="http://uri.etsi.org/ttcn-3/tci/templates_v4_6_1.xsd" elementformdefault="qualified"&gt; &lt;xsd:import namespace="http://uri.etsi.org/ttcn-3/tci/values_v4_6_1.xsd" schemalocation="values_v4_4_.xsd"/&gt; &lt;xsd:import namespace="http://uri.etsi.org/ttcn-3/tci/simpletypes_v4_6_1.xsd" schemalocation="simpletypes_v4_6_1.xsd"/&gt; &lt;xsd:import namespace="http://uri.etsi.org/ttcn-3/tci/templates_v4_6_1.xsd" schemalocation="templates_v4_6_1.xsd"/&gt; &lt;!-- connection --&gt; &lt;xsd:complextype name="triportidtype"&gt; &lt;xsd:sequence&gt; &lt;xsd:element name="comp" type="types:tricomponentidtype" /&gt; &lt;xsd:element name="port" type="types:port" /&gt; &lt;/xsd:sequence&gt; &lt;/xsd:complextype&gt; &lt;xsd:complextype name="triportidlisttype"&gt; &lt;xsd:sequence&gt; &lt;xsd:element name="port"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V4.6.1, clause B.1</w:t>
      </w:r>
    </w:p>
    <w:p w:rsidR="00D143FF" w:rsidRDefault="00D143FF" w:rsidP="00D143FF"/>
    <w:p w:rsidR="00D143FF" w:rsidRDefault="00D143FF" w:rsidP="00D143FF">
      <w:r>
        <w:t xml:space="preserve">                                                                                                                                                                                                                                                                                                                                                                                                                                                                                                                                                                                                                                                                                                                                                                                                                                                                                                  [warning: there may be more definitions on this page] xml schema for simple types &lt;xsd:schema xmlns:xsd="http://www.w3.org/2001/xmlschema" targetnamespace="http://uri.etsi.org/ttcn-3/3.0.0/tci/simpletypes" xmlns:simpletypes="http://uri.etsi.org/ttcn-3/3.0.0/tci/simpletypes"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&lt;/xsd:schema&gt; b.2 tci-tl xml schema for types &lt;xsd:schema xmlns:xsd="http://www.w3.org/2001/xmlschema" targetnamespace="http://uri.etsi.org/ttcn-3/3.0.0/tci/types" xmlns:types="http://uri.etsi.org/ttcn-3/3.0.0/tci/types" xmlns:simpletypes="http://uri.etsi.org/ttcn-3/3.0.0/tci/simpletypes" xmlns:values="http://uri.etsi.org/ttcn-3/3.0.0/tci/values" elementformdefault="qualified"&gt; &lt;xsd:import namespace="http://uri.etsi.org/ttcn-3/3.0.0/tci/values.xsd" schemalocation="values.xsd"/&gt; &lt;xsd:import namespace="http://uri.etsi.org/ttcn-3/3.0.0/tci/simpletypes.xsd" schemalocation="simpletypes.xsd"/&gt; &lt;!-- connection --&gt; &lt;xsd:complextype name="triportidtype"&gt; &lt;xsd:sequence&gt; &lt;xsd:element name="comp" type="types:tricomponentidtype" minoccurs="1" maxoccurs="1"/&gt; &lt;xsd:element name="port" type="types:port" minoccurs="1" maxoccurs="1"/&gt; &lt;/xsd:sequence&gt; &lt;/xsd:complextype&gt; &lt;xsd:complextype name="port"&gt; &lt;xsd:sequence&gt; &lt;xsd:element name="id" type="types:id" minoccurs="1" maxoccurs="1"/&gt; &lt;xsd:element name="index" type="xsd:int" minoccurs="0" maxoccurs="1"/&gt; &lt;/xsd:sequence&gt; &lt;/xsd:complextype&gt; &lt;xsd:complextype name="tricomponentidtype"&gt; &lt;xsd:sequence&gt; &lt;xsd:choice&gt; &lt;xsd:element name="null"/&gt; &lt;xsd:element name="id" type="types:id" minoccurs="1" maxoccurs="1"/&gt; &lt;/xsd:choice&gt; &lt;/xsd:sequence&gt; &lt;/xsd:complextype&gt; &lt;xsd:complextype name="tricomponentidlisttype"&gt; &lt;xsd:sequence&gt; &lt;xsd:element name="comp" type="types:tricomponentidtype" minoccurs="0" maxoccurs="unbounded"/&gt; &lt;/xsd:sequence&gt; &lt;/xsd:complextype&gt; &lt;!-- communication --&gt; &lt;xsd:complextype name="trimessagetype"&gt; &lt;xsd:attribute name="val" type="xsd:hexbinary"/&gt; &lt;/xsd:complextype&gt; &lt;xsd:complextype name="triparametertype"&gt; &lt;xsd:sequence&gt; &lt;xsd:element name="val" type="values:value" minoccurs="1" maxoccurs="1"/&gt; &lt;/xsd:sequence&gt; &lt;xsd:attribute name="name" type="simpletypes:tstring"/&gt; &lt;xsd:attribute name="mode" type="simpletypes:tciparameterpassingmodetype"/&gt; &lt;/xsd:complextype&gt; &lt;xsd:complextype name="triparameterlisttype"&gt; &lt;xsd:sequence&gt; &lt;xsd:element name="par" type="types:triparametertype" minoccurs="0" maxoccurs="unbounded"/&gt; &lt;/xsd:sequence&gt; &lt;/xsd:complextype&gt; &lt;xsd:complextype name="triexceptiontype"&gt; &lt;xsd:attribute name="val" type="simpletypes:tstring"/&gt; &lt;/xsd:complextype&gt; (.../...) </w:t>
      </w:r>
    </w:p>
    <w:p w:rsidR="00D143FF" w:rsidRDefault="00D143FF" w:rsidP="00D143FF">
      <w:r>
        <w:t>SOURCE: Used in ES 201 873-06 V3.1.1, clause B.1</w:t>
      </w:r>
    </w:p>
    <w:p w:rsidR="00D143FF" w:rsidRDefault="00D143FF" w:rsidP="00D143FF"/>
    <w:p w:rsidR="00D143FF" w:rsidRDefault="00D143FF" w:rsidP="00D143FF">
      <w:r>
        <w:t xml:space="preserve">                                                                                                                                                                                                                                                                                                                                                                                                                                                                                                                                                                                                                                                                                                                                                                                                                                                                                                  [warning: there may be more definitions on this page] (.../...) </w:t>
      </w:r>
    </w:p>
    <w:p w:rsidR="00D143FF" w:rsidRDefault="00D143FF" w:rsidP="00D143FF">
      <w:r>
        <w:t>SOURCE: Used in ES 201 733 V1.1.3, clause ASN.1 SOURCE: Used in ES 201 873-05 V1.1.1, clause 6 SOURCE: Used in ES 201 873-05 V3.1.1, clause 6 SOURCE: Used in ES 201 873-05 V3.2.1, clause 6 SOURCE: Used in ES 201 873-05 V3.3.1, clause 6 SOURCE: Used in ES 201 873-05 V4.1.1, clause 7 SOURCE: Used in ES 201 873-05 V4.2.1, clause 7 SOURCE: Used in ES 201 873-05 V4.3.1, clause 7 SOURCE: Used in ES 201 873-05 V4.4.1, clause 7 SOURCE: Used in ES 201 873-05 V4.5.1, clause 7 SOURCE: Used in ES 201 873-05 V4.6.1, clause 7 SOURCE: Used in ES 201 873-06 V1.1.1, clause 8 SOURCE: Used in ES 201 873-06 V3.1.1, clause 8 SOURCE: Used in ES 201 873-06 V3.2.1, clause 8 SOURCE: Used in ES 201 873-06 V3.3.1, clause 8 SOURCE: Used in ES 201 873-06 V3.4.1, clause 8 SOURCE: Used in ES 201 873-06 V4.2.1, clause 9 SOURCE: Used in ES 201 873-06 V4.3.1, clause 9 SOURCE: Used in ES 201 873-06 V4.4.1, clause 9 SOURCE: Used in ES 201 873-06 V4.5.1, clause 9 SOURCE: Used in ES 202 184 V2.1.1, clause 4 SOURCE: Used in ES 202 184 V2.2.1, clause 4 SOURCE: Used in ES 202 184 V2.3.1, clause 4 SOURCE: Used in ES 202 765-02 V1.1.3, clause 3 SOURCE: Used in ES 202 765-02 V1.1.4, clause 3 SOURCE: Used in ES 202 765-02 V1.2.1, clause 3 SOURCE: Used in ES 202 765-04 V1.1.1, clause 1 SOURCE: Used in ES 202 765-04 V1.1.1, clause 1 SOURCE: Used in ES 202 765-04 V1.2.1, clause 1 SOURCE: Used in ES 202 765-04 V1.2.1, clause 1 SOURCE: Used in ES 202 765-04 V1.2.1, clause 1 SOURCE: Used in ES 202 765-04 V1.2.1, clause 1</w:t>
      </w:r>
    </w:p>
    <w:p w:rsidR="00D143FF" w:rsidRDefault="00D143FF" w:rsidP="00D143FF"/>
    <w:p w:rsidR="00D143FF" w:rsidRDefault="00D143FF" w:rsidP="00D143FF">
      <w:r>
        <w:t xml:space="preserve">                                                                                                                                                                                                                                                                                                                                                                                                                                                                                                                                                                                                                                                                                                                                                                                                                                                                                                  a subjective measure of the user's assessment of the quality of the presentation and accessibility of information in a bill. the measure is also suitable to measure the presentation quality of itemized billing. </w:t>
      </w:r>
    </w:p>
    <w:p w:rsidR="00D143FF" w:rsidRDefault="00D143FF" w:rsidP="00D143FF">
      <w:r>
        <w:t>SOURCE: Used in ES 202 057-01 V2.1.1, clause 5.13.1</w:t>
      </w:r>
    </w:p>
    <w:p w:rsidR="00D143FF" w:rsidRDefault="00D143FF" w:rsidP="00D143FF"/>
    <w:p w:rsidR="00D143FF" w:rsidRDefault="00D143FF" w:rsidP="00D143FF">
      <w:r>
        <w:t xml:space="preserve">                                                                                                                                                                                                                                                                                                                                                                                                                                                                                                                                                                                                                                                                                                                                                                                                                                                                                                  according to the current regulation rules, a portability procedure should be completed within a specified period. a problem occurs if this procedure is not completed within this period. 5.3.1.1 explanation of parameter definition the ratio of the number of supply orders with number portability where there is a deviation from the normal porting procedure agreed between the operators to the total number of supply orders that include number portability. a deviation from the normal porting procedure occurs when: * there is a gap in either or both incoming and outgoing service of over 1 hour; or * all the service from the donor has to be restored temporarily whilst problems are resolved; or * the recipient operator has to open an incidence (issue) as a consequence of an event that does not permit to consider the number portability completed after the period agreed. </w:t>
      </w:r>
    </w:p>
    <w:p w:rsidR="00D143FF" w:rsidRDefault="00D143FF" w:rsidP="00D143FF">
      <w:r>
        <w:t>SOURCE: Used in ES 202 057-01 V2.1.1, clause 5.3.1</w:t>
      </w:r>
    </w:p>
    <w:p w:rsidR="00D143FF" w:rsidRDefault="00D143FF" w:rsidP="00D143FF"/>
    <w:p w:rsidR="00D143FF" w:rsidRDefault="00D143FF" w:rsidP="00D143FF">
      <w:r>
        <w:t xml:space="preserve">                                                                                                                                                                                                                                                                                                                                                                                                                                                                                                                                                                                                                                                                                                                                                                                                                                                                                                  The action-rq directive allows an rsu to request an action to be executed at obu side. the service is primarily defined to carry aso-specific protocol data units containing commands to be carried and executed. the invocation of the a-action service by an acse service user shall result in the performance of an action by a peer application. an action is qualified by the value of the action type parameter and further specified by action-specific parameters that can be carried by the action qualifiers parameter. the service may be requested in confirmed or deferred mode. in confirmed mode a response is expected. if immediate (default value) is specified, then a response can only be issued after the action has been executed. if deferred is specified, then only formal controls are made on the requested operation. this particular directive comes out from the concatenation of two protocol data units existing in previous versions. for backward compatibility reasons, the two previous directive codes are included in the encoding of this directive (see clause 11.5.19.3). for the same reason, the value of the parameter "number of directives" included in the association request parameters should be incremented by two (2), instead of by one. this (...\...) [the expected end of this definition was beyond the limit of 200 words] </w:t>
      </w:r>
    </w:p>
    <w:p w:rsidR="00D143FF" w:rsidRDefault="00D143FF" w:rsidP="00D143FF">
      <w:r>
        <w:t>SOURCE: Used in ES 200 674-01 V2.2.1, clause 11.5.19.1</w:t>
      </w:r>
    </w:p>
    <w:p w:rsidR="00D143FF" w:rsidRDefault="00D143FF" w:rsidP="00D143FF"/>
    <w:p w:rsidR="00D143FF" w:rsidRDefault="00D143FF" w:rsidP="00D143FF">
      <w:r>
        <w:t xml:space="preserve">                                                                                                                                                                                                                                                                                                                                                                                                                                                                                                                                                                                                                                                                                                                                                                                                                                                                                              The action-rq directive allows an rsu to request an action to be executed at obu side. the service is primarily defined to carry aso-specific protocol data units containing commands to be carried and executed. the invocation of the a-action service by an acse service user shall result in the performance of an action by a peer application. an action is qualified by the value of the action type parameter and further specified by action-specific parameters that can be carried by the action qualifiers parameter. the service may be requested in confirmed or deferred mode. in confirmed mode a response is expected. if immediate (default value) is specified, then a response can only be issued after the action has been executed. if deferred is specified, then only formal controls are made on the requested operation. this particular directive comes out from the concatenation of two protocol data units existing in previous versions. for backward compatibility reasons, the two previous directive codes are included in the encoding of this directive (see clause 11.5.19.3). for the same reason, the value of the parameter "number of directives" included in the association request parameters should be incremented by two (2), instead of by one. this (...\...) [the expected end of this definition was beyond the limit of 200 words] </w:t>
      </w:r>
    </w:p>
    <w:p w:rsidR="00D143FF" w:rsidRDefault="00D143FF" w:rsidP="00D143FF">
      <w:r>
        <w:t>SOURCE: Used in ES 200 674-01 V2.3.1, clause 11.5.19.1 SOURCE: Used in ES 200 674-01 V2.4.1, clause 11.5.19.1</w:t>
      </w:r>
    </w:p>
    <w:p w:rsidR="00D143FF" w:rsidRDefault="00D143FF" w:rsidP="00D143FF"/>
    <w:p w:rsidR="00D143FF" w:rsidRDefault="00D143FF" w:rsidP="00D143FF">
      <w:r>
        <w:t xml:space="preserve">                                                                                                                                                                                                                                                                                                                                                                                                                                                                                                                                                                                                                                                                                                                                                                                                                                                                                              The action-rq protocol data unit allows an rsu to request an action to be executed at obu side. the service is primarily defined to carry aso-specific protocol data units containing commands to be carried and executed. the invocation of the a-action service by an acse service user shall result in the performance of an action by a peer application. an action is qualified by the value of the action type parameter and further specified by action-specific parameters that can be carried by the action qualifiers parameter. the service may be requested in confirmed or deferred mode. in confirmed mode a response is expected. if immediate (default value) is specified, then a response can only be issued after the action has been executed. if deferred is specified, then only formal controls are made on the requested operation. this particular protocol data unit comes out from the concatenation of two protocol data units existing in previous versions. for backward compatibility reasons, the two previous pdu codes are included in the encoding of this pdu (see clause 11.5.15.3). for the same reason, the value of the parameter "number of directives" included in the association request parameters should be incremented by two (2), instead (...\...) [the expected end of this definition was beyond the limit of 200 words] </w:t>
      </w:r>
    </w:p>
    <w:p w:rsidR="00D143FF" w:rsidRDefault="00D143FF" w:rsidP="00D143FF">
      <w:r>
        <w:t>SOURCE: Used in ES 200 674-01 V2.1.1, clause 11.5.15.1</w:t>
      </w:r>
    </w:p>
    <w:p w:rsidR="00D143FF" w:rsidRDefault="00D143FF" w:rsidP="00D143FF"/>
    <w:p w:rsidR="00D143FF" w:rsidRDefault="00D143FF" w:rsidP="00D143FF">
      <w:r>
        <w:t xml:space="preserve">                                                                                                                                                                                                                                                                                                                                                                                                                                                                                                                                                                                                                                                                                                                                                                                                                                                                                              add the following text: add-on charge: single additional charge which does not change the current tariff. an add-on charge can either be metered in non-monetary units (e.g. meter pulse) or in monetary-units (e.g. currency). charge determination point (cdp): determines which tariff/add-on charge should be applied, and that inserts the tariff information to the appropriate sip requests or responses. example of a cdp is a sip as at the visited network providing the premium rate service. charge generation point (cgp): receives the tariff information that was added by a cdp and transferred in the appropriate sip requests or responses. example of a cgp is an originating sip as at the home network for advice of charge purposes. charging trigger function (ctf): generates charging events based on the observation of network resource usage. ctf is the focal point for collecting the information pertaining to chargeable events within the network element, assembling this information into matching charging events, and sending these charging events towards the charging data function (offline charging) or online charging function (online charging). charging data function (cdf): receives charging events from the charging trigger function. it then uses the information contained in the charging events to construct cdrs. online charging (...\...) [the expected end of this definition was beyond the limit of 200 words] </w:t>
      </w:r>
    </w:p>
    <w:p w:rsidR="00D143FF" w:rsidRDefault="00D143FF" w:rsidP="00D143FF">
      <w:r>
        <w:t>SOURCE: Used in ES 282 010 V2.0.6, clause 3.1</w:t>
      </w:r>
    </w:p>
    <w:p w:rsidR="00D143FF" w:rsidRDefault="00D143FF" w:rsidP="00D143FF"/>
    <w:p w:rsidR="00D143FF" w:rsidRDefault="00D143FF" w:rsidP="00D143FF">
      <w:r>
        <w:t xml:space="preserve">                                                                                                                                                                                                                                                                                                                                                                                                                                                                                                                                                                                                                                                                                                                                                                                                                                                                                                  address definitions 11.1.1 tppamfqname this is the same as tpaddress and is used to address entities in presence and availability service. 11.1.2 tppamfqnamelist this is a numbered list of data elements of type tppamfqname. </w:t>
      </w:r>
    </w:p>
    <w:p w:rsidR="00D143FF" w:rsidRDefault="00D143FF" w:rsidP="00D143FF">
      <w:r>
        <w:t>SOURCE: Used in ES 202 915-14 V1.1.1, clause 11.1</w:t>
      </w:r>
    </w:p>
    <w:p w:rsidR="00D143FF" w:rsidRDefault="00D143FF" w:rsidP="00D143FF"/>
    <w:p w:rsidR="00D143FF" w:rsidRDefault="00D143FF" w:rsidP="00D143FF">
      <w:r>
        <w:t xml:space="preserve">                                                                                                                                                                                                                                                                                                                                                                                                                                                                                                                                                                                                                                                                                                                                                                                                                                                                                                  address definitions 11.1.1 tppamfqname this is the same as tpurn and is used to name entities in pam access service. 11.1.2 tppamfqnamelist this is a numbered list of data elements of type tppamfqname. </w:t>
      </w:r>
    </w:p>
    <w:p w:rsidR="00D143FF" w:rsidRDefault="00D143FF" w:rsidP="00D143FF">
      <w:r>
        <w:t>SOURCE: Used in ES 202 915-14 V1.2.1, clause 11.1 SOURCE: Used in ES 203 915-14 V1.1.1, clause 11.1 SOURCE: Used in ES 203 915-14 V1.2.1, clause 11.1 SOURCE: Used in ES 204 915-14 V1.1.1, clause 11.1</w:t>
      </w:r>
    </w:p>
    <w:p w:rsidR="00D143FF" w:rsidRDefault="00D143FF" w:rsidP="00D143FF"/>
    <w:p w:rsidR="00D143FF" w:rsidRDefault="00D143FF" w:rsidP="00D143FF">
      <w:r>
        <w:t xml:space="preserve">                                                                                                                                                                                                                                                                                                                                                                                                                                                                                                                                                                                                                                                                                                                                                                                                                                                                                                  The adjacent channel selectivity is a measure of the capability of the receiver to receive a wanted modulated signal without exceeding degradation due to the presence of an unwanted signal differing in frequency by an amount equal to the adjacent channel separation for which the equipment is intended. </w:t>
      </w:r>
    </w:p>
    <w:p w:rsidR="00D143FF" w:rsidRDefault="00D143FF" w:rsidP="00D143FF">
      <w:r>
        <w:t>SOURCE: Used in ES 200 674-01 V1.1.1, clause 8.3.4.1</w:t>
      </w:r>
    </w:p>
    <w:p w:rsidR="00D143FF" w:rsidRDefault="00D143FF" w:rsidP="00D143FF"/>
    <w:p w:rsidR="00D143FF" w:rsidRDefault="00D143FF" w:rsidP="00D143FF">
      <w:r>
        <w:t xml:space="preserve">                                                                                                                                                                                                                                                                                                                                                                                                                                                                                                                                                                                                                                                                                                                                                                                                                                                                                              The adjacent channel selectivity is a measure of the capability of the receiver to receive a wanted modulated signal without exceeding degradation due to the presence of an unwanted signal differing in frequency by an amount equal to the adjacent channel separation for which the equipment is intended. </w:t>
      </w:r>
    </w:p>
    <w:p w:rsidR="00D143FF" w:rsidRDefault="00D143FF" w:rsidP="00D143FF">
      <w:r>
        <w:t>SOURCE: Used in ES 200 674-01 V2.1.1, clause 8.3.4.1 SOURCE: Used in ES 200 674-01 V2.2.1, clause 8.3.4.1 SOURCE: Used in ES 200 674-01 V2.3.1, clause 8.3.4.1 SOURCE: Used in ES 200 674-01 V2.4.1, clause 8.3.4.1 SOURCE: Used in ES 200 674-02 V1.1.1, clause 8.3.4.1</w:t>
      </w:r>
    </w:p>
    <w:p w:rsidR="00D143FF" w:rsidRDefault="00D143FF" w:rsidP="00D143FF"/>
    <w:p w:rsidR="00D143FF" w:rsidRDefault="00D143FF" w:rsidP="00D143FF">
      <w:r>
        <w:t xml:space="preserve">                                                                                                                                                                                                                                                                                                                                                                                                                                                                                                                                                                                                                                                                                                                                                                                                                                                                                              all frames shall include a fcs just prior to the closing flag for error detection purposes. the contents of the lpdu shall be included in the calculation of the fcs. </w:t>
      </w:r>
    </w:p>
    <w:p w:rsidR="00D143FF" w:rsidRDefault="00D143FF" w:rsidP="00D143FF">
      <w:r>
        <w:t>SOURCE: Used in ES 200 674-01 V2.1.1, clause 10.5.1</w:t>
      </w:r>
    </w:p>
    <w:p w:rsidR="00D143FF" w:rsidRDefault="00D143FF" w:rsidP="00D143FF"/>
    <w:p w:rsidR="00D143FF" w:rsidRDefault="00D143FF" w:rsidP="00D143FF">
      <w:r>
        <w:t xml:space="preserve">                                                                                                                                                                                                                                                                                                                                                                                                                                                                                                                                                                                                                                                                                                                                                                                                                                                                                                  all frames shall include a fcs just prior to the closing flag for error detection purposes. the contents of the lpdu shall be included in the calculation of the fcs. </w:t>
      </w:r>
    </w:p>
    <w:p w:rsidR="00D143FF" w:rsidRDefault="00D143FF" w:rsidP="00D143FF">
      <w:r>
        <w:t>SOURCE: Used in ES 200 674-01 V2.2.1, clause 10.5.1 SOURCE: Used in ES 200 674-01 V2.3.1, clause 10.5.1 SOURCE: Used in ES 200 674-01 V2.4.1, clause 10.5.1</w:t>
      </w:r>
    </w:p>
    <w:p w:rsidR="00D143FF" w:rsidRDefault="00D143FF" w:rsidP="00D143FF"/>
    <w:p w:rsidR="00D143FF" w:rsidRDefault="00D143FF" w:rsidP="00D143FF">
      <w:r>
        <w:t xml:space="preserve">                                                                                                                                                                                                                                                                                                                                                                                                                                                                                                                                                                                                                                                                                                                                                                                                                                                                                                  all frames shall start and end with a flag. a flag is a '0' bit followed by six '1' bits followed by a zero bit, i.e. '01111110'b = '7e'h. </w:t>
      </w:r>
    </w:p>
    <w:p w:rsidR="00D143FF" w:rsidRDefault="00D143FF" w:rsidP="00D143FF">
      <w:r>
        <w:t>SOURCE: Used in ES 200 674-01 V2.2.1, clause 10.3.1 SOURCE: Used in ES 200 674-01 V2.3.1, clause 10.3.1 SOURCE: Used in ES 200 674-01 V2.4.1, clause 10.3.1</w:t>
      </w:r>
    </w:p>
    <w:p w:rsidR="00D143FF" w:rsidRDefault="00D143FF" w:rsidP="00D143FF"/>
    <w:p w:rsidR="00D143FF" w:rsidRDefault="00D143FF" w:rsidP="00D143FF">
      <w:r>
        <w:t xml:space="preserve">                                                                                                                                                                                                                                                                                                                                                                                                                                                                                                                                                                                                                                                                                                                                                                                                                                                                                                  all frames shall start and end with a flag. a flag is a zero bit followed by six one bits followed by a zero bit (0111 1110). </w:t>
      </w:r>
    </w:p>
    <w:p w:rsidR="00D143FF" w:rsidRDefault="00D143FF" w:rsidP="00D143FF">
      <w:r>
        <w:t>SOURCE: Used in ES 200 674-01 V2.1.1, clause 10.3.1</w:t>
      </w:r>
    </w:p>
    <w:p w:rsidR="00D143FF" w:rsidRDefault="00D143FF" w:rsidP="00D143FF"/>
    <w:p w:rsidR="00D143FF" w:rsidRDefault="00D143FF" w:rsidP="00D143FF">
      <w:r>
        <w:t xml:space="preserve">                                                                                                                                                                                                                                                                                                                                                                                                                                                                                                                                                                                                                                                                                                                                                                                                                                                                                                  all lpdus being part of the frame presented in figure 20 shall conform to the format shown in figure 21. figure 21: lpdu format the llc address field shall conform to the format shown in figure 22, figure 22: llc address field where: * laid identifies the l2 endpoint, i.e. the laid points to an instance of an application in the application layer. the format of the laid shall be as shown in figure 23. the most significant bit is presented on the left hand side. figure 23: laid field format * link id: lpdu address field extension. </w:t>
      </w:r>
    </w:p>
    <w:p w:rsidR="00D143FF" w:rsidRDefault="00D143FF" w:rsidP="00D143FF">
      <w:r>
        <w:t>SOURCE: Used in ES 200 674-01 V2.2.1, clause 10.4.1 SOURCE: Used in ES 200 674-01 V2.3.1, clause 10.4.1 SOURCE: Used in ES 200 674-01 V2.4.1, clause 10.4.1</w:t>
      </w:r>
    </w:p>
    <w:p w:rsidR="00D143FF" w:rsidRDefault="00D143FF" w:rsidP="00D143FF"/>
    <w:p w:rsidR="00D143FF" w:rsidRDefault="00D143FF" w:rsidP="00D143FF">
      <w:r>
        <w:t xml:space="preserve">                                                                                                                                                                                                                                                                                                                                                                                                                                                                                                                                                                                                                                                                                                                                                                                                                                                                                                  all transmissions are in frames. each frame conforms to the structure according to [10] as shown in figure 20. figure 20: frame structure as indicated in the figure, a single frame is made of four different fields: an opening flag, a closing flag, a field containing the layer 2 protocol data unit and a frame check sequence for error detection. </w:t>
      </w:r>
    </w:p>
    <w:p w:rsidR="00D143FF" w:rsidRDefault="00D143FF" w:rsidP="00D143FF">
      <w:r>
        <w:t>SOURCE: Used in ES 200 674-01 V2.1.1, clause 10.2.1</w:t>
      </w:r>
    </w:p>
    <w:p w:rsidR="00D143FF" w:rsidRDefault="00D143FF" w:rsidP="00D143FF"/>
    <w:p w:rsidR="00D143FF" w:rsidRDefault="00D143FF" w:rsidP="00D143FF">
      <w:r>
        <w:t xml:space="preserve">                                                                                                                                                                                                                                                                                                                                                                                                                                                                                                                                                                                                                                                                                                                                                                                                                                                                                                  all transmissions shall be in frames. each frame shall conform to the structure according to [10] as shown in figure 20. figure 20: frame structure as indicated in figure 20, a single frame shall be made of four different fields: an opening flag, a closing flag, a field containing the layer 2 protocol data unit (lpdu) and a frame check sequence for error detection. </w:t>
      </w:r>
    </w:p>
    <w:p w:rsidR="00D143FF" w:rsidRDefault="00D143FF" w:rsidP="00D143FF">
      <w:r>
        <w:t>SOURCE: Used in ES 200 674-01 V2.2.1, clause 10.2.1 SOURCE: Used in ES 200 674-01 V2.3.1, clause 10.2.1 SOURCE: Used in ES 200 674-01 V2.4.1, clause 10.2.1</w:t>
      </w:r>
    </w:p>
    <w:p w:rsidR="00D143FF" w:rsidRDefault="00D143FF" w:rsidP="00D143FF"/>
    <w:p w:rsidR="00D143FF" w:rsidRDefault="00D143FF" w:rsidP="00D143FF">
      <w:r>
        <w:t xml:space="preserve">                                                                                                                                                                                                                                                                                                                                                                                                                                                                                                                                                                                                                                                                                                                                                                                                                                                                                                  alternatives with named alternatives in addition to direct in-line referencing it is also possible to explicitly expand the alternatives specified in the named alt construct using the expand statement. the expand statement can be placed at any position within an alt statement and will insert the associated guards from the named alt at that position. example: // using a named alt by expanding testcase tc002()runs on myptctype { : alt { [] pco1.receive(dl_est_in) {pco1.send(dl_est_co)} [] pco1.receive(dl_est_co) {} // do nothing [expand] handlepco2() // expand named alt alternatives to specified alt statement } } // which expands to testcase tc002()runs on myptctype { : alt { [] pco1.receive(dl_est_in) {pco1.send(dl_est_co)} [] pco1.receive(dl_est_co) {} // do nothing [] pco2.receive(dl_est_in) {pco2.send(dl_est_co)} [] pco2.receive(dl_est_co) {} // do nothing } } </w:t>
      </w:r>
    </w:p>
    <w:p w:rsidR="00D143FF" w:rsidRDefault="00D143FF" w:rsidP="00D143FF">
      <w:r>
        <w:t>SOURCE: Used in ES 201 873-01 V1.1.2, clause 20.2.5</w:t>
      </w:r>
    </w:p>
    <w:p w:rsidR="00D143FF" w:rsidRDefault="00D143FF" w:rsidP="00D143FF"/>
    <w:p w:rsidR="00D143FF" w:rsidRDefault="00D143FF" w:rsidP="00D143FF">
      <w:r>
        <w:t xml:space="preserve">                                                                                                                                                                                                                                                                                                                                                                                                                                                                                                                                                                                                                                                                                                                                                                                                                                                                                                  alternatives with named alternatives in addition to direct in-line referencing it is also possible to explicitly expand the alternatives specified in the named alt construct using the expand statement. the expand statement can be placed at any position within an alt statement and will insert the associated guards from the named alt at that position. example: // using a named alt by expanding testcase tc002()runs on myptctype { : alt { [] pco1.receive(dl_est_in) {pco1.send(dl_est_co)} [] pco1.receive(dl_est_co); // do nothing [expand] handlepco2() // expand named alt alternatives to specified alt statement } } // which expands to testcase tc002()runs on myptctype { : alt { [] pco1.receive(dl_est_in) {pco1.send(dl_est_co)} [] pco1.receive(dl_est_co); // do nothing [] pco2.receive(dl_est_in) {pco2.send(dl_est_co)} [] pco2.receive(dl_est_co); // do nothing } } </w:t>
      </w:r>
    </w:p>
    <w:p w:rsidR="00D143FF" w:rsidRDefault="00D143FF" w:rsidP="00D143FF">
      <w:r>
        <w:t>SOURCE: Used in ES 201 873-01 V1.1.1, clause 20.2.5</w:t>
      </w:r>
    </w:p>
    <w:p w:rsidR="00D143FF" w:rsidRDefault="00D143FF" w:rsidP="00D143FF"/>
    <w:p w:rsidR="00D143FF" w:rsidRDefault="00D143FF" w:rsidP="00D143FF">
      <w:r>
        <w:t xml:space="preserve">                                                                                                                                                                                                                                                                                                                                                                                                                                                                                                                                                                                                                                                                                                                                                                                                                                                                                                  attributes 6.5.7.9.13.1.1 listindex this attribute is the key for the clientidcfglist object and provides the unique identifier for each client list. 6.5.7.9.14 dsgclient the dsgclient object represents a list entry in the clientidcfglist object. reference: [i.3], docsis set-top gateway agent mib definition section. table 6.152: dsgclient object attributes attribute name type required attribute type constraints units default value clientidindex unsignedint yes (key) clientidtype enum no other(1), broadcast(2), macaddress(3), casystemid(4), applicationid(5) broadcast clientidvalue hexbinary no size(6) '000000000000'h the dsgclient object has the following associations. table 6.153: dsgclient object associations associated object name type near-end multiplicity far-end multiplicity label vendorparameterslist directed aggregation to vendorparameterslist 0..* 0..1 6.5.7.9.14.1 dsgclient attributes 6.5.7.9.141.1 clientidindex this attribute is the key and provides the unique identifier of each dsgclient object in this instance of dsgclient. 6.5.7.9.14.1.2 clientidtype the client identification type. a dsg client id of broadcast(2) is received by all dsg clients. a dsg client id of macaddress(3) is received by the dsg client that has been assigned with this mac address where the first 3 bytes is the organization unique identifier (oui). a dsg client id of casystemid(4) is received by the dsg client that has been assigned a ca_system_id. a dsg client id of (...\...) [the expected end of this definition was beyond the limit of 200 words] </w:t>
      </w:r>
    </w:p>
    <w:p w:rsidR="00D143FF" w:rsidRDefault="00D143FF" w:rsidP="00D143FF">
      <w:r>
        <w:t>SOURCE: Used in ES 203 259 V1.1.1, clause 6.5.7.9.13.1</w:t>
      </w:r>
    </w:p>
    <w:p w:rsidR="00D143FF" w:rsidRDefault="00D143FF" w:rsidP="00D143FF"/>
    <w:p w:rsidR="00D143FF" w:rsidRDefault="00D143FF" w:rsidP="00D143FF">
      <w:r>
        <w:t xml:space="preserve">                                                                                                                                                                                                                                                                                                                                                                                                                                                                                                                                                                                                                                                                                                                                                                                                                                                                                                  attributes 6.5.7.9.6.1.1 chanlistindex the index of the down channel list. 6.5.7.9.7 dsgchannel this configuration object allows for one or more downstream frequencies that are carrying dsg tunnel(s) to be associated with a dsgchannellist. table 6.141: dsgchannel object attributes attribute name type required attribute type constraints units default value channelindex unsignedint yes (key) chandsfreq unsignedint no 0..1 000 000 000 hz 0 6.5.7.9.7.1 dsgchannel attributes 6.5.7.9.7.1.1 channelindex the index of the channel. 6.5.7.9.7.1.2 chandsfreq the chandsfreq attribute represent a frequency of a downstream channel carrying dsg information. frequency is a multiple of 62 500 hz, per [i.3]. 6.5.7.9.8 tunnelgrouptochannellist this configuration object is based on the dsgiftunnelgrptochanneltable defined in [i.3] and will be used with modifications for ccap. the tunnelgrouptochannellist object permits association of a group of dsgdownstream objects to one or more tunnels. this configuration object has been modified from the dsg specification definitions. reference: [i.3], docsis set-top gateway agent mib definition section. table 6.142: tunnelgrouptochannellist object attributes attribute name type required attribute type constraints units default value index unsignedint yes (key) the tunnelgrptochannel object has the following associations. table 6.143: tunnelgrptochannel object associations associated object name type near-end multiplicity far-end multiplicity label tunnelgroupchannel directed composition to tunnelgroupchannel 1..* 6.5.7.9.8.1 (...\...) [the expected end of this definition was beyond the limit of 200 words] </w:t>
      </w:r>
    </w:p>
    <w:p w:rsidR="00D143FF" w:rsidRDefault="00D143FF" w:rsidP="00D143FF">
      <w:r>
        <w:t>SOURCE: Used in ES 203 259 V1.1.1, clause 6.5.7.9.6.1</w:t>
      </w:r>
    </w:p>
    <w:p w:rsidR="00D143FF" w:rsidRDefault="00D143FF" w:rsidP="00D143FF"/>
    <w:p w:rsidR="00D143FF" w:rsidRDefault="00D143FF" w:rsidP="00D143FF">
      <w:r>
        <w:t xml:space="preserve">                                                                                                                                                                                                                                                                                                                                                                                                                                                                                                                                                                                                                                                                                                                                                                                                                                                                                                  between service primitives and tsp1+ protocol messages the service primitives described in subclause 4.3 shall cause tsp1+ protocol messages to be generated according to the information shown in table 18. table 18: service primitives and their associated tsp1+ protocol messages primitive parameters tsp1+ message parameters open_session ets_id session_id conf_elem_id_list real_config se_error tsp1_init ets_id session_id tco_id_list check_session se_error tsp1_chk_conf set_parameter param_list se_error tsp1_set_parameter param_list set_time timestamp se_error tsp1_set_time timestamp list_fe_services fe_id session_service_list fe_error tsp1_list_fe_services fe_service_list create_tco tco_id test_case_id tree param_list tco_error tsp1_create tco_id test_case_id tree param_list rcv_msg src_id dest_id interface_id info_type_id value tsp1_info src_id dest_id info_id info_type_id value send_msg src_id dest_id interface_id info_type_id value tsp1_info src_id dest_id info_id info_type_id value check_tco_completed tco_id tco_verdict_type tco_verdict_value tsp1_verdict (note 1) tco_id tco_verdict_type tco_verdict_value update_verdict tco_id tco_verdict_type tco_verdict_value tsp1_verdict (note 2) tco_id tco_verdict_type tco_verdict_value notification_exec_trace src_id step trace_type time_stamp trace information tce_error tsp1_ask_trace src_id step trace_type time_stamp trace information update_variable variable tco_error tsp1_update_variable variable ask_trace src_id step trace_type time_stamp trace information tce_error tsp1_ask_trace src_id step trace_type time_stamp trace information close_session se_error tsp1_end cancel_op conf_elem_id tce_error tsp1_cancel_op conf_elem_id display fe_id disp_msg tsp1_display fe_id disp_msg note 1: the value of tco_verdict_type is fixed at "intermediate-verdict". note 2: the value of tco_verdict_type is fixed at "final-verdict". </w:t>
      </w:r>
    </w:p>
    <w:p w:rsidR="00D143FF" w:rsidRDefault="00D143FF" w:rsidP="00D143FF">
      <w:r>
        <w:t>SOURCE: Used in ES 201 770 V4.2.4, clause 4.4.4</w:t>
      </w:r>
    </w:p>
    <w:p w:rsidR="00D143FF" w:rsidRDefault="00D143FF" w:rsidP="00D143FF"/>
    <w:p w:rsidR="00D143FF" w:rsidRDefault="00D143FF" w:rsidP="00D143FF">
      <w:r>
        <w:t xml:space="preserve">                                                                                                                                                                                                                                                                                                                                                                                                                                                                                                                                                                                                                                                                                                                                                                                                                                                                                                  bindings document the service bindings document contains both the binding to be used and the service definition associated with the binding. one service definition is defined in each document. the present document imports one service interface document. the document name for the present document will use the suffix "_service" with the extension "wsdl". optionally, text representing the specific binding may be added immediately before the "_service" suffix. the name of the document is determined as follows: * for each interface in an interface set, the name is a combination of the base name followed by an underscore followed by the short name for the interface defined in the present document. thus multiple documents will have the same base name as the first portion of the name and the individual interface short name as the second portion. 12.1.4 document separation rationale the four document types approach satisfies a number of desirable goals for wsdl creation, use and maintenance. * types and shared faults are defined in common documents, eliminating redundant definitions. * interfaces are defined in individual documents, providing easier reading (only relevant message definitions in same document), while using a naming convention that group related interfaces together. * services are (...\...) [the expected end of this definition was beyond the limit of 200 words] </w:t>
      </w:r>
    </w:p>
    <w:p w:rsidR="00D143FF" w:rsidRDefault="00D143FF" w:rsidP="00D143FF">
      <w:r>
        <w:t>SOURCE: Used in ES 202 391-01 V1.2.1, clause 12.1.3.4 SOURCE: Used in ES 202 391-01 V1.3.1, clause 12.1.3.4 SOURCE: Used in ES 202 504-01 V1.1.1, clause 12.1.3.4</w:t>
      </w:r>
    </w:p>
    <w:p w:rsidR="00D143FF" w:rsidRDefault="00D143FF" w:rsidP="00D143FF"/>
    <w:p w:rsidR="00D143FF" w:rsidRDefault="00D143FF" w:rsidP="00D143FF">
      <w:r>
        <w:t xml:space="preserve">                                                                                                                                                                                                                                                                                                                                                                                                                                                                                                                                                                                                                                                                                                                                                                                                                                                                                                  bindings document the service bindings document contains both the binding to be used and the service definition associated with the binding. one service definition is defined in each document. the present document imports one service interface document. the document name for the present document will use the suffix '_service' with the extension 'wsdl'. optionally, text representing the specific binding may be added immediately before the '_service' suffix. the name of the document is determined as follows: * for each interface in an interface set, the name is a combination of the base name followed by an underscore followed by the short name for the interface defined in the present document. thus multiple documents will have the same base name as the first portion of the name and the individual interface short name as the second portion. 12.1.4 document separation rationale the four document types approach satisfies a number of desirable goals for wsdl creation, use and maintenance. * types and shared faults are defined in common documents, eliminating redundant definitions. * interfaces are defined in individual documents, providing easier reading (only relevant message definitions in same document), while using a naming convention that group related interfaces together. * services are (...\...) [the expected end of this definition was beyond the limit of 200 words] </w:t>
      </w:r>
    </w:p>
    <w:p w:rsidR="00D143FF" w:rsidRDefault="00D143FF" w:rsidP="00D143FF">
      <w:r>
        <w:t>SOURCE: Used in ES 202 391-01 V1.1.1, clause 12.1.3.4</w:t>
      </w:r>
    </w:p>
    <w:p w:rsidR="00D143FF" w:rsidRDefault="00D143FF" w:rsidP="00D143FF"/>
    <w:p w:rsidR="00D143FF" w:rsidRDefault="00D143FF" w:rsidP="00D143FF">
      <w:r>
        <w:t xml:space="preserve">                                                                                                                                                                                                                                                                                                                                                                                                                                                                                                                                                                                                                                                                                                                                                                                                                                                                                                  broker data definitions 11.1.1 clientbrokerid identifies the application or service requiring interaction. name type documentation clientbrokerid tpstring identifies the application or service requiring the service interaction 11.1.2 tpendpointaddress this data type defines the tagged choice of data elements that specify the address of the end point to which network traffic should be sent as a result of service interactions. tag element type tpendpointaddresscategory tag element value choice element type choice element name p_network_address tpaddress networkaddress p_ss7_address tpoctetset ss7address 11.1.3 tpendpointaddresscategory name value description p_network_address 0 network address for protocol specific traffic p_ss7_address 1 ss7 address for endpoint. for example, encoded global title or point code with ssn as specified in itu-t q.713. 11.1.4 tpservicekey defines a tagged choice of data elements that specify services on which the application is requesting interaction. tag element type tpservicekeytype tag element value choice element type choice element name p_service_key tpint32 servicekeyvalue 11.1.5 tpservicekeytype defines the type of service key used. name value description p_service_key_undefined 0 undefined p_service_key 1 the service key value 12 exception classes the following are the list of exception classes that are used in this interface of the api. name description p_invalid_service_interaction the request cannot be processed as there is insufficient (...\...) [the expected end of this definition was beyond the limit of 200 words] </w:t>
      </w:r>
    </w:p>
    <w:p w:rsidR="00D143FF" w:rsidRDefault="00D143FF" w:rsidP="00D143FF">
      <w:r>
        <w:t>SOURCE: Used in ES 204 915-16 V1.1.1, clause 11.1</w:t>
      </w:r>
    </w:p>
    <w:p w:rsidR="00D143FF" w:rsidRDefault="00D143FF" w:rsidP="00D143FF"/>
    <w:p w:rsidR="00D143FF" w:rsidRDefault="00D143FF" w:rsidP="00D143FF">
      <w:r>
        <w:t xml:space="preserve">                                                                                                                                                                                                                                                                                                                                                                                                                                                                                                                                                                                                                                                                                                                                                                                                                                                                                                  call control event notification data definitions 6.6.1.1 tpcalleventname defines the names of event being notified. the following events are supported. the values may be combined by a logical "or" function when requesting the notifications. additional events that can be requested/received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no answer (...\...) [the expected end of this definition was beyond the limit of 200 words] </w:t>
      </w:r>
    </w:p>
    <w:p w:rsidR="00D143FF" w:rsidRDefault="00D143FF" w:rsidP="00D143FF">
      <w:r>
        <w:t>SOURCE: Used in ES 201 915-04 V1.2.2, clause 6.6.1</w:t>
      </w:r>
    </w:p>
    <w:p w:rsidR="00D143FF" w:rsidRDefault="00D143FF" w:rsidP="00D143FF"/>
    <w:p w:rsidR="00D143FF" w:rsidRDefault="00D143FF" w:rsidP="00D143FF">
      <w:r>
        <w:t xml:space="preserve">                                                                                                                                                                                                                                                                                                                                                                                                                                                                                                                                                                                                                                                                                                                                                                                                                                                                                                  call control event notification data definitions 6.6.1.1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 [the expected end of this definition was beyond the limit of 200 words] </w:t>
      </w:r>
    </w:p>
    <w:p w:rsidR="00D143FF" w:rsidRDefault="00D143FF" w:rsidP="00D143FF">
      <w:r>
        <w:t>SOURCE: Used in ES 201 915-04 V1.3.1, clause 6.6.1 SOURCE: Used in ES 201 915-04 V1.4.1, clause 6.6.1</w:t>
      </w:r>
    </w:p>
    <w:p w:rsidR="00D143FF" w:rsidRDefault="00D143FF" w:rsidP="00D143FF"/>
    <w:p w:rsidR="00D143FF" w:rsidRDefault="00D143FF" w:rsidP="00D143FF">
      <w:r>
        <w:t xml:space="preserve">                                                                                                                                                                                                                                                                                                                                                                                                                                                                                                                                                                                                                                                                                                                                                                                                                                                                                                  call control event notification data definitions 9.1.1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 [the expected end of this definition was beyond the limit of 200 words] </w:t>
      </w:r>
    </w:p>
    <w:p w:rsidR="00D143FF" w:rsidRDefault="00D143FF" w:rsidP="00D143FF">
      <w:r>
        <w:t>SOURCE: Used in ES 202 915-0402 V1.1.1, clause 9.1 SOURCE: Used in ES 202 915-0402 V1.2.1, clause 9.1 SOURCE: Used in ES 202 915-0402 V1.3.1, clause 9.1 SOURCE: Used in ES 202 915-0402 V1.4.1, clause 9.1</w:t>
      </w:r>
    </w:p>
    <w:p w:rsidR="00D143FF" w:rsidRDefault="00D143FF" w:rsidP="00D143FF"/>
    <w:p w:rsidR="00D143FF" w:rsidRDefault="00D143FF" w:rsidP="00D143FF">
      <w:r>
        <w:t xml:space="preserve">                                                                                                                                                                                                                                                                                                                                                                                                                                                                                                                                                                                                                                                                                                                                                                                                                                                                                                  call control event notification data definitions 9.1.1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 [the expected end of this definition was beyond the limit of 200 words] </w:t>
      </w:r>
    </w:p>
    <w:p w:rsidR="00D143FF" w:rsidRDefault="00D143FF" w:rsidP="00D143FF">
      <w:r>
        <w:t>SOURCE: Used in ES 203 915-0402 V1.1.1, clause 9.1 SOURCE: Used in ES 204 915-0402 V1.1.1, clause 9.1</w:t>
      </w:r>
    </w:p>
    <w:p w:rsidR="00D143FF" w:rsidRDefault="00D143FF" w:rsidP="00D143FF"/>
    <w:p w:rsidR="00D143FF" w:rsidRDefault="00D143FF" w:rsidP="00D143FF">
      <w:r>
        <w:t xml:space="preserve">                                                                                                                                                                                                                                                                                                                                                                                                                                                                                                                                                                                                                                                                                                                                                                                                                                                                                                  call control event notification data definitions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no (...\...) [the expected end of this definition was beyond the limit of 200 words] </w:t>
      </w:r>
    </w:p>
    <w:p w:rsidR="00D143FF" w:rsidRDefault="00D143FF" w:rsidP="00D143FF">
      <w:r>
        <w:t>SOURCE: Used in ES 201 915-04 V1.1.1, clause 6.6.1</w:t>
      </w:r>
    </w:p>
    <w:p w:rsidR="00D143FF" w:rsidRDefault="00D143FF" w:rsidP="00D143FF"/>
    <w:p w:rsidR="00D143FF" w:rsidRDefault="00D143FF" w:rsidP="00D143FF">
      <w:r>
        <w:t xml:space="preserve">                                                                                                                                                                                                                                                                                                                                                                                                                                                                                                                                                                                                                                                                                                                                                                                                                                                                                                  change the definition "known types": with the following one: known types: set of defined types, imported asn.1 types and other imported external types insert the following note after the definition "root type": note: in case of types based on imported asn.1 types, the root type is determined from the associated ttcn-3 type (see clause 8). clause </w:t>
      </w:r>
    </w:p>
    <w:p w:rsidR="00D143FF" w:rsidRDefault="00D143FF" w:rsidP="00D143FF">
      <w:r>
        <w:t>SOURCE: Used in ES 201 873-07 V3.1.1, clause 3.1</w:t>
      </w:r>
    </w:p>
    <w:p w:rsidR="00D143FF" w:rsidRDefault="00D143FF" w:rsidP="00D143FF"/>
    <w:p w:rsidR="00D143FF" w:rsidRDefault="00D143FF" w:rsidP="00D143FF">
      <w:r>
        <w:t xml:space="preserve">                                                                                                                                                                                                                                                                                                                                                                                                                                                                                                                                                                                                                                                                                                                                                                                                                                                                                                  The close-rq directive is used by the rsu to close an active association. </w:t>
      </w:r>
    </w:p>
    <w:p w:rsidR="00D143FF" w:rsidRDefault="00D143FF" w:rsidP="00D143FF">
      <w:r>
        <w:t>SOURCE: Used in ES 200 674-01 V2.2.1, clause 11.5.3.1</w:t>
      </w:r>
    </w:p>
    <w:p w:rsidR="00D143FF" w:rsidRDefault="00D143FF" w:rsidP="00D143FF"/>
    <w:p w:rsidR="00D143FF" w:rsidRDefault="00D143FF" w:rsidP="00D143FF">
      <w:r>
        <w:t xml:space="preserve">                                                                                                                                                                                                                                                                                                                                                                                                                                                                                                                                                                                                                                                                                                                                                                                                                                                                                              The close-rq directive is used by the rsu to close an active association. </w:t>
      </w:r>
    </w:p>
    <w:p w:rsidR="00D143FF" w:rsidRDefault="00D143FF" w:rsidP="00D143FF">
      <w:r>
        <w:t>SOURCE: Used in ES 200 674-01 V2.3.1, clause 11.5.3.1 SOURCE: Used in ES 200 674-01 V2.4.1, clause 11.5.3.1</w:t>
      </w:r>
    </w:p>
    <w:p w:rsidR="00D143FF" w:rsidRDefault="00D143FF" w:rsidP="00D143FF"/>
    <w:p w:rsidR="00D143FF" w:rsidRDefault="00D143FF" w:rsidP="00D143FF">
      <w:r>
        <w:t xml:space="preserve">                                                                                                                                                                                                                                                                                                                                                                                                                                                                                                                                                                                                                                                                                                                                                                                                                                                                                              The close-rq protocol message is used by the rsu to close an active association. </w:t>
      </w:r>
    </w:p>
    <w:p w:rsidR="00D143FF" w:rsidRDefault="00D143FF" w:rsidP="00D143FF">
      <w:r>
        <w:t>SOURCE: Used in ES 200 674-01 V2.1.1, clause 11.5.3.1</w:t>
      </w:r>
    </w:p>
    <w:p w:rsidR="00D143FF" w:rsidRDefault="00D143FF" w:rsidP="00D143FF"/>
    <w:p w:rsidR="00D143FF" w:rsidRDefault="00D143FF" w:rsidP="00D143FF">
      <w:r>
        <w:t xml:space="preserve">                                                                                                                                                                                                                                                                                                                                                                                                                                                                                                                                                                                                                                                                                                                                                                                                                                                                                              The co-channel rejection is a measure of the capability of the receiver to receive a wanted modulated signal without exceeding a given degradation due to the presence of an unwanted signal, both being at the nominal frequency of the receiver. the up-link modulation type shall be declared by the applicant and stated in the test report. </w:t>
      </w:r>
    </w:p>
    <w:p w:rsidR="00D143FF" w:rsidRDefault="00D143FF" w:rsidP="00D143FF">
      <w:r>
        <w:t>SOURCE: Used in ES 200 674-01 V1.1.1, clause 8.3.3.1 SOURCE: Used in ES 200 674-01 V2.1.1, clause 8.3.3.1 SOURCE: Used in ES 200 674-01 V2.2.1, clause 8.3.3.1 SOURCE: Used in ES 200 674-01 V2.3.1, clause 8.3.3.1 SOURCE: Used in ES 200 674-01 V2.4.1, clause 8.3.3.1 SOURCE: Used in ES 200 674-02 V1.1.1, clause 8.3.3.1</w:t>
      </w:r>
    </w:p>
    <w:p w:rsidR="00D143FF" w:rsidRDefault="00D143FF" w:rsidP="00D143FF"/>
    <w:p w:rsidR="00D143FF" w:rsidRDefault="00D143FF" w:rsidP="00D143FF">
      <w:r>
        <w:t xml:space="preserve">                                                                                                                                                                                                                                                                                                                                                                                                                                                                                                                                                                                                                                                                                                                                                                                                                                                                                              comments shall be introduced by the string "--" and terminated at the end of the same line. </w:t>
      </w:r>
    </w:p>
    <w:p w:rsidR="00D143FF" w:rsidRDefault="00D143FF" w:rsidP="00D143FF">
      <w:r>
        <w:t>SOURCE: Used in ES 202 553 V1.1.1, clause 5.2</w:t>
      </w:r>
    </w:p>
    <w:p w:rsidR="00D143FF" w:rsidRDefault="00D143FF" w:rsidP="00D143FF"/>
    <w:p w:rsidR="00D143FF" w:rsidRDefault="00D143FF" w:rsidP="00D143FF">
      <w:r>
        <w:t xml:space="preserve">                                                                                                                                                                                                                                                                                                                                                                                                                                                                                                                                                                                                                                                                                                                                                                                                                                                                                                  comments shall be introduced by the string "--" and terminated at the end of the same line. </w:t>
      </w:r>
    </w:p>
    <w:p w:rsidR="00D143FF" w:rsidRDefault="00D143FF" w:rsidP="00D143FF">
      <w:r>
        <w:t>SOURCE: Used in ES 202 553 V1.2.1, clause 5.2</w:t>
      </w:r>
    </w:p>
    <w:p w:rsidR="00D143FF" w:rsidRDefault="00D143FF" w:rsidP="00D143FF"/>
    <w:p w:rsidR="00D143FF" w:rsidRDefault="00D143FF" w:rsidP="00D143FF">
      <w:r>
        <w:t xml:space="preserve">                                                                                                                                                                                                                                                                                                                                                                                                                                                                                                                                                                                                                                                                                                                                                                                                                                                                                                  connection physicalconnectionpackage package attributes physicalconnectorlist get set-by-create, physicalconnectionlist get-add-remove; registered as { package 1 }; 5.5.3 attributes definition 5.5.3.1 external point id externalpointid attribute with attribute syntax physicalresourcemanagementmodule.nametype; matches for equality; behaviour externalpointidbehaviour; registered as { attribute 1 }; externalpointidbehaviour behaviour defined as "this attribute is used to name instances of the external point managed object class "; 5.5.3.2 external state externalstate attribute with attribute syntax physicalresourcemanagementmodule.onoff; matches for equality; behaviour externalstatebehaviour; registered as { attribute 2 }; externalstatebehaviour behaviour defined as "this attribute is used to describe the state of an external point."; 5.5.3.3 polarity polarity attribute with attribute syntax physicalresourcemanagementmodule.polarity; matches for equality; behaviour polaritybehaviour; registered as { attribute 3 }; polaritybehaviour behaviour defined as "the polarity attribute is used to assign the sensing polarity of an input or output point."; 5.5.3.4 module id moduleid attribute with attribute syntax physicalresourcemanagementmodule.nametype; matches for equality; behaviour moduleidbehaviour; registered as { attribute 4 }; moduleidbehaviour behaviour defined as "this attribute is used to name instances of the module managed object class "; 5.5.3.5 module type moduletype attribute with attribute syntax physicalresourcemanagementmodule.moduletype; matches for equality; behaviour moduletypebehaviour; registered as { attribute 5 }; moduleidbehaviour behaviour defined as "this attribute is used to (...\...) [the expected end of this definition was beyond the limit of 200 words] </w:t>
      </w:r>
    </w:p>
    <w:p w:rsidR="00D143FF" w:rsidRDefault="00D143FF" w:rsidP="00D143FF">
      <w:r>
        <w:t>SOURCE: Used in ES 201 097-01 V1.1.1, clause 5.5.2.1</w:t>
      </w:r>
    </w:p>
    <w:p w:rsidR="00D143FF" w:rsidRDefault="00D143FF" w:rsidP="00D143FF"/>
    <w:p w:rsidR="00D143FF" w:rsidRDefault="00D143FF" w:rsidP="00D143FF">
      <w:r>
        <w:t xml:space="preserve">                                                                                                                                                                                                                                                                                                                                                                                                                                                                                                                                                                                                                                                                                                                                                                                                                                                                                                  constants group : [groupreference] name type value comments . constidentifier . . type . . constantexpression . . [freetext] . detailed comments: [freetext] figure 10: constants proforma 7.9.1 mapping the constants proforma is mapped to a group containing constant declarations in the ttcn-3 language. the group reference and comments are mapped to display statements within the associated with statement. the group is named constantsn where 'n' is a unique integer number appended to the end of the identifier. module mymodule() { group constants1 { const type constidentifier := constantexpression } with display "constantsproforma"; example: constants group : misc name type value comments sel2 t1 boolean integer (5 + toto) &lt; 10 15 toto is a constant detailed comments: maps to: module mymodule() { group constants1 { const boolean sel2 := (5 + toto) &lt; 10; const integer t1 := 15; } with display "constants { group := "misc"; comments := {sel2 ::= "toto is a constant"}}"; } 7.10 signature signature definition name : signatureidentifier&amp;parlist group : [groupreference] return type : [type] comments : [freetext] exception list comments exceptiontypelist . .. . . [freetext] . . detailedcomments: [freetext] figure 11: signature definition proforma 7.10.1 mapping the signature proforma is mapped to (...\...) [the expected end of this definition was beyond the limit of 200 words] </w:t>
      </w:r>
    </w:p>
    <w:p w:rsidR="00D143FF" w:rsidRDefault="00D143FF" w:rsidP="00D143FF">
      <w:r>
        <w:t>SOURCE: Used in ES 201 873-02 V1.1.1, clause 7.9 SOURCE: Used in ES 201 873-02 V1.1.2, clause 7.9</w:t>
      </w:r>
    </w:p>
    <w:p w:rsidR="00D143FF" w:rsidRDefault="00D143FF" w:rsidP="00D143FF"/>
    <w:p w:rsidR="00D143FF" w:rsidRDefault="00D143FF" w:rsidP="00D143FF">
      <w:r>
        <w:t xml:space="preserve">                                                                                                                                                                                                                                                                                                                                                                                                                                                                                                                                                                                                                                                                                                                                                                                                                                                                                                  The conversion gain is the difference between the transponder received and the re-radiated subcarrier power. </w:t>
      </w:r>
    </w:p>
    <w:p w:rsidR="00D143FF" w:rsidRDefault="00D143FF" w:rsidP="00D143FF">
      <w:r>
        <w:t>SOURCE: Used in ES 200 674-01 V1.1.1, clause 9.3.1</w:t>
      </w:r>
    </w:p>
    <w:p w:rsidR="00D143FF" w:rsidRDefault="00D143FF" w:rsidP="00D143FF"/>
    <w:p w:rsidR="00D143FF" w:rsidRDefault="00D143FF" w:rsidP="00D143FF">
      <w:r>
        <w:t xml:space="preserve">                                                                                                                                                                                                                                                                                                                                                                                                                                                                                                                                                                                                                                                                                                                                                                                                                                                                                              The conversion gain is the difference between the transponder received and the re-radiated subcarrier power. </w:t>
      </w:r>
    </w:p>
    <w:p w:rsidR="00D143FF" w:rsidRDefault="00D143FF" w:rsidP="00D143FF">
      <w:r>
        <w:t>SOURCE: Used in ES 200 674-01 V2.1.1, clause 9.3.1 SOURCE: Used in ES 200 674-01 V2.2.1, clause 9.3.1 SOURCE: Used in ES 200 674-01 V2.3.1, clause 9.3.1 SOURCE: Used in ES 200 674-01 V2.4.1, clause 9.3.1 SOURCE: Used in ES 200 674-02 V1.1.1, clause 9.3.1</w:t>
      </w:r>
    </w:p>
    <w:p w:rsidR="00D143FF" w:rsidRDefault="00D143FF" w:rsidP="00D143FF"/>
    <w:p w:rsidR="00D143FF" w:rsidRDefault="00D143FF" w:rsidP="00D143FF">
      <w:r>
        <w:t xml:space="preserve">                                                                                                                                                                                                                                                                                                                                                                                                                                                                                                                                                                                                                                                                                                                                                                                                                                                                                              data definitions 11.5.1 tppamavailabilityprofile this is a sequence of data elements containing the list of attribute values as determined by the definition of the context for which the availability is provided. sequence element name sequence element type notes privacycode tppamprivacycode contains the privacy codes availabilitydata tppampresencedata contains a list of presence attributes 11.5.2 tppamavailabilityprofilelist this is a numbered list of data elements of type tppamavailabilityprofile. 11.5.3 tppamprivacycode this data type is identical to a tpstring, and is defined as a string of characters that specify the privacy code for availability profiles. these codes are just indications of the privacy expected by the service and not are meant to be enforced by the service. other network operator specific codes may also be used, but should be preceded by the string "s_". the following values are defined. character string value description pam_cp_asker_only the profile is available to the asker only and should not be further transmitted pam_cp_authorized the profile can be provided by the asker to authorized entities pam_cp_unlimited the profile can be distributed without limits </w:t>
      </w:r>
    </w:p>
    <w:p w:rsidR="00D143FF" w:rsidRDefault="00D143FF" w:rsidP="00D143FF">
      <w:r>
        <w:t>SOURCE: Used in ES 202 915-14 V1.1.1, clause 11.5</w:t>
      </w:r>
    </w:p>
    <w:p w:rsidR="00D143FF" w:rsidRDefault="00D143FF" w:rsidP="00D143FF"/>
    <w:p w:rsidR="00D143FF" w:rsidRDefault="00D143FF" w:rsidP="00D143FF">
      <w:r>
        <w:t xml:space="preserve">                                                                                                                                                                                                                                                                                                                                                                                                                                                                                                                                                                                                                                                                                                                                                                                                                                                                                                  data definitions 11.5.1 tppamavailabilityprofile this is a sequence of data elements containing the list of attribute values as determined by the definition of the context for which the availability is provided. sequence element name sequence element type notes privacycode tppamprivacycode contains the privacy codes availabilitydata tppampresencedata contains a list of presence attributes 11.5.2 tppamavailabilityprofilelist this is a numbered list of data elements of type tppamavailabilityprofile. 11.5.3 tppamprivacycode this data type is identical to a tpstring, and is defined as a string of characters that specify the privacy code for availability profiles. these codes are just indications of the privacy expected by the service and not are meant to be enforced by the service. other network operator specific codes may also be used, but should be preceded by the string "s_". the following values are defined. character string value description pam_cp_asker_only the profile is available to the asker only and should not be further transmitted pam_cp_authorized the profile can be provided by the asker to authorized entities pam_cp_unlimited the profile can be distributed without limits </w:t>
      </w:r>
    </w:p>
    <w:p w:rsidR="00D143FF" w:rsidRDefault="00D143FF" w:rsidP="00D143FF">
      <w:r>
        <w:t>SOURCE: Used in ES 202 915-14 V1.2.1, clause 11.5 SOURCE: Used in ES 203 915-14 V1.1.1, clause 11.5 SOURCE: Used in ES 203 915-14 V1.2.1, clause 11.5 SOURCE: Used in ES 204 915-14 V1.1.1, clause 11.5</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10.1.1 ipchargingmanager defines the address of an ipchargingmanager interface. 10.1.2 ipchargingmanagerref defines a reference to type ipchargingmanager 10.1.3 ipappchargingmanager defines the address of an ipappchargingmanager interface. 10.1.4 ipappchargingmanagerref defines a reference to type ipappchargingmanager 10.1.5 ipchargingsession defines the address of an ipchargingsession interface. 10.1.6 ipchargingsessionref defines a reference to type ipchargingsession 10.1.7 ipappchargingsession defines the address of an ipappchargingsession interface. 10.1.8 ipappchargingsessionref defines a reference to type ipappchargingsession 10.1.9 tpapplicationdescription defines a sequence of data elements that specifies what is about to be charged. sequence element name sequence element type text tpstring appinformation tpappinformationset 10.1.10 tpappinformationset defines a numbered set of data elements that further describe what is (...\...) [the expected end of this definition was beyond the limit of 200 words] </w:t>
      </w:r>
    </w:p>
    <w:p w:rsidR="00D143FF" w:rsidRDefault="00D143FF" w:rsidP="00D143FF">
      <w:r>
        <w:t>SOURCE: Used in ES 201 915-12 V1.4.1, clause 10.1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10.1.1 ipchargingmanager defines the address of an ipchargingmanager interface. 10.1.2 ipchargingmanagerref defines a reference to type ipchargingmanager 10.1.3 ipappchargingmanager defines the address of an ipappchargingmanager interface. 10.1.4 ipappchargingmanagerref defines a reference to type ipappchargingmanager. 10.1.5 ipchargingsession defines the address of an ipchargingsession interface. 10.1.6 ipchargingsessionref defines a reference to type ipchargingsession. 10.1.7 ipappchargingsession defines the address of an ipappchargingsession interface. 10.1.8 ipappchargingsessionref defines a reference to type ipappchargingsession. 10.1.9 tpapplicationdescription defines a sequence of data elements that specifies what is about to be charged. sequence element name sequence element type text tpstring appinformation tpappinformationset 10.1.10 tpappinformationset defines a numbered set of data elements that further describe what is (...\...) [the expected end of this definition was beyond the limit of 200 words] </w:t>
      </w:r>
    </w:p>
    <w:p w:rsidR="00D143FF" w:rsidRDefault="00D143FF" w:rsidP="00D143FF">
      <w:r>
        <w:t>SOURCE: Used in ES 201 915-12 V1.2.1, clause 10.1 SOURCE: Used in ES 201 915-12 V1.3.1, clause 10.1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10.1.1 ipchargingmanager defines the address of an ipchargingmanager interface. 10.1.2 ipchargingmanagerref defines a reference to type ipchargingmanager. 10.1.3 ipappchargingmanager defines the address of an ipappchargingmanager interface. 10.1.4 ipappchargingmanagerref defines a reference to type ipappchargingmanager. 10.1.5 ipchargingsession defines the address of an ipchargingsession interface. 10.1.6 ipchargingsessionref defines a reference to type ipchargingsession. 10.1.7 ipappchargingsession defines the address of an ipappchargingsession interface. 10.1.8 ipappchargingsessionref defines a reference to type ipappchargingsession. 10.1.9 tpapplicationdescription defines a sequence of data elements that specifies what is about to be charged. sequence element name sequence element type text tpstring appinformation tpappinformationset 10.1.10 tpappinformationset defines a numbered set of data elements that further describe what is (...\...) [the expected end of this definition was beyond the limit of 200 words] </w:t>
      </w:r>
    </w:p>
    <w:p w:rsidR="00D143FF" w:rsidRDefault="00D143FF" w:rsidP="00D143FF">
      <w:r>
        <w:t>SOURCE: Used in ES 201 915-12 V1.5.1, clause 10.1 SOURCE: Used in ES 201 915-12 V1.6.1, clause 10.1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203 915-2. 11.1.1 ipchargingmanager defines the address of an ipchargingmanager interface. 11.1.2 ipchargingmanagerref defines a reference to type ipchargingmanager. 11.1.3 ipappchargingmanager defines the address of an ipappchargingmanager interface. 11.1.4 ipappchargingmanagerref defines a reference to type ipappchargingmanager. 11.1.5 ipchargingsession defines the address of an ipchargingsession interface. 11.1.6 ipchargingsessionref defines a reference to type ipchargingsession. 11.1.7 ipappchargingsession defines the address of an ipappchargingsession interface. 11.1.8 ipappchargingsessionref defines a reference to type ipappchargingsession. 11.1.9 tpapplicationdescription defines a sequence of data elements that specifies what is about to be charged. sequence element name sequence element type text tpstring appinformation tpappinformationset 11.1.10 tpappinformationset defines a numbered set of data elements that further describe what is (...\...) [the expected end of this definition was beyond the limit of 200 words] </w:t>
      </w:r>
    </w:p>
    <w:p w:rsidR="00D143FF" w:rsidRDefault="00D143FF" w:rsidP="00D143FF">
      <w:r>
        <w:t>SOURCE: Used in ES 203 915-12 V1.1.1, clause 11.1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204 915-2. 11.1.1 ipchargingmanager defines the address of an ipchargingmanager interface. 11.1.2 ipchargingmanagerref defines a reference to type ipchargingmanager. 11.1.3 ipappchargingmanager defines the address of an ipappchargingmanager interface. 11.1.4 ipappchargingmanagerref defines a reference to type ipappchargingmanager. 11.1.5 ipchargingsession defines the address of an ipchargingsession interface. 11.1.6 ipchargingsessionref defines a reference to type ipchargingsession. 11.1.7 ipappchargingsession defines the address of an ipappchargingsession interface. 11.1.8 ipappchargingsessionref defines a reference to type ipappchargingsession. 11.1.9 tpapplicationdescription defines a sequence of data elements that specifies what is about to be charged. sequence element name sequence element type text tpstring appinformation tpappinformationset 11.1.10 tpappinformationset defines a numbered set of data elements that further describe what is (...\...) [the expected end of this definition was beyond the limit of 200 words] </w:t>
      </w:r>
    </w:p>
    <w:p w:rsidR="00D143FF" w:rsidRDefault="00D143FF" w:rsidP="00D143FF">
      <w:r>
        <w:t>SOURCE: Used in ES 204 915-12 V1.1.1, clause 11.1</w:t>
      </w:r>
    </w:p>
    <w:p w:rsidR="00D143FF" w:rsidRDefault="00D143FF" w:rsidP="00D143FF"/>
    <w:p w:rsidR="00D143FF" w:rsidRDefault="00D143FF" w:rsidP="00D143FF">
      <w:r>
        <w:t xml:space="preserve">                                                                                                                                                                                                                                                                                                                                                                                                                                                                                                                                                                                                                                                                                                                                                                                                                                                                                                  data definitions this clause provides the charging specific data definitions necessary to support the osa interface specification. the present document is written using hypertext link, to aid navigation through the data structures. underlined text represents hypertext links.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tpapplicationdescription defines a sequence of data elements that specifies what is about to be charged. sequence element name sequence element type text tpstring appinformation tpappinformationset tpappinformationset defines a numbered set of data elements that further describe what is about to be charged. the data elements are of type tpappinformation. tpappinformation defines a tagged choice of data elements that comprise an individual application information. tag element type tpappinformationtype tag element value choice element type choice element name p_app_inf_timestamp tpdateandtime timestamp tpappinformationtype defines the possible information items. name value description p_app_inf_timestamp 0 the information item contains a timestamp. tpsessionendedcause defines the reason for which a charging session is released. name value description (...\...) [the expected end of this definition was beyond the limit of 200 words] </w:t>
      </w:r>
    </w:p>
    <w:p w:rsidR="00D143FF" w:rsidRDefault="00D143FF" w:rsidP="00D143FF">
      <w:r>
        <w:t>SOURCE: Used in ES 201 915-12 V1.1.1, clause 10.1</w:t>
      </w:r>
    </w:p>
    <w:p w:rsidR="00D143FF" w:rsidRDefault="00D143FF" w:rsidP="00D143FF"/>
    <w:p w:rsidR="00D143FF" w:rsidRDefault="00D143FF" w:rsidP="00D143FF">
      <w:r>
        <w:t xml:space="preserve">                                                                                                                                                                                                                                                                                                                                                                                                                                                                                                                                                                                                                                                                                                                                                                                                                                                                                                  dcc connection termination point bi-directional p31sdccctpbidirectional managed object class derived from "recommendation m.3100":connectionterminationpointbidirectional, p31sdccctpsink, p31sdccctpsource; registered as { vctsobjectclass 1 }; </w:t>
      </w:r>
    </w:p>
    <w:p w:rsidR="00D143FF" w:rsidRDefault="00D143FF" w:rsidP="00D143FF">
      <w:r>
        <w:t>SOURCE: Used in ES 202 098 V1.1.1, clause 4.4.1</w:t>
      </w:r>
    </w:p>
    <w:p w:rsidR="00D143FF" w:rsidRDefault="00D143FF" w:rsidP="00D143FF"/>
    <w:p w:rsidR="00D143FF" w:rsidRDefault="00D143FF" w:rsidP="00D143FF">
      <w:r>
        <w:t xml:space="preserve">                                                                                                                                                                                                                                                                                                                                                                                                                                                                                                                                                                                                                                                                                                                                                                                                                                                                                                  The default proforma is mapped to a named alt definition in the ttcn-3 module. the group and comment fields are mapped to display statements inside the with statement associated with the definition. named alt namedaltidentifier&amp;parlist{ altguardlist } with display "default {purpose := "";}"; example: default definition name : default1 group : purpose : comments : behaviour comments [] pco2.receive( dl_est_in); pco2.send( dl_est_co); [] pco2.receive( dl_est_co); // do nothing detailedcomments: maps to: named alt default1{ [] pco2.receive( dl_est_in){ pco2.send( dl_est_co)} [] pco2.receive( dl_est_co); } with display "default{ purpose := "";}"; 7.15 named alternative named alternative definition name : namedaltidentifier&amp;parlist group : [groupreference] purpose : [freetext] comments : [freetext] behaviour comments altguardlist . .. . . . . . detailedcomments: [freetext] figure 16: named alternative definition proforma 7.15.1 mapping the named alternative proforma is mapped to a named alt definition in the ttcn-3 module. the group and comment fields are mapped to display statements inside the with statement associated with the definition. named alt namedaltidentifier&amp;parlist{ altguardlist } with display "namedaltproforma "; example: named alternative definition name : ts01 group : purpose : comments : behaviour comments [] pco2.receive( dl_est_in); pco2.send( dl_est_co); [] pco2.receive( dl_est_co); // do nothing detailedcomments: maps to: named alt (...\...) [the expected end of this definition was beyond the limit of 200 words] </w:t>
      </w:r>
    </w:p>
    <w:p w:rsidR="00D143FF" w:rsidRDefault="00D143FF" w:rsidP="00D143FF">
      <w:r>
        <w:t>SOURCE: Used in ES 201 873-02 V1.1.1, clause 7.14.1</w:t>
      </w:r>
    </w:p>
    <w:p w:rsidR="00D143FF" w:rsidRDefault="00D143FF" w:rsidP="00D143FF"/>
    <w:p w:rsidR="00D143FF" w:rsidRDefault="00D143FF" w:rsidP="00D143FF">
      <w:r>
        <w:t xml:space="preserve">                                                                                                                                                                                                                                                                                                                                                                                                                                                                                                                                                                                                                                                                                                                                                                                                                                                                                              The default proforma is mapped to a named alt definition in the ttcn-3 module. the group and comment fields are mapped to display statements inside the with statement associated with the definition. named alt namedaltidentifier&amp;parlist{ altguardlist } with display "default {purpose := "";}"; example: default definition name : default1 group : purpose : comments : behaviour comments [] pco2.receive( dl_est_in); pco2.send( dl_est_co); [] pco2.receive( dl_est_co); // do nothing detailedcomments: maps to: named alt default1{ [] pco2.receive( dl_est_in){ pco2.send( dl_est_co)} [] pco2.receive( dl_est_co); } with display "default{ purpose := "";}"; 7.15 named alternative named alternative definition name : namedaltidentifier&amp;parlist group : [groupreference] purpose : [freetext] comments : [freetext] behaviour comments altguardlist . .. . . . . . detailedcomments: [freetext] figure 16: named alternative definition proforma 7.15.1 mapping the named alternative proforma is mapped to a named alt definition in the ttcn-3 module. the group and comment fields are mapped to display statements inside the with statement associated with the definition. named alt namedaltidentifier&amp;parlist{ altguardlist } with display "namedaltproforma "; example: named alternative definition name : ts01 group : purpose : comments : behaviour comments [] pco2.receive( dl_est_in); pco2.send( dl_est_co); [] pco2.receive( dl_est_co); // do nothing detailedcomments: maps to: named alt (...\...) [the expected end of this definition was beyond the limit of 200 words] </w:t>
      </w:r>
    </w:p>
    <w:p w:rsidR="00D143FF" w:rsidRDefault="00D143FF" w:rsidP="00D143FF">
      <w:r>
        <w:t>SOURCE: Used in ES 201 873-02 V1.1.2, clause 7.14.1</w:t>
      </w:r>
    </w:p>
    <w:p w:rsidR="00D143FF" w:rsidRDefault="00D143FF" w:rsidP="00D143FF"/>
    <w:p w:rsidR="00D143FF" w:rsidRDefault="00D143FF" w:rsidP="00D143FF">
      <w:r>
        <w:t xml:space="preserve">                                                                                                                                                                                                                                                                                                                                                                                                                                                                                                                                                                                                                                                                                                                                                                                                                                                                                              defines a numbered set of data elements of tpbindingentryset. </w:t>
      </w:r>
    </w:p>
    <w:p w:rsidR="00D143FF" w:rsidRDefault="00D143FF" w:rsidP="00D143FF">
      <w:r>
        <w:t>SOURCE: Used in ES 203 915-06 V1.1.1, clause 11.6.1</w:t>
      </w:r>
    </w:p>
    <w:p w:rsidR="00D143FF" w:rsidRDefault="00D143FF" w:rsidP="00D143FF"/>
    <w:p w:rsidR="00D143FF" w:rsidRDefault="00D143FF" w:rsidP="00D143FF">
      <w:r>
        <w:t xml:space="preserve">                                                                                                                                                                                                                                                                                                                                                                                                                                                                                                                                                                                                                                                                                                                                                                                                                                                                                                  defines a numbered set of data elements of tpbindingentryset. </w:t>
      </w:r>
    </w:p>
    <w:p w:rsidR="00D143FF" w:rsidRDefault="00D143FF" w:rsidP="00D143FF">
      <w:r>
        <w:t>SOURCE: Used in ES 203 915-06 V1.2.1, clause 11.6.1 SOURCE: Used in ES 204 915-06 V1.1.1, clause 11.6.1</w:t>
      </w:r>
    </w:p>
    <w:p w:rsidR="00D143FF" w:rsidRDefault="00D143FF" w:rsidP="00D143FF"/>
    <w:p w:rsidR="00D143FF" w:rsidRDefault="00D143FF" w:rsidP="00D143FF">
      <w:r>
        <w:t xml:space="preserve">                                                                                                                                                                                                                                                                                                                                                                                                                                                                                                                                                                                                                                                                                                                                                                                                                                                                                                  defines a reference to type ipapppampreferencecheck. </w:t>
      </w:r>
    </w:p>
    <w:p w:rsidR="00D143FF" w:rsidRDefault="00D143FF" w:rsidP="00D143FF">
      <w:r>
        <w:t>SOURCE: Used in ES 202 915-14 V1.2.1, clause 11.8.1 SOURCE: Used in ES 203 915-14 V1.1.1, clause 11.8.1 SOURCE: Used in ES 203 915-14 V1.2.1, clause 11.8.1 SOURCE: Used in ES 204 915-14 V1.1.1, clause 11.8.1</w:t>
      </w:r>
    </w:p>
    <w:p w:rsidR="00D143FF" w:rsidRDefault="00D143FF" w:rsidP="00D143FF"/>
    <w:p w:rsidR="00D143FF" w:rsidRDefault="00D143FF" w:rsidP="00D143FF">
      <w:r>
        <w:t xml:space="preserve">                                                                                                                                                                                                                                                                                                                                                                                                                                                                                                                                                                                                                                                                                                                                                                                                                                                                                                  defines the address of a generic interface instance. </w:t>
      </w:r>
    </w:p>
    <w:p w:rsidR="00D143FF" w:rsidRDefault="00D143FF" w:rsidP="00D143FF">
      <w:r>
        <w:t>SOURCE: Used in ES 201 915-02 V1.1.1, clause 5.3.1 SOURCE: Used in ES 201 915-02 V1.2.3, clause 5.3.1 SOURCE: Used in ES 201 915-02 V1.3.1, clause 5.3.1 SOURCE: Used in ES 201 915-02 V1.4.1, clause 5.3.1 SOURCE: Used in ES 201 915-02 V1.5.1, clause 5.3.1 SOURCE: Used in ES 201 915-02 V1.6.1, clause 5.3.1 SOURCE: Used in ES 202 915-02 V1.1.1, clause 5.3.1 SOURCE: Used in ES 202 915-02 V1.2.1, clause 5.3.1 SOURCE: Used in ES 202 915-02 V1.3.1, clause 5.3.1 SOURCE: Used in ES 202 915-02 V1.3.2, clause 5.3.1 SOURCE: Used in ES 203 915-02 V1.1.1, clause 5.3.1 SOURCE: Used in ES 203 915-02 V1.2.1, clause 5.3.1 SOURCE: Used in ES 203 915-02 V1.3.1, clause 5.3.1 SOURCE: Used in ES 204 915-02 V1.1.1, clause 5.3.1</w:t>
      </w:r>
    </w:p>
    <w:p w:rsidR="00D143FF" w:rsidRDefault="00D143FF" w:rsidP="00D143FF"/>
    <w:p w:rsidR="00D143FF" w:rsidRDefault="00D143FF" w:rsidP="00D143FF">
      <w:r>
        <w:t xml:space="preserve">                                                                                                                                                                                                                                                                                                                                                                                                                                                                                                                                                                                                                                                                                                                                                                                                                                                                                                  defines the address of an ipcall interface. </w:t>
      </w:r>
    </w:p>
    <w:p w:rsidR="00D143FF" w:rsidRDefault="00D143FF" w:rsidP="00D143FF">
      <w:r>
        <w:t>SOURCE: Used in ES 201 915-04 V1.2.2, clause 6.6.2.1 SOURCE: Used in ES 201 915-04 V1.3.1, clause 6.6.2.1 SOURCE: Used in ES 201 915-04 V1.4.1, clause 6.6.1.6 SOURCE: Used in ES 202 915-0402 V1.1.1, clause 9.2.1 SOURCE: Used in ES 202 915-0402 V1.2.1, clause 9.2.1 SOURCE: Used in ES 202 915-0402 V1.3.1, clause 9.2.1 SOURCE: Used in ES 202 915-0402 V1.4.1, clause 9.2.1 SOURCE: Used in ES 203 915-0402 V1.1.1, clause 9.2.1 SOURCE: Used in ES 204 915-0402 V1.1.1, clause 9.2.1</w:t>
      </w:r>
    </w:p>
    <w:p w:rsidR="00D143FF" w:rsidRDefault="00D143FF" w:rsidP="00D143FF"/>
    <w:p w:rsidR="00D143FF" w:rsidRDefault="00D143FF" w:rsidP="00D143FF">
      <w:r>
        <w:t xml:space="preserve">                                                                                                                                                                                                                                                                                                                                                                                                                                                                                                                                                                                                                                                                                                                                                                                                                                                                                                  defines the address of an ipcallleg interface. </w:t>
      </w:r>
    </w:p>
    <w:p w:rsidR="00D143FF" w:rsidRDefault="00D143FF" w:rsidP="00D143FF">
      <w:r>
        <w:t>SOURCE: Used in ES 201 915-04 V1.2.2, clause 7.6.2.1 SOURCE: Used in ES 201 915-04 V1.3.1, clause 7.6.2.1 SOURCE: Used in ES 201 915-04 V1.4.1, clause 7.6.2.1 SOURCE: Used in ES 202 915-0403 V1.1.1, clause 9.2.1 SOURCE: Used in ES 203 915-0403 V1.1.1, clause 9.2.1 SOURCE: Used in ES 204 915-0403 V1.1.1, clause 9.2.1</w:t>
      </w:r>
    </w:p>
    <w:p w:rsidR="00D143FF" w:rsidRDefault="00D143FF" w:rsidP="00D143FF"/>
    <w:p w:rsidR="00D143FF" w:rsidRDefault="00D143FF" w:rsidP="00D143FF">
      <w:r>
        <w:t xml:space="preserve">                                                                                                                                                                                                                                                                                                                                                                                                                                                                                                                                                                                                                                                                                                                                                                                                                                                                                                  defines the address of an ipconfcall interface. </w:t>
      </w:r>
    </w:p>
    <w:p w:rsidR="00D143FF" w:rsidRDefault="00D143FF" w:rsidP="00D143FF">
      <w:r>
        <w:t>SOURCE: Used in ES 201 915-04 V1.2.2, clause 9.5.2.1 SOURCE: Used in ES 201 915-04 V1.3.1, clause 9.5.2.1 SOURCE: Used in ES 201 915-04 V1.4.1, clause 9.5.2.1 SOURCE: Used in ES 202 915-0405 V1.1.1, clause 8.2.1 SOURCE: Used in ES 202 915-0405 V1.2.1, clause 8.2.1 SOURCE: Used in ES 202 915-0405 V1.3.1, clause 8.2.1 SOURCE: Used in ES 202 915-0405 V1.4.1, clause 8.2.1 SOURCE: Used in ES 203 915-0405 V1.1.1, clause 8.2.1 SOURCE: Used in ES 203 915-0405 V1.2.1, clause 8.2.1 SOURCE: Used in ES 204 915-0405 V1.1.1, clause 8.2.1</w:t>
      </w:r>
    </w:p>
    <w:p w:rsidR="00D143FF" w:rsidRDefault="00D143FF" w:rsidP="00D143FF"/>
    <w:p w:rsidR="00D143FF" w:rsidRDefault="00D143FF" w:rsidP="00D143FF">
      <w:r>
        <w:t xml:space="preserve">                                                                                                                                                                                                                                                                                                                                                                                                                                                                                                                                                                                                                                                                                                                                                                                                                                                                                                  defines the address of an ipmessagingmanager interface. </w:t>
      </w:r>
    </w:p>
    <w:p w:rsidR="00D143FF" w:rsidRDefault="00D143FF" w:rsidP="00D143FF">
      <w:r>
        <w:t>SOURCE: Used in ES 201 915-09 V1.2.1, clause 10.2.1 SOURCE: Used in ES 201 915-09 V1.3.1, clause 10.2.1 SOURCE: Used in ES 201 915-09 V1.4.1, clause 10.2.1 SOURCE: Used in ES 202 915-09 V1.1.1, clause 10.2.1 SOURCE: Used in ES 202 915-09 V1.2.1, clause 10.2.1 SOURCE: Used in ES 202 915-09 V1.3.1, clause 10.2.1 SOURCE: Used in ES 203 915-09 V1.1.1, clause 10.2.1 SOURCE: Used in ES 203 915-09 V1.2.1, clause 10.2.1 SOURCE: Used in ES 204 915-09 V1.1.1, clause 10.2.1</w:t>
      </w:r>
    </w:p>
    <w:p w:rsidR="00D143FF" w:rsidRDefault="00D143FF" w:rsidP="00D143FF"/>
    <w:p w:rsidR="00D143FF" w:rsidRDefault="00D143FF" w:rsidP="00D143FF">
      <w:r>
        <w:t xml:space="preserve">                                                                                                                                                                                                                                                                                                                                                                                                                                                                                                                                                                                                                                                                                                                                                                                                                                                                                                  defines the address of an ipmultimediacall interface. </w:t>
      </w:r>
    </w:p>
    <w:p w:rsidR="00D143FF" w:rsidRDefault="00D143FF" w:rsidP="00D143FF">
      <w:r>
        <w:t>SOURCE: Used in ES 201 915-04 V1.2.2, clause 8.5.2.1 SOURCE: Used in ES 201 915-04 V1.3.1, clause 8.5.2.1 SOURCE: Used in ES 201 915-04 V1.4.1, clause 8.5.2.1 SOURCE: Used in ES 202 915-0404 V1.1.1, clause 8.2.1 SOURCE: Used in ES 203 915-0404 V1.1.1, clause 8.2.1 SOURCE: Used in ES 203 915-0404 V1.2.1, clause 8.2.1 SOURCE: Used in ES 204 915-0404 V1.1.1, clause 8.2.1</w:t>
      </w:r>
    </w:p>
    <w:p w:rsidR="00D143FF" w:rsidRDefault="00D143FF" w:rsidP="00D143FF"/>
    <w:p w:rsidR="00D143FF" w:rsidRDefault="00D143FF" w:rsidP="00D143FF">
      <w:r>
        <w:t xml:space="preserve">                                                                                                                                                                                                                                                                                                                                                                                                                                                                                                                                                                                                                                                                                                                                                                                                                                                                                                  defines the address of an ipuserlocation interface. </w:t>
      </w:r>
    </w:p>
    <w:p w:rsidR="00D143FF" w:rsidRDefault="00D143FF" w:rsidP="00D143FF">
      <w:r>
        <w:t>SOURCE: Used in ES 201 915-06 V1.2.1, clause 11.2.1 SOURCE: Used in ES 201 915-06 V1.3.1, clause 11.2.1 SOURCE: Used in ES 201 915-06 V1.4.1, clause 11.2.1 SOURCE: Used in ES 201 915-06 V1.5.1, clause 11.2.1 SOURCE: Used in ES 202 915-06 V1.1.1, clause 11.2.1 SOURCE: Used in ES 202 915-06 V1.2.1, clause 11.2.1 SOURCE: Used in ES 202 915-06 V1.3.1, clause 11.2.1 SOURCE: Used in ES 202 915-06 V1.4.1, clause 11.2.1 SOURCE: Used in ES 203 915-06 V1.1.1, clause 11.2.1 SOURCE: Used in ES 203 915-06 V1.2.1, clause 11.2.1 SOURCE: Used in ES 204 915-06 V1.1.1, clause 11.2.1</w:t>
      </w:r>
    </w:p>
    <w:p w:rsidR="00D143FF" w:rsidRDefault="00D143FF" w:rsidP="00D143FF"/>
    <w:p w:rsidR="00D143FF" w:rsidRDefault="00D143FF" w:rsidP="00D143FF">
      <w:r>
        <w:t xml:space="preserve">                                                                                                                                                                                                                                                                                                                                                                                                                                                                                                                                                                                                                                                                                                                                                                                                                                                                                                  defines the address of an ipuserlocationcamel interface. </w:t>
      </w:r>
    </w:p>
    <w:p w:rsidR="00D143FF" w:rsidRDefault="00D143FF" w:rsidP="00D143FF">
      <w:r>
        <w:t>SOURCE: Used in ES 201 915-06 V1.2.1, clause 11.3.1 SOURCE: Used in ES 201 915-06 V1.3.1, clause 11.3.1 SOURCE: Used in ES 201 915-06 V1.4.1, clause 11.3.1 SOURCE: Used in ES 201 915-06 V1.5.1, clause 11.3.1 SOURCE: Used in ES 202 915-06 V1.1.1, clause 11.3.1 SOURCE: Used in ES 202 915-06 V1.2.1, clause 11.3.1 SOURCE: Used in ES 202 915-06 V1.3.1, clause 11.3.1 SOURCE: Used in ES 202 915-06 V1.4.1, clause 11.3.1 SOURCE: Used in ES 203 915-06 V1.1.1, clause 11.3.1 SOURCE: Used in ES 203 915-06 V1.2.1, clause 11.3.1 SOURCE: Used in ES 204 915-06 V1.1.1, clause 11.3.1</w:t>
      </w:r>
    </w:p>
    <w:p w:rsidR="00D143FF" w:rsidRDefault="00D143FF" w:rsidP="00D143FF"/>
    <w:p w:rsidR="00D143FF" w:rsidRDefault="00D143FF" w:rsidP="00D143FF">
      <w:r>
        <w:t xml:space="preserve">                                                                                                                                                                                                                                                                                                                                                                                                                                                                                                                                                                                                                                                                                                                                                                                                                                                                                                  defines the address of an ipuserlocationemergency interface. </w:t>
      </w:r>
    </w:p>
    <w:p w:rsidR="00D143FF" w:rsidRDefault="00D143FF" w:rsidP="00D143FF">
      <w:r>
        <w:t>SOURCE: Used in ES 201 915-06 V1.2.1, clause 11.4.1 SOURCE: Used in ES 201 915-06 V1.3.1, clause 11.4.1 SOURCE: Used in ES 201 915-06 V1.4.1, clause 11.4.1 SOURCE: Used in ES 201 915-06 V1.5.1, clause 11.4.1 SOURCE: Used in ES 202 915-06 V1.1.1, clause 11.4.1 SOURCE: Used in ES 202 915-06 V1.2.1, clause 11.4.1 SOURCE: Used in ES 202 915-06 V1.3.1, clause 11.4.1 SOURCE: Used in ES 202 915-06 V1.4.1, clause 11.4.1 SOURCE: Used in ES 203 915-06 V1.1.1, clause 11.4.1 SOURCE: Used in ES 203 915-06 V1.2.1, clause 11.4.1 SOURCE: Used in ES 204 915-06 V1.1.1, clause 11.4.1</w:t>
      </w:r>
    </w:p>
    <w:p w:rsidR="00D143FF" w:rsidRDefault="00D143FF" w:rsidP="00D143FF"/>
    <w:p w:rsidR="00D143FF" w:rsidRDefault="00D143FF" w:rsidP="00D143FF">
      <w:r>
        <w:t xml:space="preserve">                                                                                                                                                                                                                                                                                                                                                                                                                                                                                                                                                                                                                                                                                                                                                                                                                                                                                                  defines the address of an ipuserstatus interface. </w:t>
      </w:r>
    </w:p>
    <w:p w:rsidR="00D143FF" w:rsidRDefault="00D143FF" w:rsidP="00D143FF">
      <w:r>
        <w:t>SOURCE: Used in ES 201 915-06 V1.2.1, clause 11.5.1 SOURCE: Used in ES 201 915-06 V1.3.1, clause 11.5.1 SOURCE: Used in ES 201 915-06 V1.4.1, clause 11.5.1 SOURCE: Used in ES 201 915-06 V1.5.1, clause 11.5.1 SOURCE: Used in ES 202 915-06 V1.1.1, clause 11.5.1 SOURCE: Used in ES 202 915-06 V1.2.1, clause 11.5.1 SOURCE: Used in ES 202 915-06 V1.3.1, clause 11.5.1 SOURCE: Used in ES 202 915-06 V1.4.1, clause 11.5.1 SOURCE: Used in ES 203 915-06 V1.1.1, clause 11.5.1 SOURCE: Used in ES 203 915-06 V1.2.1, clause 11.5.1 SOURCE: Used in ES 204 915-06 V1.1.1, clause 11.5.1</w:t>
      </w:r>
    </w:p>
    <w:p w:rsidR="00D143FF" w:rsidRDefault="00D143FF" w:rsidP="00D143FF"/>
    <w:p w:rsidR="00D143FF" w:rsidRDefault="00D143FF" w:rsidP="00D143FF">
      <w:r>
        <w:t xml:space="preserve">                                                                                                                                                                                                                                                                                                                                                                                                                                                                                                                                                                                                                                                                                                                                                                                                                                                                                                  defines the cause of the ui fault detected. name value description p_ui_fault_undefined 0 undefined p_ui_call_ended 1 the related call object has been terminated. therefore, the uicall object is also terminated. no further interaction is possible with this object. </w:t>
      </w:r>
    </w:p>
    <w:p w:rsidR="00D143FF" w:rsidRDefault="00D143FF" w:rsidP="00D143FF">
      <w:r>
        <w:t>SOURCE: Used in ES 201 915-05 V1.1.1, clause 11.1 SOURCE: Used in ES 201 915-05 V1.2.1, clause 11.1 SOURCE: Used in ES 201 915-05 V1.3.1, clause 11.1 SOURCE: Used in ES 201 915-05 V1.4.1, clause 11.1 SOURCE: Used in ES 201 915-05 V1.5.1, clause 11.1 SOURCE: Used in ES 201 915-05 V1.6.1, clause 11.1</w:t>
      </w:r>
    </w:p>
    <w:p w:rsidR="00D143FF" w:rsidRDefault="00D143FF" w:rsidP="00D143FF"/>
    <w:p w:rsidR="00D143FF" w:rsidRDefault="00D143FF" w:rsidP="00D143FF">
      <w:r>
        <w:t xml:space="preserve">                                                                                                                                                                                                                                                                                                                                                                                                                                                                                                                                                                                                                                                                                                                                                                                                                                                                                                  defines the cause of the ui fault detected. name value description p_ui_fault_undefined 0 undefined. p_ui_call_ended 1 the related call object has been terminated. therefore, the uicall object is also terminated. no further interaction is possible with this object. </w:t>
      </w:r>
    </w:p>
    <w:p w:rsidR="00D143FF" w:rsidRDefault="00D143FF" w:rsidP="00D143FF">
      <w:r>
        <w:t>SOURCE: Used in ES 202 915-05 V1.1.1, clause 11.1 SOURCE: Used in ES 202 915-05 V1.2.1, clause 11.1 SOURCE: Used in ES 202 915-05 V1.3.1, clause 11.1 SOURCE: Used in ES 202 915-05 V1.4.1, clause 11.1 SOURCE: Used in ES 203 915-05 V1.2.1, clause 11.1 SOURCE: Used in ES 204 915-05 V1.1.1, clause 11.1</w:t>
      </w:r>
    </w:p>
    <w:p w:rsidR="00D143FF" w:rsidRDefault="00D143FF" w:rsidP="00D143FF"/>
    <w:p w:rsidR="00D143FF" w:rsidRDefault="00D143FF" w:rsidP="00D143FF">
      <w:r>
        <w:t xml:space="preserve">                                                                                                                                                                                                                                                                                                                                                                                                                                                                                                                                                                                                                                                                                                                                                                                                                                                                                                  defines the name of event being notified. name value description p_event_fw_name_undefined 0 undefined p_event_fw_service_available 1 notification of scs(s) available p_event_fw_service_unavailable 2 notification of scs(s) becoming unavailable </w:t>
      </w:r>
    </w:p>
    <w:p w:rsidR="00D143FF" w:rsidRDefault="00D143FF" w:rsidP="00D143FF">
      <w:r>
        <w:t>SOURCE: Used in ES 201 915-03 V1.1.1, clause 11.2.1 SOURCE: Used in ES 201 915-03 V1.2.1, clause 11.2.1 SOURCE: Used in ES 201 915-03 V1.3.1, clause 11.2.1 SOURCE: Used in ES 201 915-03 V1.4.1, clause 11.2.1 SOURCE: Used in ES 201 915-03 V1.5.1, clause 11.2.1</w:t>
      </w:r>
    </w:p>
    <w:p w:rsidR="00D143FF" w:rsidRDefault="00D143FF" w:rsidP="00D143FF"/>
    <w:p w:rsidR="00D143FF" w:rsidRDefault="00D143FF" w:rsidP="00D143FF">
      <w:r>
        <w:t xml:space="preserve">                                                                                                                                                                                                                                                                                                                                                                                                                                                                                                                                                                                                                                                                                                                                                                                                                                                                                                  defines the name of event being notified. name value description p_event_fw_name_undefined 0 undefined p_event_fw_service_available 1 notification of scs(s) available p_event_fw_service_unavailable 2 notification of scs(s) becoming unavailable p_event_fw_migration_service_available 3 notification of a backwards compatible scs becoming available, to which the application can migrate p_event_fw_app_session_created 4 notification of an application&lt;-&gt;fw access session created (see note) p_event_fw_app_session_terminated 5 notification of an application&lt;-&gt;fw access session terminated (see note) p_event_fw_app_agreement_signed 6 notification that a service agreement has been signed (see note) p_event_fw_app_agreement_ended 7 notification that a service agreement has been ended/terminated (see note) note: these events can only be requested by enterprise operators. if requested by any other entity then the method will throw the p_invalid_criteria exception. </w:t>
      </w:r>
    </w:p>
    <w:p w:rsidR="00D143FF" w:rsidRDefault="00D143FF" w:rsidP="00D143FF">
      <w:r>
        <w:t>SOURCE: Used in ES 204 915-03 V1.1.1, clause 11.2.1</w:t>
      </w:r>
    </w:p>
    <w:p w:rsidR="00D143FF" w:rsidRDefault="00D143FF" w:rsidP="00D143FF"/>
    <w:p w:rsidR="00D143FF" w:rsidRDefault="00D143FF" w:rsidP="00D143FF">
      <w:r>
        <w:t xml:space="preserve">                                                                                                                                                                                                                                                                                                                                                                                                                                                                                                                                                                                                                                                                                                                                                                                                                                                                                                  defines the name of event being notified. name value description p_event_fw_name_undefined 0 undefined. p_event_fw_service_available 1 notification of scs(s) available. p_event_fw_service_unavailable 2 notification of scs(s) becoming unavailable. </w:t>
      </w:r>
    </w:p>
    <w:p w:rsidR="00D143FF" w:rsidRDefault="00D143FF" w:rsidP="00D143FF">
      <w:r>
        <w:t>SOURCE: Used in ES 202 915-03 V1.1.1, clause 11.2.1 SOURCE: Used in ES 202 915-03 V1.2.1, clause 11.2.1 SOURCE: Used in ES 202 915-03 V1.3.1, clause 11.2.1 SOURCE: Used in ES 202 915-03 V1.4.1, clause 11.2.1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rfc 1738 "http://www.parlay.org" p_address_plan_nsap the binary representation of the network service access point 490001aa000400010420 p_address_plan_smtp an e-mail address as specified in rfc 822 "webmaster@parlay.org" p_address_plan_x400 the x400 (...\...) [the expected end of this definition was beyond the limit of 200 words] </w:t>
      </w:r>
    </w:p>
    <w:p w:rsidR="00D143FF" w:rsidRDefault="00D143FF" w:rsidP="00D143FF">
      <w:r>
        <w:t>SOURCE: Used in ES 203 915-02 V1.1.1,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ietf rfc 1738 "http://www.parlay.org" p_address_plan_nsap the binary representation of the network service access point 490001aa000400010420 p_address_plan_smtp an e-mail address as specified in ietf rfc 822 "webmaster@parlay.org" p_address_plan_x400 (...\...) [the expected end of this definition was beyond the limit of 200 words] </w:t>
      </w:r>
    </w:p>
    <w:p w:rsidR="00D143FF" w:rsidRDefault="00D143FF" w:rsidP="00D143FF">
      <w:r>
        <w:t>SOURCE: Used in ES 202 915-02 V1.1.1, clause 5.6.1 SOURCE: Used in ES 202 915-02 V1.2.1,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ietf rfc 1738 "http://www.parlay.org" p_address_plan_nsap the binary representation of the network service access point 490001aa000400010420 p_address_plan_smtp an e-mail address as specified in ietf rfc822 "webmaster@parlay.org" p_address_plan_msmail identical (...\...) [the expected end of this definition was beyond the limit of 200 words] </w:t>
      </w:r>
    </w:p>
    <w:p w:rsidR="00D143FF" w:rsidRDefault="00D143FF" w:rsidP="00D143FF">
      <w:r>
        <w:t>SOURCE: Used in ES 201 915-02 V1.2.3, clause 5.6.1 SOURCE: Used in ES 201 915-02 V1.3.1, clause 5.6.1 SOURCE: Used in ES 201 915-02 V1.4.1, clause 5.6.1 SOURCE: Used in ES 201 915-02 V1.5.1, clause 5.6.1 SOURCE: Used in ES 201 915-02 V1.6.1,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rfc 1738 "http://www.parlay.org" p_address_plan_nsap the binary representation of the network service access point 490001aa000400010420 p_address_plan_smtp an e-mail address as specified in rfc 822 "webmaster@parlay.org" p_address_plan_x400 the x400 (...\...) [the expected end of this definition was beyond the limit of 200 words] </w:t>
      </w:r>
    </w:p>
    <w:p w:rsidR="00D143FF" w:rsidRDefault="00D143FF" w:rsidP="00D143FF">
      <w:r>
        <w:t>SOURCE: Used in ES 202 915-02 V1.3.1, clause 5.6.1 SOURCE: Used in ES 202 915-02 V1.3.2,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rfc 1738. "http://www.parlay.org" p_address_plan_nsap the binary representation of the network service access point. 490001aa000400010420 p_address_plan_smtp an e-mail address as specified in rfc 822. "webmaster@parlay.org" p_address_plan_x400 the x400 (...\...) [the expected end of this definition was beyond the limit of 200 words] </w:t>
      </w:r>
    </w:p>
    <w:p w:rsidR="00D143FF" w:rsidRDefault="00D143FF" w:rsidP="00D143FF">
      <w:r>
        <w:t>SOURCE: Used in ES 203 915-02 V1.2.1, clause 5.6.1 SOURCE: Used in ES 203 915-02 V1.3.1, clause 5.6.1 SOURCE: Used in ES 204 915-02 V1.1.1, clause 5.6.1</w:t>
      </w:r>
    </w:p>
    <w:p w:rsidR="00D143FF" w:rsidRDefault="00D143FF" w:rsidP="00D143FF"/>
    <w:p w:rsidR="00D143FF" w:rsidRDefault="00D143FF" w:rsidP="00D143FF">
      <w:r>
        <w:t xml:space="preserve">                                                                                                                                                                                                                                                                                                                                                                                                                                                                                                                                                                                                                                                                                                                                                                                                                                                                                                  defines the sequence_of_data_elements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 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ietf rfc 1738. "http://www.parlay.org" p_address_plan_nsap the binary representation of the network service access point. 490001aa000400010420 p_address_plan_smtp an e-mail address as specified in ietf rfc822. "webmaster@parlay.org" p_address_plan_msmail identical to p_address_plan_smtp. (...\...) [the expected end of this definition was beyond the limit of 200 words] </w:t>
      </w:r>
    </w:p>
    <w:p w:rsidR="00D143FF" w:rsidRDefault="00D143FF" w:rsidP="00D143FF">
      <w:r>
        <w:t>SOURCE: Used in ES 201 915-02 V1.1.1, clause 5.6.1</w:t>
      </w:r>
    </w:p>
    <w:p w:rsidR="00D143FF" w:rsidRDefault="00D143FF" w:rsidP="00D143FF"/>
    <w:p w:rsidR="00D143FF" w:rsidRDefault="00D143FF" w:rsidP="00D143FF">
      <w:r>
        <w:t xml:space="preserve">                                                                                                                                                                                                                                                                                                                                                                                                                                                                                                                                                                                                                                                                                                                                                                                                                                                                                                  definitions are grouped by layer. 3.1.1 layer 1 definitions assigned frequency band: frequency band within which the device is authorized to operate boresight: direction of maximum antenna gain channel: means of transmission of signals in one direction between two points, i.e. either downlink or uplink note: a dsrc channel is referred to by the downlink centre frequency, by the direction of communication and, in case of uplink communication, by the sub-carrier frequency used. d10a wake-up trigger for obu: signal which: a) indicates to the obu that it is within a communication zone, i.e. that it may now communicate with an rsu; and b) can be used to switch the obu main circuitry from sleep mode to the active mode. d10b maximum start time: maximum time between the beginning of reception of the beginning of the wake-up pattern as defined by d10a of the wake-up trigger and the time when the obu has switched to the active mode d10c wake-up sensitivity: level of incident power referred to a lossless isotropic antenna in front of the obu note: this is the level above which an obu shall be able to detect and process the wake-up trigger. d10d start of preamble: time between (...\...) [the expected end of this definition was beyond the limit of 200 words] </w:t>
      </w:r>
    </w:p>
    <w:p w:rsidR="00D143FF" w:rsidRDefault="00D143FF" w:rsidP="00D143FF">
      <w:r>
        <w:t>SOURCE: Used in ES 200 674-01 V2.1.1, clause 3.1</w:t>
      </w:r>
    </w:p>
    <w:p w:rsidR="00D143FF" w:rsidRDefault="00D143FF" w:rsidP="00D143FF"/>
    <w:p w:rsidR="00D143FF" w:rsidRDefault="00D143FF" w:rsidP="00D143FF">
      <w:r>
        <w:t xml:space="preserve">                                                                                                                                                                                                                                                                                                                                                                                                                                                                                                                                                                                                                                                                                                                                                                                                                                                                                                  definitions for notification patterns a service interface document provides the messages and interfaces for a web service. it does not distinguish any deployment relationship, though there are specific uses intended for some web services definitions. a common message pattern is notification. the web service has a corresponding facility, such as a web page, that provides the information required to define the notification, and a wsdl definition that represents the notification definition. for message patterns that include notifications, the web service definition approach is the same, but the roles of the web service provider and web service requestor become a peer-to-peer or a producer-consumer relationship instead of a requestor-provider relationship. to provide a practical example, the sms interface set described previously will be extended to include two additional interfaces - registersms and smsnotify. the interfaces will use the short names "register" and "notify" respectively. the registersms interface will reuse the current type definitions document (sms_types.xsd) and shared faults document (sms_faults.wsdl), and adds its own service interface document (sms_register_interface.wsdl) and service bindings document (sms_register_service.wsdl). the smsnotify interface will reuse the current type definitions document (sms_types.xsd) and shared faults document (sms_faults.wsdl), and adds its own service interface document (sms_notify_interface.wsdl) and service bindings document (...\...) [the expected end of this definition was beyond the limit of 200 words] </w:t>
      </w:r>
    </w:p>
    <w:p w:rsidR="00D143FF" w:rsidRDefault="00D143FF" w:rsidP="00D143FF">
      <w:r>
        <w:t>SOURCE: Used in ES 202 391-01 V1.3.1, clause 12.1.7 SOURCE: Used in ES 202 504-01 V1.1.1, clause 12.1.7</w:t>
      </w:r>
    </w:p>
    <w:p w:rsidR="00D143FF" w:rsidRDefault="00D143FF" w:rsidP="00D143FF"/>
    <w:p w:rsidR="00D143FF" w:rsidRDefault="00D143FF" w:rsidP="00D143FF">
      <w:r>
        <w:t xml:space="preserve">                                                                                                                                                                                                                                                                                                                                                                                                                                                                                                                                                                                                                                                                                                                                                                                                                                                                                                  definitions for notification patterns a service interface document provides the messages and interfaces for a web service. it does not distinguish any deployment relationship, though there are specific uses intended for some web services definitions. a common message pattern, defined in the message patterns section, is notification. the web service has a corresponding facility, such as a web page, that provides the information required to define the notification, and a wsdl definition that represents the notification definition. for message patterns that include notifications, the web service definition approach is the same, but the roles of the web service provider and web service requestor become a peer-to-peer or a producer-consumer relationship instead of a requestor-provider relationship. to provide a practical example, the sms interface set described previously will be extended to include two additional interfaces - registersms and smsnotify. the interfaces will use the short names "register" and "notify" respectively. the registersms interface will reuse the current type definitions document (sms_types.xsd) and shared faults document (sms_faults.wsdl), and adds its own service interface document (sms_register_interface.wsdl) and service bindings document (sms_register_service.wsdl). the smsnotify interface will reuse the current type definitions document (sms_types.xsd) and shared faults document (sms_faults.wsdl), and adds its own service interface (...\...) [the expected end of this definition was beyond the limit of 200 words] </w:t>
      </w:r>
    </w:p>
    <w:p w:rsidR="00D143FF" w:rsidRDefault="00D143FF" w:rsidP="00D143FF">
      <w:r>
        <w:t>SOURCE: Used in ES 202 391-01 V1.2.1, clause 12.1.7</w:t>
      </w:r>
    </w:p>
    <w:p w:rsidR="00D143FF" w:rsidRDefault="00D143FF" w:rsidP="00D143FF"/>
    <w:p w:rsidR="00D143FF" w:rsidRDefault="00D143FF" w:rsidP="00D143FF">
      <w:r>
        <w:t xml:space="preserve">                                                                                                                                                                                                                                                                                                                                                                                                                                                                                                                                                                                                                                                                                                                                                                                                                                                                                                  definitions for notification patterns a service interface document provides the messages and interfaces for a web service. it does not distinguish any deployment relationship, though there are specific uses intended for some web services definitions. a common message pattern, defined in the message patterns section, is notification. the web service has a corresponding facility, such as a web page, that provides the information required to define the notification, and a wsdl definition that represents the notification definition. for message patterns that include notifications, the web service definition approach is the same, but the roles of the web service provider and web service requestor become a peer-to-peer or a producer-consumer relationship instead of a requestor-provider relationship. to provide a practical example, the sms interface set described previously will be extended to include two additional interfaces - registersms and smsnotify. the interfaces will use the short names 'register' and 'notify' respectively. the registersms interface will reuse the current type definitions document (sms_types.xsd) and shared faults document (sms_faults.wsdl), and adds its own service interface document (sms_register_interface.wsdl) and service bindings document (sms_register_service.wsdl). the smsnotify interface will reuse the current type definitions document (sms_types.xsd) and shared faults document (sms_faults.wsdl), and adds its own service interface (...\...) [the expected end of this definition was beyond the limit of 200 words] </w:t>
      </w:r>
    </w:p>
    <w:p w:rsidR="00D143FF" w:rsidRDefault="00D143FF" w:rsidP="00D143FF">
      <w:r>
        <w:t>SOURCE: Used in ES 202 391-01 V1.1.1, clause 12.1.7</w:t>
      </w:r>
    </w:p>
    <w:p w:rsidR="00D143FF" w:rsidRDefault="00D143FF" w:rsidP="00D143FF"/>
    <w:p w:rsidR="00D143FF" w:rsidRDefault="00D143FF" w:rsidP="00D143FF">
      <w:r>
        <w:t xml:space="preserve">                                                                                                                                                                                                                                                                                                                                                                                                                                                                                                                                                                                                                                                                                                                                                                                                                                                                                                  definitions none. </w:t>
      </w:r>
    </w:p>
    <w:p w:rsidR="00D143FF" w:rsidRDefault="00D143FF" w:rsidP="00D143FF">
      <w:r>
        <w:t>SOURCE: Used in ES 202 098 V1.1.1, clause 4.8</w:t>
      </w:r>
    </w:p>
    <w:p w:rsidR="00D143FF" w:rsidRDefault="00D143FF" w:rsidP="00D143FF"/>
    <w:p w:rsidR="00D143FF" w:rsidRDefault="00D143FF" w:rsidP="00D143FF">
      <w:r>
        <w:t xml:space="preserve">                                                                                                                                                                                                                                                                                                                                                                                                                                                                                                                                                                                                                                                                                                                                                                                                                                                                                                  degradation measurements are those measurements which are made on the receiver to establish the degradation of the performance of the receiver due to presence of unwanted interfering signals. </w:t>
      </w:r>
    </w:p>
    <w:p w:rsidR="00D143FF" w:rsidRDefault="00D143FF" w:rsidP="00D143FF">
      <w:r>
        <w:t>SOURCE: Used in ES 200 674-01 V1.1.1, clause 8.3.1 SOURCE: Used in ES 200 674-01 V2.1.1, clause 8.3.1 SOURCE: Used in ES 200 674-01 V2.2.1, clause 8.3.1 SOURCE: Used in ES 200 674-01 V2.3.1, clause 8.3.1 SOURCE: Used in ES 200 674-01 V2.4.1, clause 8.3.1 SOURCE: Used in ES 200 674-02 V1.1.1, clause 8.3.1</w:t>
      </w:r>
    </w:p>
    <w:p w:rsidR="00D143FF" w:rsidRDefault="00D143FF" w:rsidP="00D143FF"/>
    <w:p w:rsidR="00D143FF" w:rsidRDefault="00D143FF" w:rsidP="00D143FF">
      <w:r>
        <w:t xml:space="preserve">                                                                                                                                                                                                                                                                                                                                                                                                                                                                                                                                                                                                                                                                                                                                                                                                                                                                                                  The degree of satisfaction that a customer has with the overall way in which they are treated. 5.14.1.1 explanation of parameter definition there are many occasion to experience relations between the provider and his customer. therefore, it is useful to specify which particular type of relation is rated. </w:t>
      </w:r>
    </w:p>
    <w:p w:rsidR="00D143FF" w:rsidRDefault="00D143FF" w:rsidP="00D143FF">
      <w:r>
        <w:t>SOURCE: Used in ES 202 057-01 V2.1.1, clause 5.14.1</w:t>
      </w:r>
    </w:p>
    <w:p w:rsidR="00D143FF" w:rsidRDefault="00D143FF" w:rsidP="00D143FF"/>
    <w:p w:rsidR="00D143FF" w:rsidRDefault="00D143FF" w:rsidP="00D143FF">
      <w:r>
        <w:t xml:space="preserve">                                                                                                                                                                                                                                                                                                                                                                                                                                                                                                                                                                                                                                                                                                                                                                                                                                                                                              The degree of satisfaction that a customer has with the professionalism of a help line. 5.15.1.1 explanation of parameter definition </w:t>
      </w:r>
    </w:p>
    <w:p w:rsidR="00D143FF" w:rsidRDefault="00D143FF" w:rsidP="00D143FF">
      <w:r>
        <w:t>SOURCE: Used in ES 202 057-01 V2.1.1, clause 5.15.1</w:t>
      </w:r>
    </w:p>
    <w:p w:rsidR="00D143FF" w:rsidRDefault="00D143FF" w:rsidP="00D143FF"/>
    <w:p w:rsidR="00D143FF" w:rsidRDefault="00D143FF" w:rsidP="00D143FF">
      <w:r>
        <w:t xml:space="preserve">                                                                                                                                                                                                                                                                                                                                                                                                                                                                                                                                                                                                                                                                                                                                                                                                                                                                                              The delay between the supply order and the supply delivery. 5.1.1.1 explanation of parameter definition the duration from the instant of a valid service order being received by a direct service provider to the instant a working service is made available for use. this should exclude cancelled orders. a valid order may be made verbally, or in writing or in any other acceptable form. where a service provider and customer agree that an order for multiple connections or service instances will be completed in stages, each agreed delivery time counts as a separate customer order for measurement purposes. where a customer orders service to be provided at several sites the provision of service at each site counts as a separate customer order for measurement purposes. </w:t>
      </w:r>
    </w:p>
    <w:p w:rsidR="00D143FF" w:rsidRDefault="00D143FF" w:rsidP="00D143FF">
      <w:r>
        <w:t>SOURCE: Used in ES 202 057-01 V2.1.1, clause 5.1.1</w:t>
      </w:r>
    </w:p>
    <w:p w:rsidR="00D143FF" w:rsidRDefault="00D143FF" w:rsidP="00D143FF"/>
    <w:p w:rsidR="00D143FF" w:rsidRDefault="00D143FF" w:rsidP="00D143FF">
      <w:r>
        <w:t xml:space="preserve">                                                                                                                                                                                                                                                                                                                                                                                                                                                                                                                                                                                                                                                                                                                                                                                                                                                                                              description of the ensembles the ensembles covered by the present document specify the management functions and the managed objects that define: the sdh path provisioning x-interface between two nodes in a pan european sdh network (pesn). the capabilities provided by the managed objects allow a manager to reserve and activate communication resources (links and subnetwork connections) over the x-interface. the specification is based on collaborative work between a number of european telecommunications operators; the sdh fault management x-interface between two nodes in a pan european sdh network (pesn). the capabilities provided by the managed objects allow a manager to send alarm messages concerning communication resources (links and subnetwork connections), and to read alarm logs, over the x-interface. the specification is based collaborative work between a number of european telecommunications operators. </w:t>
      </w:r>
    </w:p>
    <w:p w:rsidR="00D143FF" w:rsidRDefault="00D143FF" w:rsidP="00D143FF">
      <w:r>
        <w:t>SOURCE: Used in ES 201 654 V1.1.1, clause 6.2</w:t>
      </w:r>
    </w:p>
    <w:p w:rsidR="00D143FF" w:rsidRDefault="00D143FF" w:rsidP="00D143FF"/>
    <w:p w:rsidR="00D143FF" w:rsidRDefault="00D143FF" w:rsidP="00D143FF">
      <w:r>
        <w:t xml:space="preserve">                                                                                                                                                                                                                                                                                                                                                                                                                                                                                                                                                                                                                                                                                                                                                                                                                                                                                                  destroynotification() this method is used by the application to disable call notifications. this method only applies to notifications created with createnotification(). parameters assignmentid : in tpassignmentid specifies the assignment id given by the multi party call control manager interface when the previous createnotification() was called. if the assignment id does not correspond to one of the valid assignment ids, the exception p_invalid_assignmentid will be raised. if two callbacks have been registered under this assignment id both of them will be disabled. raises tpcommonexceptions, p_invalid_assignment_id </w:t>
      </w:r>
    </w:p>
    <w:p w:rsidR="00D143FF" w:rsidRDefault="00D143FF" w:rsidP="00D143FF">
      <w:r>
        <w:t>SOURCE: Used in ES 203 915-0403 V1.1.1, clause 6.1.3</w:t>
      </w:r>
    </w:p>
    <w:p w:rsidR="00D143FF" w:rsidRDefault="00D143FF" w:rsidP="00D143FF"/>
    <w:p w:rsidR="00D143FF" w:rsidRDefault="00D143FF" w:rsidP="00D143FF">
      <w:r>
        <w:t xml:space="preserve">                                                                                                                                                                                                                                                                                                                                                                                                                                                                                                                                                                                                                                                                                                                                                                                                                                                                                                  destroynotification() this method is used by the application to disable call notifications. this method only applies to notifications created with createnotification(). parameters assignmentid: in tpassignmentid specifies the assignment id given by the multi party call control manager interface when the previous createnotification() was called. if the assignment id does not correspond to one of the valid assignment ids, the exception p_invalid_assignmentid will be raised. if two callbacks have been registered under this assignment id both of them will be disabled. raises tpcommonexceptions, p_invalid_assignment_id </w:t>
      </w:r>
    </w:p>
    <w:p w:rsidR="00D143FF" w:rsidRDefault="00D143FF" w:rsidP="00D143FF">
      <w:r>
        <w:t>SOURCE: Used in ES 204 915-0403 V1.1.1, clause 6.1.3</w:t>
      </w:r>
    </w:p>
    <w:p w:rsidR="00D143FF" w:rsidRDefault="00D143FF" w:rsidP="00D143FF"/>
    <w:p w:rsidR="00D143FF" w:rsidRDefault="00D143FF" w:rsidP="00D143FF">
      <w:r>
        <w:t xml:space="preserve">                                                                                                                                                                                                                                                                                                                                                                                                                                                                                                                                                                                                                                                                                                                                                                                                                                                                                                  disablecallnotification() this method is used by the application to disable call notifications. parameters assignmentid: in tpassignmentid specifies the assignment id given by the generic call control manager interface when the enablecallnotification() was called. if the assignment id does not correspond to one of the valid assignment ids, the exception p_invalid_assignment_id will be raised. raises tpcommonexceptions, p_invalid_assignment_id </w:t>
      </w:r>
    </w:p>
    <w:p w:rsidR="00D143FF" w:rsidRDefault="00D143FF" w:rsidP="00D143FF">
      <w:r>
        <w:t>SOURCE: Used in ES 204 915-0402 V1.1.1, clause 6.1.3</w:t>
      </w:r>
    </w:p>
    <w:p w:rsidR="00D143FF" w:rsidRDefault="00D143FF" w:rsidP="00D143FF"/>
    <w:p w:rsidR="00D143FF" w:rsidRDefault="00D143FF" w:rsidP="00D143FF">
      <w:r>
        <w:t xml:space="preserve">                                                                                                                                                                                                                                                                                                                                                                                                                                                                                                                                                                                                                                                                                                                                                                                                                                                                                                  documentation blocks both block comments and line comments may be used for documentation purposes (see clause a.1.4 of es 201 873-1 [1]). documentation comments shall be valid ttcn-3 comments identified by an asterisk (*) character directly following the opening symbol pairs of the ttcn-3 comment (i.e. without a space or any other character between the comment symbol pair and the asterisk). when using block comments for source code documentation, one ttcn-3 block comment constitutes one documentation block. when using line comments for source code documentation, the documentation block may consist of several subsequent line comments, each identified by the asterisk (*) character following the comment symbol (//). empty lines between subsequent documentation line comments do not influence the documentation block (i.e. shall be ignored). examples example 1: * text for documentation using block comment */ example 2: * text for documentation * using line comments </w:t>
      </w:r>
    </w:p>
    <w:p w:rsidR="00D143FF" w:rsidRDefault="00D143FF" w:rsidP="00D143FF">
      <w:r>
        <w:t>SOURCE: Used in ES 201 873-10 V4.2.1, clause 5.1 SOURCE: Used in ES 201 873-10 V4.3.1, clause 5.1</w:t>
      </w:r>
    </w:p>
    <w:p w:rsidR="00D143FF" w:rsidRDefault="00D143FF" w:rsidP="00D143FF"/>
    <w:p w:rsidR="00D143FF" w:rsidRDefault="00D143FF" w:rsidP="00D143FF">
      <w:r>
        <w:t xml:space="preserve">                                                                                                                                                                                                                                                                                                                                                                                                                                                                                                                                                                                                                                                                                                                                                                                                                                                                                                  documentation blocks both block comments and line comments may be used for documentation purposes (see clause a.1.4 of es 201 873-1 [1]). documentation comments shall be valid ttcn-3 comments identified by an asterisk (*) character directly following the opening symbol pairs of the ttcn-3 comment (i.e. without a space or any other character between the comment symbol pair and the asterisk). when using block comments for source code documentation, one ttcn-3 block comment constitutes one documentation block. when using line comments for source code documentation, the documentation block may consist of several subsequent line comments, each identified by the asterisk (*) character following the comment symbol (//). empty lines between subsequent documentation line comments do not influence the documentation block (i.e. shall be ignored). examples example 1: /** text for documentation using block comment */ example 2: //* text for documentation //* using line comments </w:t>
      </w:r>
    </w:p>
    <w:p w:rsidR="00D143FF" w:rsidRDefault="00D143FF" w:rsidP="00D143FF">
      <w:r>
        <w:t>SOURCE: Used in ES 201 873-10 V4.4.1, clause 5.1 SOURCE: Used in ES 201 873-10 V4.5.1, clause 5.1</w:t>
      </w:r>
    </w:p>
    <w:p w:rsidR="00D143FF" w:rsidRDefault="00D143FF" w:rsidP="00D143FF"/>
    <w:p w:rsidR="00D143FF" w:rsidRDefault="00D143FF" w:rsidP="00D143FF">
      <w:r>
        <w:t xml:space="preserve">                                                                                                                                                                                                                                                                                                                                                                                                                                                                                                                                                                                                                                                                                                                                                                                                                                                                                                  The duration from the instant a customer complaint is notified to the published point of contact of a service provider and is not found to be invalid to the instant the cause for the complaint has been resolved. </w:t>
      </w:r>
    </w:p>
    <w:p w:rsidR="00D143FF" w:rsidRDefault="00D143FF" w:rsidP="00D143FF">
      <w:r>
        <w:t>SOURCE: Used in ES 202 057-01 V2.1.1, clause 5.10.1</w:t>
      </w:r>
    </w:p>
    <w:p w:rsidR="00D143FF" w:rsidRDefault="00D143FF" w:rsidP="00D143FF"/>
    <w:p w:rsidR="00D143FF" w:rsidRDefault="00D143FF" w:rsidP="00D143FF">
      <w:r>
        <w:t xml:space="preserve">                                                                                                                                                                                                                                                                                                                                                                                                                                                                                                                                                                                                                                                                                                                                                                                                                                                                                              The duration from the instant a fault report has been made to the instant when the service element or service has been restored to normal working order. 5.5.1.1 explanation of parameter definition this measure applies only to services that offer the "standard repair" times to customers. the "standard repair" times are the times stated in the terms and conditions of the service provider. cases where the service provider does not offer a "standard repair" time or where the service provider agrees with the customer to provide faster repair for payment of higher maintenance fees are excluded, as are cases where lower fees are charged in return for a lower level of repair service. note: "fault reports" in this definition includes all valid reported faults as defined in clause 5.3.1. </w:t>
      </w:r>
    </w:p>
    <w:p w:rsidR="00D143FF" w:rsidRDefault="00D143FF" w:rsidP="00D143FF">
      <w:r>
        <w:t>SOURCE: Used in ES 202 057-01 V2.1.1, clause 5.5.1</w:t>
      </w:r>
    </w:p>
    <w:p w:rsidR="00D143FF" w:rsidRDefault="00D143FF" w:rsidP="00D143FF"/>
    <w:p w:rsidR="00D143FF" w:rsidRDefault="00D143FF" w:rsidP="00D143FF">
      <w:r>
        <w:t xml:space="preserve">                                                                                                                                                                                                                                                                                                                                                                                                                                                                                                                                                                                                                                                                                                                                                                                                                                                                                              The duration from the instant of a valid service order being received by an internet access provider to the instant a working service is made available for use. this should exclude cancelled orders. 5.2.1.1 explanation of parameter definition a valid order may be made verbally, or in writing or in any other acceptable form. where a service provider and customer agree that an order for multiple connections or service instances will be completed in stages, each agreed delivery time counts as a separate customer order for measurement purposes. where a customer orders service to be provided at several sites the provision of service at each site counts as a separate customer order for measurement purposes. </w:t>
      </w:r>
    </w:p>
    <w:p w:rsidR="00D143FF" w:rsidRDefault="00D143FF" w:rsidP="00D143FF">
      <w:r>
        <w:t>SOURCE: Used in ES 202 057-01 V2.1.1, clause 5.2.1</w:t>
      </w:r>
    </w:p>
    <w:p w:rsidR="00D143FF" w:rsidRDefault="00D143FF" w:rsidP="00D143FF"/>
    <w:p w:rsidR="00D143FF" w:rsidRDefault="00D143FF" w:rsidP="00D143FF">
      <w:r>
        <w:t xml:space="preserve">                                                                                                                                                                                                                                                                                                                                                                                                                                                                                                                                                                                                                                                                                                                                                                                                                                                                                              The duration from the instant when the address information required for setting up a call is received by the network (e.g. recognized on the calling user's access line) to the instant the human operator or an equivalent voice-activated response system answers the calling user to provide the number information requested. 5.7.1.1 explanation of parameter definition the period in this definition includes waiting times because attendants are busy, and times for going through voice response systems to reach the point where the enquiry can be handled. however it excludes the handling of the enquiry itself, e.g. conversation with the attendant and the response of any database used by the attendant. the reasons are that the variety of enquiries is too wide and that it is too difficult/costly in practice to measure when the answer is given. </w:t>
      </w:r>
    </w:p>
    <w:p w:rsidR="00D143FF" w:rsidRDefault="00D143FF" w:rsidP="00D143FF">
      <w:r>
        <w:t>SOURCE: Used in ES 202 057-01 V2.1.1, clause 5.7.1</w:t>
      </w:r>
    </w:p>
    <w:p w:rsidR="00D143FF" w:rsidRDefault="00D143FF" w:rsidP="00D143FF"/>
    <w:p w:rsidR="00D143FF" w:rsidRDefault="00D143FF" w:rsidP="00D143FF">
      <w:r>
        <w:t xml:space="preserve">                                                                                                                                                                                                                                                                                                                                                                                                                                                                                                                                                                                                                                                                                                                                                                                                                                                                                              The e.i.r.p. is defined as the peak power of the transmitter and shall be calculated according to the procedure given in the clause 7.2.2. the equivalent isotropically radiated power is then calculated from the declared antenna gain. see clause 5 for the test conditions. </w:t>
      </w:r>
    </w:p>
    <w:p w:rsidR="00D143FF" w:rsidRDefault="00D143FF" w:rsidP="00D143FF">
      <w:r>
        <w:t>SOURCE: Used in ES 200 674-01 V2.2.1, clause 7.2.1 SOURCE: Used in ES 200 674-01 V2.3.1, clause 7.2.1 SOURCE: Used in ES 200 674-01 V2.4.1, clause 7.2.1</w:t>
      </w:r>
    </w:p>
    <w:p w:rsidR="00D143FF" w:rsidRDefault="00D143FF" w:rsidP="00D143FF"/>
    <w:p w:rsidR="00D143FF" w:rsidRDefault="00D143FF" w:rsidP="00D143FF">
      <w:r>
        <w:t xml:space="preserve">                                                                                                                                                                                                                                                                                                                                                                                                                                                                                                                                                                                                                                                                                                                                                                                                                                                                                              eg 202 057-4 [1] to the specific case of ftp download application. from eg 202 057-4 [1]: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download tests unsuccessful ftp download ratio = ??????????????????? number of tests generated assessment method this metric is determined by using a file transfer between the user access point and a server placed outside the isp domain. the files used for performing this test should have a size linked with the download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202 057-4 [1] itu-t recommendation g.1010 (...\...) [the expected end of this definition was beyond the limit of 200 words] </w:t>
      </w:r>
    </w:p>
    <w:p w:rsidR="00D143FF" w:rsidRDefault="00D143FF" w:rsidP="00D143FF">
      <w:r>
        <w:t>SOURCE: Used in ES 202 765-04 V1.1.1, clause 5.3</w:t>
      </w:r>
    </w:p>
    <w:p w:rsidR="00D143FF" w:rsidRDefault="00D143FF" w:rsidP="00D143FF"/>
    <w:p w:rsidR="00D143FF" w:rsidRDefault="00D143FF" w:rsidP="00D143FF">
      <w:r>
        <w:t xml:space="preserve">                                                                                                                                                                                                                                                                                                                                                                                                                                                                                                                                                                                                                                                                                                                                                                                                                                                                                                  eg 202 057-4 [1] to the specific case of ftp upload application. from eg 202 057-4 [1]: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upload tests unsuccessful ftp upload ratio = ??????????????????? number of tests generated assessment method as for unsuccessful ftp download ratio, this metric is determined by using a file transfer between the user access point and a server placed outside the isp domain. the files used for performing this test should have a size linked with the upload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 [the expected end of this definition was beyond the limit of 200 words] </w:t>
      </w:r>
    </w:p>
    <w:p w:rsidR="00D143FF" w:rsidRDefault="00D143FF" w:rsidP="00D143FF">
      <w:r>
        <w:t>SOURCE: Used in ES 202 765-04 V1.1.1, clause 5.3</w:t>
      </w:r>
    </w:p>
    <w:p w:rsidR="00D143FF" w:rsidRDefault="00D143FF" w:rsidP="00D143FF"/>
    <w:p w:rsidR="00D143FF" w:rsidRDefault="00D143FF" w:rsidP="00D143FF">
      <w:r>
        <w:t xml:space="preserve">                                                                                                                                                                                                                                                                                                                                                                                                                                                                                                                                                                                                                                                                                                                                                                                                                                                                                                  eg 202 057-4 [1] to the specific case of web browsing application. from eg 202 057-4 [1]: "the unsuccessful data transmission ratio is defined as the ratio of unsuccessful data transmissions to the total number of data transmission attempts in a specified time period. a data transmission is successful if a test file is transmitted completely and with no errors." a web browsing session is considered unsuccessful if it takes longer than 10 s, indicated as the limit for the loss of users' attention in the itu-t recommendation g.1030 [2]. number of unsuccessful http tests unsuccessful http ratio = ??????????????????? number of tests generated assessment method in practical way, this metric could be determined by downloading web pages from different servers placed outside the isp domain. the webpage defined in tr 102 505 [i.2] should be in the panel of web pages used for this test. a counter is started when the download request of the webpage is sent to the server. this counter is stopped when the page is fully loaded. the test is considered unsuccessful if the downloading time is upper than 10 seconds. note: care should be taken when using web pages where contents vary. in this (...\...) [the expected end of this definition was beyond the limit of 200 words] </w:t>
      </w:r>
    </w:p>
    <w:p w:rsidR="00D143FF" w:rsidRDefault="00D143FF" w:rsidP="00D143FF">
      <w:r>
        <w:t>SOURCE: Used in ES 202 765-04 V1.1.1, clause 5.3</w:t>
      </w:r>
    </w:p>
    <w:p w:rsidR="00D143FF" w:rsidRDefault="00D143FF" w:rsidP="00D143FF"/>
    <w:p w:rsidR="00D143FF" w:rsidRDefault="00D143FF" w:rsidP="00D143FF">
      <w:r>
        <w:t xml:space="preserve">                                                                                                                                                                                                                                                                                                                                                                                                                                                                                                                                                                                                                                                                                                                                                                                                                                                                                                  eg 202 057-4 [1], for the ping delay. the delay is half the time, in milliseconds, that is needed for an icmp echo request/reply (ping) to a valid ip address. the following statistics should be provided: the mean values of the delay in milliseconds and the standard deviation of this delay when ping delay measurements are performed successively. the one-way delay is assessed by measuring half the time for a echo reply message according to rfc 792 [4]. ping delay = average ( time (echo reply message)) one_way_delay = average ( 1/2 time (echo reply message) ) assessment method unit millisecond standardization reference eg 202 057-4 [1] rfc 792 [4] significant mandatory comment one ping request (tcp or udp) is considered unanswered if the ping reply message is not received within 5 s after the ping request is sent. 2 thresholds are defined based on tests made with intensive gamers: * ping delay lower than 40 ms: no trouble perceived in gaming actions, * ping delay upper than 80 ms: gaming not possible because delay too high. when ping delay is between 40 ms and 80 ms, gaming is possible but the actions of game become inaccurate and anticipation is (...\...) [the expected end of this definition was beyond the limit of 200 words] </w:t>
      </w:r>
    </w:p>
    <w:p w:rsidR="00D143FF" w:rsidRDefault="00D143FF" w:rsidP="00D143FF">
      <w:r>
        <w:t>SOURCE: Used in ES 202 765-04 V1.1.1, clause 5.5</w:t>
      </w:r>
    </w:p>
    <w:p w:rsidR="00D143FF" w:rsidRDefault="00D143FF" w:rsidP="00D143FF"/>
    <w:p w:rsidR="00D143FF" w:rsidRDefault="00D143FF" w:rsidP="00D143FF">
      <w:r>
        <w:t xml:space="preserve">                                                                                                                                                                                                                                                                                                                                                                                                                                                                                                                                                                                                                                                                                                                                                                                                                                                                                                  eg 202 057-4 [1]. from eg 202 057-4 [1]: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 a) the highest 95 % of the data transmission rate in kbit/s achieved; * b) the lowest 5 % of the data transmission rate in kbit/s achieved; * c) the mean value and standard deviation of the data transmission rate in kibt/s". failed attempts have to be excluded by the statistics above. assessment method as for unsuccessful ftp upload ratio, this metric is determined by using a file transfer between the user access point and a server placed outside the isp domain. the files used for this test should have a size appropriate to the upload access bit rate. file sizes should be calculated or determined to have file transfer durations of 10 seconds. a counter is started when the file upload request is sent to the server and is stopped when the file upload is completed. the result should be presented together with the size of (...\...) [the expected end of this definition was beyond the limit of 200 words] </w:t>
      </w:r>
    </w:p>
    <w:p w:rsidR="00D143FF" w:rsidRDefault="00D143FF" w:rsidP="00D143FF">
      <w:r>
        <w:t>SOURCE: Used in ES 202 765-04 V1.1.1, clause 5.2</w:t>
      </w:r>
    </w:p>
    <w:p w:rsidR="00D143FF" w:rsidRDefault="00D143FF" w:rsidP="00D143FF"/>
    <w:p w:rsidR="00D143FF" w:rsidRDefault="00D143FF" w:rsidP="00D143FF">
      <w:r>
        <w:t xml:space="preserve">                                                                                                                                                                                                                                                                                                                                                                                                                                                                                                                                                                                                                                                                                                                                                                                                                                                                                                  eg 202 057-4 [1]. from eg 202 057-4 [1]: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a) the highest 95 % of the data transmission rate in kbit/s achieved; b) the lowest 5 % of the data transmission rate in kbit/s achieved; c) the mean value and standard deviation of the data transmission rate in kibt/s". failed attempts have to be excluded by the statistics above. assessment method as for unsuccessful ftp download ratio, this metric is determined by using a file transfer between the user access point and a server placed outside the isp domain. the files used for this test should have a size appropriate to the download access bit rate. file sizes should be calculated or determined in order to have file transfer durations of 10 seconds. a counter is started when the file download request is sent to the server and is stopped when the file download is completed. the result should be presented together with the size of the (...\...) [the expected end of this definition was beyond the limit of 200 words] </w:t>
      </w:r>
    </w:p>
    <w:p w:rsidR="00D143FF" w:rsidRDefault="00D143FF" w:rsidP="00D143FF">
      <w:r>
        <w:t>SOURCE: Used in ES 202 765-04 V1.1.1, clause 5.2</w:t>
      </w:r>
    </w:p>
    <w:p w:rsidR="00D143FF" w:rsidRDefault="00D143FF" w:rsidP="00D143FF"/>
    <w:p w:rsidR="00D143FF" w:rsidRDefault="00D143FF" w:rsidP="00D143FF">
      <w:r>
        <w:t xml:space="preserve">                                                                                                                                                                                                                                                                                                                                                                                                                                                                                                                                                                                                                                                                                                                                                                                                                                                                                                  eg 202 057-4 [1]. from the etsi guide: "the login time is the period starting when the data connection between the test-pc and the test server has been established and finishing when the login process is successfully completed." assessment method this metric is elaborated on the basis of internet access tests generated by intrusive robots. a test is considered as successful if the following events are fulfilled: 1) user identification and authorization; 2) a public ip address is attributed to the cpe; 3) successful answer to a dns request for the isp homepage; 4) successful ping to the isp homepage. steps 1 to 4 must be completed within 10 seconds. the value of this metric is the value in milliseconds within which the phases 1 to 4 for an internet access tests are successfully accomplished. unsuccessful tests are excluded in this indicator. unit millisecond standardization reference eg 202 057-4 [1] significant mandatory comment for this indicator, the first attempt shall be separated from the following ones and this shall be taken into account in the results presentation. 6.9 web page download speed definition this indicator evaluates the average download performance when the customer is surfing on the internet. this metric (...\...) [the expected end of this definition was beyond the limit of 200 words] </w:t>
      </w:r>
    </w:p>
    <w:p w:rsidR="00D143FF" w:rsidRDefault="00D143FF" w:rsidP="00D143FF">
      <w:r>
        <w:t>SOURCE: Used in ES 202 765-04 V1.1.1, clause 5.1</w:t>
      </w:r>
    </w:p>
    <w:p w:rsidR="00D143FF" w:rsidRDefault="00D143FF" w:rsidP="00D143FF"/>
    <w:p w:rsidR="00D143FF" w:rsidRDefault="00D143FF" w:rsidP="00D143FF">
      <w:r>
        <w:t xml:space="preserve">                                                                                                                                                                                                                                                                                                                                                                                                                                                                                                                                                                                                                                                                                                                                                                                                                                                                                                  eg 202 057-4 [i.5] to the specific case of ftp download application. from eg 202 057-4 [i.5]: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download tests unsuccessful ftp download ratio = ??????????????????? number of tests generated assessment method this metric is determined by using a file transfer between the user access point and a server placed outside the isp domain. the files used for performing this test should have a size linked with the download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202 057-4 [i.5] recommendation itu-t g.1010 (...\...) [the expected end of this definition was beyond the limit of 200 words] </w:t>
      </w:r>
    </w:p>
    <w:p w:rsidR="00D143FF" w:rsidRDefault="00D143FF" w:rsidP="00D143FF">
      <w:r>
        <w:t>SOURCE: Used in ES 202 765-04 V1.2.1, clause 5.3</w:t>
      </w:r>
    </w:p>
    <w:p w:rsidR="00D143FF" w:rsidRDefault="00D143FF" w:rsidP="00D143FF"/>
    <w:p w:rsidR="00D143FF" w:rsidRDefault="00D143FF" w:rsidP="00D143FF">
      <w:r>
        <w:t xml:space="preserve">                                                                                                                                                                                                                                                                                                                                                                                                                                                                                                                                                                                                                                                                                                                                                                                                                                                                                                  eg 202 057-4 [i.5] to the specific case of ftp upload application. from eg 202 057-4 [i.5]: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upload tests unsuccessful ftp upload ratio = ??????????????????? number of tests generated assessment method as for unsuccessful ftp download ratio, this metric is determined by using a file transfer between the user access point and a server placed outside the isp domain. the files used for performing this test should have a size linked with the upload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 [the expected end of this definition was beyond the limit of 200 words] </w:t>
      </w:r>
    </w:p>
    <w:p w:rsidR="00D143FF" w:rsidRDefault="00D143FF" w:rsidP="00D143FF">
      <w:r>
        <w:t>SOURCE: Used in ES 202 765-04 V1.2.1, clause 5.3</w:t>
      </w:r>
    </w:p>
    <w:p w:rsidR="00D143FF" w:rsidRDefault="00D143FF" w:rsidP="00D143FF"/>
    <w:p w:rsidR="00D143FF" w:rsidRDefault="00D143FF" w:rsidP="00D143FF">
      <w:r>
        <w:t xml:space="preserve">                                                                                                                                                                                                                                                                                                                                                                                                                                                                                                                                                                                                                                                                                                                                                                                                                                                                                                  eg 202 057-4 [i.5] to the specific case of web browsing application. from eg 202 057-4 [i.5]: "the unsuccessful data transmission ratio is defined as the ratio of unsuccessful data transmissions to the total number of data transmission attempts in a specified time period. a data transmission is successful if a test file is transmitted completely and with no errors." a web browsing session is considered unsuccessful if it takes longer than 10 s, indicated as the limit for the loss of users' attention in the recommendation itu-t g.1030 [2]. number of unsuccessful http tests unsuccessful http ratio = ??????????????????? number of tests generated assessment method in practical way, this metric could be determined by downloading web pages from different servers placed outside the isp domain. the webpage defined in tr 102 505 [i.2] should be in the panel of web pages used for this test. a counter is started when the download request of the webpage is sent to the server. this counter is stopped when the page is fully loaded. the test is considered unsuccessful if the downloading time is upper than 10 seconds. note: care should be taken when using web pages where contents vary. in this (...\...) [the expected end of this definition was beyond the limit of 200 words] </w:t>
      </w:r>
    </w:p>
    <w:p w:rsidR="00D143FF" w:rsidRDefault="00D143FF" w:rsidP="00D143FF">
      <w:r>
        <w:t>SOURCE: Used in ES 202 765-04 V1.2.1, clause 5.3</w:t>
      </w:r>
    </w:p>
    <w:p w:rsidR="00D143FF" w:rsidRDefault="00D143FF" w:rsidP="00D143FF"/>
    <w:p w:rsidR="00D143FF" w:rsidRDefault="00D143FF" w:rsidP="00D143FF">
      <w:r>
        <w:t xml:space="preserve">                                                                                                                                                                                                                                                                                                                                                                                                                                                                                                                                                                                                                                                                                                                                                                                                                                                                                                  eg 202 057-4 [i.5], for the ping delay. the delay is half the time, in milliseconds, that is needed for an icmp echo request/reply (ping) to a valid ip address. the following statistics should be provided: the mean values of the delay in milliseconds and the standard deviation of this delay when ping delay measurements are performed successively. the one-way delay is assessed by measuring half the time for a echo reply message according to rfc 792 [4]. ping delay = average ( time (echo reply message)) one_way_delay = average ( 1/2 time (echo reply message) ) assessment method unit millisecond standardization reference eg 202 057-4 [i.5] rfc 792 [4] significant mandatory comment one ping request (tcp or udp) is considered unanswered if the ping reply message is not received within 5 s after the ping request is sent. 2 thresholds are defined based on tests made with intensive gamers: * ping delay lower than 40 ms: no trouble perceived in gaming actions, * ping delay upper than 80 ms: gaming not possible because delay too high. when ping delay is between 40 ms and 80 ms, gaming is possible but the actions of game become inaccurate and anticipation is (...\...) [the expected end of this definition was beyond the limit of 200 words] </w:t>
      </w:r>
    </w:p>
    <w:p w:rsidR="00D143FF" w:rsidRDefault="00D143FF" w:rsidP="00D143FF">
      <w:r>
        <w:t>SOURCE: Used in ES 202 765-04 V1.2.1, clause 5.5</w:t>
      </w:r>
    </w:p>
    <w:p w:rsidR="00D143FF" w:rsidRDefault="00D143FF" w:rsidP="00D143FF"/>
    <w:p w:rsidR="00D143FF" w:rsidRDefault="00D143FF" w:rsidP="00D143FF">
      <w:r>
        <w:t xml:space="preserve">                                                                                                                                                                                                                                                                                                                                                                                                                                                                                                                                                                                                                                                                                                                                                                                                                                                                                                  eg 202 057-4 [i.5]. from eg 202 057-4 [i.5]: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a) the highest 95 % of the data transmission rate in kbit/s achieved; b) the lowest 5 % of the data transmission rate in kbit/s achieved; c) the mean value and standard deviation of the data transmission rate in kbit/s". failed attempts have to be excluded by the statistics above. assessment method as for unsuccessful ftp upload ratio, this metric is determined by using a file transfer between the user access point and a server placed outside the isp domain. the files used for this test should have a size appropriate to the upload access bit rate. file sizes should be calculated or determined to have file transfer durations of 10 seconds. a counter is started when the file upload request is sent to the server and is stopped when the file upload is completed. the result should be presented together with the size of the uploaded file. (...\...) [the expected end of this definition was beyond the limit of 200 words] </w:t>
      </w:r>
    </w:p>
    <w:p w:rsidR="00D143FF" w:rsidRDefault="00D143FF" w:rsidP="00D143FF">
      <w:r>
        <w:t>SOURCE: Used in ES 202 765-04 V1.2.1, clause 5.2</w:t>
      </w:r>
    </w:p>
    <w:p w:rsidR="00D143FF" w:rsidRDefault="00D143FF" w:rsidP="00D143FF"/>
    <w:p w:rsidR="00D143FF" w:rsidRDefault="00D143FF" w:rsidP="00D143FF">
      <w:r>
        <w:t xml:space="preserve">                                                                                                                                                                                                                                                                                                                                                                                                                                                                                                                                                                                                                                                                                                                                                                                                                                                                                                  eg 202 057-4 [i.5]. from eg 202 057-4 [i.5]: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a) the highest 95 % of the data transmission rate in kbit/s achieved; b) the lowest 5 % of the data transmission rate in kbit/s achieved; c) the mean value and standard deviation of the data transmission rate in kibt/s". failed attempts have to be excluded by the statistics above. assessment method as for unsuccessful ftp download ratio, this metric is determined by using a file transfer between the user access point and a server placed outside the isp domain. the files used for this test should have a size appropriate to the download access bit rate. file sizes should be calculated or determined in order to have file transfer durations of 10 seconds. a counter is started when the file download request is sent to the server and is stopped when the file download is completed. the result should be presented together with the size of the (...\...) [the expected end of this definition was beyond the limit of 200 words] </w:t>
      </w:r>
    </w:p>
    <w:p w:rsidR="00D143FF" w:rsidRDefault="00D143FF" w:rsidP="00D143FF">
      <w:r>
        <w:t>SOURCE: Used in ES 202 765-04 V1.2.1, clause 5.2</w:t>
      </w:r>
    </w:p>
    <w:p w:rsidR="00D143FF" w:rsidRDefault="00D143FF" w:rsidP="00D143FF"/>
    <w:p w:rsidR="00D143FF" w:rsidRDefault="00D143FF" w:rsidP="00D143FF">
      <w:r>
        <w:t xml:space="preserve">                                                                                                                                                                                                                                                                                                                                                                                                                                                                                                                                                                                                                                                                                                                                                                                                                                                                                                  eg 202 057-4 [i.5]. from the etsi guide: "the login time is the period starting when the data connection between the test-pc and the test server has been established and finishing when the login process is successfully completed." assessment method this metric is elaborated on the basis of internet access tests generated by intrusive robots. a test is considered as successful if the following events are fulfilled: 1) user identification and authorization; 2) a public ip address is attributed to the cpe; 3) successful answer to a dns request for the isp homepage; 4) successful ping to the isp homepage. steps 1 to 4 shall be completed within 10 seconds. the value of this metric is the value in milliseconds within which the phases 1 to 4 for an internet access tests are successfully accomplished. unsuccessful tests are excluded in this indicator. unit millisecond standardization reference eg 202 057-4 [i.5] significant mandatory comment for this indicator, the first attempt shall be separated from the following ones and this shall be taken into account in the results presentation. 6.9 web page download speed definition this indicator evaluates the average download performance when the customer is surfing on the internet. this metric (...\...) [the expected end of this definition was beyond the limit of 200 words] </w:t>
      </w:r>
    </w:p>
    <w:p w:rsidR="00D143FF" w:rsidRDefault="00D143FF" w:rsidP="00D143FF">
      <w:r>
        <w:t>SOURCE: Used in ES 202 765-04 V1.2.1, clause 5.1</w:t>
      </w:r>
    </w:p>
    <w:p w:rsidR="00D143FF" w:rsidRDefault="00D143FF" w:rsidP="00D143FF"/>
    <w:p w:rsidR="00D143FF" w:rsidRDefault="00D143FF" w:rsidP="00D143FF">
      <w:r>
        <w:t xml:space="preserve">                                                                                                                                                                                                                                                                                                                                                                                                                                                                                                                                                                                                                                                                                                                                                                                                                                                                                                  The eirp is defined as the peak power of the transmitter and shall be calculated according to the procedure given in the following clause. the equivalent isotropically radiated power is then calculated from the declared antenna gain. see clause 5 for the test conditions. </w:t>
      </w:r>
    </w:p>
    <w:p w:rsidR="00D143FF" w:rsidRDefault="00D143FF" w:rsidP="00D143FF">
      <w:r>
        <w:t>SOURCE: Used in ES 200 674-01 V2.1.1, clause 7.2.1</w:t>
      </w:r>
    </w:p>
    <w:p w:rsidR="00D143FF" w:rsidRDefault="00D143FF" w:rsidP="00D143FF"/>
    <w:p w:rsidR="00D143FF" w:rsidRDefault="00D143FF" w:rsidP="00D143FF">
      <w:r>
        <w:t xml:space="preserve">                                                                                                                                                                                                                                                                                                                                                                                                                                                                                                                                                                                                                                                                                                                                                                                                                                                                                              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D143FF" w:rsidRDefault="00D143FF" w:rsidP="00D143FF">
      <w:r>
        <w:t>SOURCE: Used in ES 200 674-01 V1.1.1, clause 7.1.1 SOURCE: Used in ES 200 674-02 V1.1.1, clause 7.1.1</w:t>
      </w:r>
    </w:p>
    <w:p w:rsidR="00D143FF" w:rsidRDefault="00D143FF" w:rsidP="00D143FF"/>
    <w:p w:rsidR="00D143FF" w:rsidRDefault="00D143FF" w:rsidP="00D143FF">
      <w:r>
        <w:t xml:space="preserve">                                                                                                                                                                                                                                                                                                                                                                                                                                                                                                                                                                                                                                                                                                                                                                                                                                                                                              elements xml schema allows elements to be defined as optional, meaning that the element may or may not be present within an xml document. elements may be declared as optional by use of the minoccurs attribute with a value of zero. &lt;xsd:element name="example" type="xsd:int" minoccurs="0" maxoccurs="1"/&gt; </w:t>
      </w:r>
    </w:p>
    <w:p w:rsidR="00D143FF" w:rsidRDefault="00D143FF" w:rsidP="00D143FF">
      <w:r>
        <w:t>SOURCE: Used in ES 202 391-01 V1.1.1, clause 12.4.1.1</w:t>
      </w:r>
    </w:p>
    <w:p w:rsidR="00D143FF" w:rsidRDefault="00D143FF" w:rsidP="00D143FF"/>
    <w:p w:rsidR="00D143FF" w:rsidRDefault="00D143FF" w:rsidP="00D143FF">
      <w:r>
        <w:t xml:space="preserve">                                                                                                                                                                                                                                                                                                                                                                                                                                                                                                                                                                                                                                                                                                                                                                                                                                                                                                  elements xml schema allows elements to be defined as optional, meaning that the element may or may not be present within an xml document. elements may be declared as optional by use of the minoccurs attribute with a value of zero. &lt;xsd:element name="example" type="xsd:int" minoccurs="0" maxoccurs="1"/&gt; </w:t>
      </w:r>
    </w:p>
    <w:p w:rsidR="00D143FF" w:rsidRDefault="00D143FF" w:rsidP="00D143FF">
      <w:r>
        <w:t>SOURCE: Used in ES 202 391-01 V1.2.1, clause 12.4.1.1 SOURCE: Used in ES 202 391-01 V1.3.1, clause 12.4.1.1 SOURCE: Used in ES 202 504-01 V1.1.1, clause 12.4.1.1</w:t>
      </w:r>
    </w:p>
    <w:p w:rsidR="00D143FF" w:rsidRDefault="00D143FF" w:rsidP="00D143FF"/>
    <w:p w:rsidR="00D143FF" w:rsidRDefault="00D143FF" w:rsidP="00D143FF">
      <w:r>
        <w:t xml:space="preserve">                                                                                                                                                                                                                                                                                                                                                                                                                                                                                                                                                                                                                                                                                                                                                                                                                                                                                                  The encoding proforma is mapped to a series of statements in the with statement associated with the ttcn-3 core module. all table elements are mapped to display statements. in addition one encoding statement is added to the with statement for the encoding rule whose default value evaluates to true. module mymodule() { } with { display " encodingproforma "; encode "encodingruleidentifier" } example: encoding definitions encoding rule name reference default comments ber per der iso/iec 8825-1: 1993 iso/iec 8825-1: 1993 iso/iec 8825-1: 1993 true basic encoding rules packed encoding rules distinguished encoding rules detailed comments: maps to: module mymodule() { } with { display "encoding { reference := { ber := "iso/iec 8825-1: 1993", per := "iso/iec 8825-1: 1993", der := "iso/iec 8825-1: 1993"}; default := { ber := true}; comments := { ber := "basic encoding rules", per := "packed encoding rules", der := "distinguished encoding rules"}"; encode "ber" } 7.5 simple types simple types group : [groupreference] name definition encoding comments . subtypeidentifier . . type [subtypespec] . . [freetext] . . [freetext] . detailed comments: [freetext] figure 6: simple types proforma 7.5.1 mapping the simple types proforma is mapped to a ttcn-3 group containing a series of (...\...) [the expected end of this definition was beyond the limit of 200 words] </w:t>
      </w:r>
    </w:p>
    <w:p w:rsidR="00D143FF" w:rsidRDefault="00D143FF" w:rsidP="00D143FF">
      <w:r>
        <w:t>SOURCE: Used in ES 201 873-02 V1.1.1, clause 7.4.1</w:t>
      </w:r>
    </w:p>
    <w:p w:rsidR="00D143FF" w:rsidRDefault="00D143FF" w:rsidP="00D143FF"/>
    <w:p w:rsidR="00D143FF" w:rsidRDefault="00D143FF" w:rsidP="00D143FF">
      <w:r>
        <w:t xml:space="preserve">                                                                                                                                                                                                                                                                                                                                                                                                                                                                                                                                                                                                                                                                                                                                                                                                                                                                                              The encoding proforma is mapped to a series of statements in the with statement associated with the ttcn-3 core module. all table elements are mapped to display statements. in addition one encoding statement is added to the with statement for the encoding rule whose default value evaluates to true. module mymodule() { } with { display " encodingproforma "; encode "encodingruleidentifier" } example: encoding definitions encoding rule name reference default comments ber per der iso/iec 8825-1: 1993 iso/iec 8825-1: 1993 iso/iec 8825-1: 1993 true basic encoding rules packed encoding rules distinguished encoding rules detailed comments: maps to: module mymodule() { } with { display "encoding { reference := { ber := "iso/iec 8825-1: 1993", per := "iso/iec 8825-1: 1993", der := "iso/iec 8825-1: 1993"}; default := { ber := true}; comments := { ber := "basic encoding rules", per := "packed encoding rules", der := "distinguished encoding rules"}"; encode "ber" } 7.5 simple types simple types group : [groupreference] name definition encoding comments . subtypeidentifier . . type [subtypespec] . . [freetext] . . [freetext] . detailed comments: [freetext] figure 6: simple types proforma 7.5.1 mapping the simple types proforma is mapped to a ttcn-3 group containing a series of (...\...) [the expected end of this definition was beyond the limit of 200 words] </w:t>
      </w:r>
    </w:p>
    <w:p w:rsidR="00D143FF" w:rsidRDefault="00D143FF" w:rsidP="00D143FF">
      <w:r>
        <w:t>SOURCE: Used in ES 201 873-02 V1.1.2, clause 7.4.1</w:t>
      </w:r>
    </w:p>
    <w:p w:rsidR="00D143FF" w:rsidRDefault="00D143FF" w:rsidP="00D143FF"/>
    <w:p w:rsidR="00D143FF" w:rsidRDefault="00D143FF" w:rsidP="00D143FF">
      <w:r>
        <w:t xml:space="preserve">                                                                                                                                                                                                                                                                                                                                                                                                                                                                                                                                                                                                                                                                                                                                                                                                                                                                                              extended in clause 5.1 of the present document. b) behaviour types of kind altstep may have a runs on clause, behaviour types of type function may have a runs on clause and a return clause, behaviour types of kind testcase shall have a runs on clause and a shall have system clause. c) runs on self shall not be used for test cases. examples example 1: function type with one parameter and a return value. type function myfunc1 ( in integer p1 ) return boolean; example 2: function type with one parameter, a runs on clause and a return value. type function myfunc2 ( in integer p1 ) runs on mycomptype return boolean; example 3: altstep type with a type parameter and a runs on clause. type altstep myaltstep1&lt;type t&gt; ( in t p1 ) runs on mycomptype; example 4: testcase type without parameter, with a runs on clause and a system clause. type testcase mytestcase1 ( ) runs on mycomptype system mysystype; 6.2.13.2 behaviour values the values of a behaviour type are the identifiers of altsteps, functions, and testcases with compatible parameters and runs on, system and return clauses. both predefined and user-defined, including external, functions can be used (...\...) [the expected end of this definition was beyond the limit of 200 words] </w:t>
      </w:r>
    </w:p>
    <w:p w:rsidR="00D143FF" w:rsidRDefault="00D143FF" w:rsidP="00D143FF">
      <w:r>
        <w:t>SOURCE: Used in ES 202 785 V1.1.1, clause 5.4</w:t>
      </w:r>
    </w:p>
    <w:p w:rsidR="00D143FF" w:rsidRDefault="00D143FF" w:rsidP="00D143FF"/>
    <w:p w:rsidR="00D143FF" w:rsidRDefault="00D143FF" w:rsidP="00D143FF">
      <w:r>
        <w:t xml:space="preserve">                                                                                                                                                                                                                                                                                                                                                                                                                                                                                                                                                                                                                                                                                                                                                                                                                                                                                                  extended in clause 5.1 of the present document. b) behaviour types of kind altstep may have a runs on clause, behaviour types of type function may have a runs on clause and a return clause, behaviour types of kind testcase shall have a runs on clause and a shall have system clause. c) runs on self shall not be used for test cases. examples example 1: function type with one parameter and a return value. type function myfunc1 ( in integer p1 ) return boolean; example 2: function type with one parameter, a runs on clause and a return value. type function myfunc2 ( in integer p1 ) runs on mycomptype return boolean; example 3: altstep type with a type parameter and a runs on clause. type altstep myaltstep1&lt;type t&gt; ( in t p1 ) runs on mycomptype; example 4: testcase type without parameter, with a runs on clause and a system clause. type testcase mytestcase1 ( ) runs on mycomptype system mysystype; 6.2.13.2 behaviour values the values of a behaviour type are the identifiers of altsteps, functions, and testcases with compatible parameters and runs on, system and return clauses. both predefined and user-defined, including external, functions can be used (...\...) [the expected end of this definition was beyond the limit of 200 words] </w:t>
      </w:r>
    </w:p>
    <w:p w:rsidR="00D143FF" w:rsidRDefault="00D143FF" w:rsidP="00D143FF">
      <w:r>
        <w:t>SOURCE: Used in ES 202 785 V1.2.1, clause 5.4 SOURCE: Used in ES 202 785 V1.3.1, clause 5.4</w:t>
      </w:r>
    </w:p>
    <w:p w:rsidR="00D143FF" w:rsidRDefault="00D143FF" w:rsidP="00D143FF"/>
    <w:p w:rsidR="00D143FF" w:rsidRDefault="00D143FF" w:rsidP="00D143FF">
      <w:r>
        <w:t xml:space="preserve">                                                                                                                                                                                                                                                                                                                                                                                                                                                                                                                                                                                                                                                                                                                                                                                                                                                                                                  The eye pattern defines the free decision of a digital signal pulse with respect to pulse width and amplitude. </w:t>
      </w:r>
    </w:p>
    <w:p w:rsidR="00D143FF" w:rsidRDefault="00D143FF" w:rsidP="00D143FF">
      <w:r>
        <w:t>SOURCE: Used in ES 200 674-01 V1.1.1, clause 7.5.1</w:t>
      </w:r>
    </w:p>
    <w:p w:rsidR="00D143FF" w:rsidRDefault="00D143FF" w:rsidP="00D143FF"/>
    <w:p w:rsidR="00D143FF" w:rsidRDefault="00D143FF" w:rsidP="00D143FF">
      <w:r>
        <w:t xml:space="preserve">                                                                                                                                                                                                                                                                                                                                                                                                                                                                                                                                                                                                                                                                                                                                                                                                                                                                                              The eye pattern defines the free decision of a digital signal pulse with respect to pulse width and amplitude. </w:t>
      </w:r>
    </w:p>
    <w:p w:rsidR="00D143FF" w:rsidRDefault="00D143FF" w:rsidP="00D143FF">
      <w:r>
        <w:t>SOURCE: Used in ES 200 674-01 V2.1.1, clause 7.6.1 SOURCE: Used in ES 200 674-01 V2.2.1, clause 7.6.1 SOURCE: Used in ES 200 674-01 V2.3.1, clause 7.6.1 SOURCE: Used in ES 200 674-01 V2.4.1, clause 7.6.1 SOURCE: Used in ES 200 674-02 V1.1.1, clause 7.5.1</w:t>
      </w:r>
    </w:p>
    <w:p w:rsidR="00D143FF" w:rsidRDefault="00D143FF" w:rsidP="00D143FF"/>
    <w:p w:rsidR="00D143FF" w:rsidRDefault="00D143FF" w:rsidP="00D143FF">
      <w:r>
        <w:t xml:space="preserve">                                                                                                                                                                                                                                                                                                                                                                                                                                                                                                                                                                                                                                                                                                                                                                                                                                                                                              failure rate definition this metric measures the ratio of failed vod command. failure must be split by main causes (bandwidth capacity, video not launched, video cut,...). assessment method unit standardization reference significant comment </w:t>
      </w:r>
    </w:p>
    <w:p w:rsidR="00D143FF" w:rsidRDefault="00D143FF" w:rsidP="00D143FF">
      <w:r>
        <w:t>SOURCE: Used in ES 202 765-04 V1.1.1, clause 9.3</w:t>
      </w:r>
    </w:p>
    <w:p w:rsidR="00D143FF" w:rsidRDefault="00D143FF" w:rsidP="00D143FF"/>
    <w:p w:rsidR="00D143FF" w:rsidRDefault="00D143FF" w:rsidP="00D143FF">
      <w:r>
        <w:t xml:space="preserve">                                                                                                                                                                                                                                                                                                                                                                                                                                                                                                                                                                                                                                                                                                                                                                                                                                                                                                  failure rate definition this metric measures the ratio of failed vod command. failure shall be split by main causes (bandwidth capacity, video not launched, video cut, etc.). assessment method unit standardization reference significant comment </w:t>
      </w:r>
    </w:p>
    <w:p w:rsidR="00D143FF" w:rsidRDefault="00D143FF" w:rsidP="00D143FF">
      <w:r>
        <w:t>SOURCE: Used in ES 202 765-04 V1.2.1, clause 9.3</w:t>
      </w:r>
    </w:p>
    <w:p w:rsidR="00D143FF" w:rsidRDefault="00D143FF" w:rsidP="00D143FF"/>
    <w:p w:rsidR="00D143FF" w:rsidRDefault="00D143FF" w:rsidP="00D143FF">
      <w:r>
        <w:t xml:space="preserve">                                                                                                                                                                                                                                                                                                                                                                                                                                                                                                                                                                                                                                                                                                                                                                                                                                                                                                  faults document the shared faults document contains fault definitions that are shared across multiple interfaces in an interface set, or across interface sets. the faults are defined within their own namespace within the wsdl definition namespace. the document name for the present document will use the suffix "_faults" and the extension "wsdl". the first part of the name of the document is based on its usage, with the following guidance: * if it is used by multiple interface sets, an independent name reflective of the faults defined will be chosen by the author. * if it used only by multiple interfaces within an interface set, then the base name will be used for the first part of the name. the present document is optional, since not all wsdl definitions will define faults that are shared with other wsdl definitions. </w:t>
      </w:r>
    </w:p>
    <w:p w:rsidR="00D143FF" w:rsidRDefault="00D143FF" w:rsidP="00D143FF">
      <w:r>
        <w:t>SOURCE: Used in ES 202 391-01 V1.2.1, clause 12.1.3.2 SOURCE: Used in ES 202 391-01 V1.3.1, clause 12.1.3.2 SOURCE: Used in ES 202 504-01 V1.1.1, clause 12.1.3.2</w:t>
      </w:r>
    </w:p>
    <w:p w:rsidR="00D143FF" w:rsidRDefault="00D143FF" w:rsidP="00D143FF"/>
    <w:p w:rsidR="00D143FF" w:rsidRDefault="00D143FF" w:rsidP="00D143FF">
      <w:r>
        <w:t xml:space="preserve">                                                                                                                                                                                                                                                                                                                                                                                                                                                                                                                                                                                                                                                                                                                                                                                                                                                                                                  faults document the shared faults document contains fault definitions that are shared across multiple interfaces in an interface set, or across interface sets. the faults are defined within their own namespace within the wsdl definition namespace. the document name for the present document will use the suffix '_faults' and the extension 'wsdl'. the first part of the name of the document is based on its usage, with the following guidance: * if it is used by multiple interface sets, an independent name reflective of the faults defined will be chosen by the author. * if it used only by multiple interfaces within an interface set, then the base name will be used for the first part of the name. the present document is optional, since not all wsdl definitions will define faults that are shared with other wsdl definitions. </w:t>
      </w:r>
    </w:p>
    <w:p w:rsidR="00D143FF" w:rsidRDefault="00D143FF" w:rsidP="00D143FF">
      <w:r>
        <w:t>SOURCE: Used in ES 202 391-01 V1.1.1, clause 12.1.3.2</w:t>
      </w:r>
    </w:p>
    <w:p w:rsidR="00D143FF" w:rsidRDefault="00D143FF" w:rsidP="00D143FF"/>
    <w:p w:rsidR="00D143FF" w:rsidRDefault="00D143FF" w:rsidP="00D143FF">
      <w:r>
        <w:t xml:space="preserve">                                                                                                                                                                                                                                                                                                                                                                                                                                                                                                                                                                                                                                                                                                                                                                                                                                                                                                  for the purposes of the present document, the following terms and definitions apply: definitions are grouped by layer. 3.1.1 layer 1 definitions assigned frequency band: frequency band within which the device is authorized to operate boresight: direction of maximum antenna gain channel: means of transmission of signals in one direction between two points, i.e. either downlink or uplink note: a dsrc channel is referred to by the downlink centre frequency, by the direction of communication and, in case of uplink communication, by the sub-carrier frequency used. d10a wake-up trigger for obu: signal which: a) indicates to the obu that it is within a communication zone, i.e. that it may now communicate with an rsu; and b) can be used to switch the obu main circuitry from sleep mode to the active mode. d10b maximum start time: maximum time between the beginning of reception of the beginning of the wake-up pattern as defined by d10a of the wake-up trigger and the time when the obu has switched to the active mode d10c wake-up sensitivity: level of incident power referred to a lossless isotropic antenna in front of the obu note: this is the level above which an obu will be able (...\...) [the expected end of this definition was beyond the limit of 200 words] </w:t>
      </w:r>
    </w:p>
    <w:p w:rsidR="00D143FF" w:rsidRDefault="00D143FF" w:rsidP="00D143FF">
      <w:r>
        <w:t>SOURCE: Used in ES 200 674-01 V2.3.1, clause 3.1 SOURCE: Used in ES 200 674-01 V2.4.1, clause 3.1</w:t>
      </w:r>
    </w:p>
    <w:p w:rsidR="00D143FF" w:rsidRDefault="00D143FF" w:rsidP="00D143FF"/>
    <w:p w:rsidR="00D143FF" w:rsidRDefault="00D143FF" w:rsidP="00D143FF">
      <w:r>
        <w:t xml:space="preserve">                                                                                                                                                                                                                                                                                                                                                                                                                                                                                                                                                                                                                                                                                                                                                                                                                                                                                                  for the purposes of the present document, the terms and definitions as per the following clauses apply. definitions are grouped by layer. 3.1.1 layer 1 definitions assigned frequency band: frequency band within which the device is authorized to operate boresight: direction of maximum antenna gain channel: means of transmission of signals in one direction between two points, i.e. either downlink or uplink note: a dsrc channel is referred to by the downlink centre frequency, by the direction of communication and, in case of uplink communication, by the sub-carrier frequency used. d10a wake-up trigger for obu: signal which: a) indicates to the obu that it is within a communication zone, i.e. that it may now communicate with an rsu; and b) can be used to switch the obu main circuitry from sleep mode to the active mode. d10b maximum start time: maximum time between the beginning of reception of the beginning of the wake-up pattern as defined by d10a of the wake-up trigger and the time when the obu has switched to the active mode d10c wake-up sensitivity: level of incident power referred to a lossless isotropic antenna in front of the obu note: this is the level above which an (...\...) [the expected end of this definition was beyond the limit of 200 words] </w:t>
      </w:r>
    </w:p>
    <w:p w:rsidR="00D143FF" w:rsidRDefault="00D143FF" w:rsidP="00D143FF">
      <w:r>
        <w:t>SOURCE: Used in ES 200 674-01 V2.2.1, clause 3.1</w:t>
      </w:r>
    </w:p>
    <w:p w:rsidR="00D143FF" w:rsidRDefault="00D143FF" w:rsidP="00D143FF"/>
    <w:p w:rsidR="00D143FF" w:rsidRDefault="00D143FF" w:rsidP="00D143FF">
      <w:r>
        <w:t xml:space="preserve">                                                                                                                                                                                                                                                                                                                                                                                                                                                                                                                                                                                                                                                                                                                                                                                                                                                                                                  for voice calls, the time elapsed between the end of dialling and reaching a human operator. for other types of enquiries the time elapsed between the answer from the user and the answer from sp: t3 is taken into account instead of t2. 5.8.1.1 explanation of parameter definition the duration from the instant when the address information required for setting up a call is received by the network (e.g. recognized on the calling user's access line) to the instant the human operator answers the calling user to handle the enquiry. note 1: the definition excludes the enquiries attended by interactive voice response (ivr) systems, because no waiting times are produced in that case. nevertheless, it includes the enquiries transferred from an ivr system to a human operator to complete them, but excluding times for going through ivr systems to reach the point where the enquiry can be handled by the human operator. note 2: the period in this definition includes waiting times because attendants are busy. however it excludes the handling of the enquiry itself, e.g. conversation with the attendant and the response of any database used by the attendant. the reasons are that the variety of enquiries is too (...\...) [the expected end of this definition was beyond the limit of 200 words] </w:t>
      </w:r>
    </w:p>
    <w:p w:rsidR="00D143FF" w:rsidRDefault="00D143FF" w:rsidP="00D143FF">
      <w:r>
        <w:t>SOURCE: Used in ES 202 057-01 V2.1.1, clause 5.8.1</w:t>
      </w:r>
    </w:p>
    <w:p w:rsidR="00D143FF" w:rsidRDefault="00D143FF" w:rsidP="00D143FF"/>
    <w:p w:rsidR="00D143FF" w:rsidRDefault="00D143FF" w:rsidP="00D143FF">
      <w:r>
        <w:t xml:space="preserve">                                                                                                                                                                                                                                                                                                                                                                                                                                                                                                                                                                                                                                                                                                                                                                                                                                                                                                  framework data definitions 11.1.1 tpclientappid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11.1.2 tpclientappidlist this data type defines a numbered set of data elements of type tpclientappid. 11.1.3 tpdomainid defines the tagged choice of data elements that specify either the framework or the type of entity attempting to access the framework. tag element type tpdomainidtype tag element value choice element type choice element name p_fw tpfwid fwid p_client_application tpclientappid clientappid p_ent_op tpentopid entopid p_service_instance tpserviceid serviceid p_service_supplier tpservicesupplierid servicesupplierid 11.1.4 tpdomainidtype defines either the framework or the type of entity attempting to access the framework. name value description p_fw 0 the framework p_client_application 1 a client application p_ent_op 2 an enterprise operator p_service_instance 3 a service instance p_service_supplier 4 a service supplier 11.1.5 tpentopid this data type is identical to (...\...) [the expected end of this definition was beyond the limit of 200 words] </w:t>
      </w:r>
    </w:p>
    <w:p w:rsidR="00D143FF" w:rsidRDefault="00D143FF" w:rsidP="00D143FF">
      <w:r>
        <w:t>SOURCE: Used in ES 201 915-03 V1.1.1, clause 11.1</w:t>
      </w:r>
    </w:p>
    <w:p w:rsidR="00D143FF" w:rsidRDefault="00D143FF" w:rsidP="00D143FF"/>
    <w:p w:rsidR="00D143FF" w:rsidRDefault="00D143FF" w:rsidP="00D143FF">
      <w:r>
        <w:t xml:space="preserve">                                                                                                                                                                                                                                                                                                                                                                                                                                                                                                                                                                                                                                                                                                                                                                                                                                                                                                  framework data definitions 11.1.1 tpclientappid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11.1.2 tpclientappidlist this data type defines a numbered set of data elements of type tpclientappid. 11.1.3 tpdomainid defines the tagged choice of data elements that specify either the framework or the type of entity attempting to access the framework. tag element type tpdomainidtype tag element value choice element type choice element name p_fw tpfwid fwid p_client_application tpclientappid clientappid p_ent_op tpentopid entopid p_service_instance tpserviceinstanceid serviceid (see note) p_service_supplier tpservicesupplierid servicesupplierid note: the choice element name serviceid of tpdomainid refers to a service instance. 11.1.4 tpdomainidtype defines either the framework or the type of entity attempting to access the framework. name value description p_fw 0 the framework p_client_application 1 a client application p_ent_op 2 an enterprise operator p_service_instance 3 a (...\...) [the expected end of this definition was beyond the limit of 200 words] </w:t>
      </w:r>
    </w:p>
    <w:p w:rsidR="00D143FF" w:rsidRDefault="00D143FF" w:rsidP="00D143FF">
      <w:r>
        <w:t>SOURCE: Used in ES 202 915-03 V1.1.1, clause 11.1 SOURCE: Used in ES 202 915-03 V1.2.1, clause 11.1 SOURCE: Used in ES 202 915-03 V1.3.1, clause 11.1 SOURCE: Used in ES 202 915-03 V1.4.1, clause 11.1</w:t>
      </w:r>
    </w:p>
    <w:p w:rsidR="00D143FF" w:rsidRDefault="00D143FF" w:rsidP="00D143FF"/>
    <w:p w:rsidR="00D143FF" w:rsidRDefault="00D143FF" w:rsidP="00D143FF">
      <w:r>
        <w:t xml:space="preserve">                                                                                                                                                                                                                                                                                                                                                                                                                                                                                                                                                                                                                                                                                                                                                                                                                                                                                                  framework data definitions 11.1.1 tpclientappid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11.1.2 tpclientappidlist this data type defines a numbered set of data elements of type tpclientappid. 11.1.3 tpdomainid defines the tagged choice of data elements that specify either the framework or the type of entity attempting to access the framework. tag element type tpdomainidtype tag element value choice element type choice element name p_fw tpfwid fwid p_client_application tpclientappid clientappid p_ent_op tpentopid entopid p_service_instance tpserviceinstanceid serviceid p_service_supplier tpservicesupplierid servicesupplierid 11.1.4 tpdomainidtype defines either the framework or the type of entity attempting to access the framework. name value description p_fw 0 the framework p_client_application 1 a client application p_ent_op 2 an enterprise operator p_service_instance 3 a service instance p_service_supplier 4 a service supplier 11.1.5 tpentopid this data type is identical to (...\...) [the expected end of this definition was beyond the limit of 200 words] </w:t>
      </w:r>
    </w:p>
    <w:p w:rsidR="00D143FF" w:rsidRDefault="00D143FF" w:rsidP="00D143FF">
      <w:r>
        <w:t>SOURCE: Used in ES 201 915-03 V1.2.1, clause 11.1 SOURCE: Used in ES 201 915-03 V1.3.1, clause 11.1 SOURCE: Used in ES 201 915-03 V1.4.1, clause 11.1 SOURCE: Used in ES 201 915-03 V1.5.1, clause 11.1</w:t>
      </w:r>
    </w:p>
    <w:p w:rsidR="00D143FF" w:rsidRDefault="00D143FF" w:rsidP="00D143FF"/>
    <w:p w:rsidR="00D143FF" w:rsidRDefault="00D143FF" w:rsidP="00D143FF">
      <w:r>
        <w:t xml:space="preserve">                                                                                                                                                                                                                                                                                                                                                                                                                                                                                                                                                                                                                                                                                                                                                                                                                                                                                                  The frequency error of the equipment is the difference between the unmodulated carrier frequency and the nominal frequency selected for the test. </w:t>
      </w:r>
    </w:p>
    <w:p w:rsidR="00D143FF" w:rsidRDefault="00D143FF" w:rsidP="00D143FF">
      <w:r>
        <w:t>SOURCE: Used in ES 200 674-01 V1.1.1, clause 7.2.1</w:t>
      </w:r>
    </w:p>
    <w:p w:rsidR="00D143FF" w:rsidRDefault="00D143FF" w:rsidP="00D143FF"/>
    <w:p w:rsidR="00D143FF" w:rsidRDefault="00D143FF" w:rsidP="00D143FF">
      <w:r>
        <w:t xml:space="preserve">                                                                                                                                                                                                                                                                                                                                                                                                                                                                                                                                                                                                                                                                                                                                                                                                                                                                                              The frequency error of the equipment is the difference between the unmodulated carrier frequency and the nominal frequency selected for the test. </w:t>
      </w:r>
    </w:p>
    <w:p w:rsidR="00D143FF" w:rsidRDefault="00D143FF" w:rsidP="00D143FF">
      <w:r>
        <w:t>SOURCE: Used in ES 200 674-01 V2.1.1, clause 7.3.1 SOURCE: Used in ES 200 674-01 V2.2.1, clause 7.3.1 SOURCE: Used in ES 200 674-01 V2.3.1, clause 7.3.1 SOURCE: Used in ES 200 674-01 V2.4.1, clause 7.3.1 SOURCE: Used in ES 200 674-02 V1.1.1, clause 7.2.1</w:t>
      </w:r>
    </w:p>
    <w:p w:rsidR="00D143FF" w:rsidRDefault="00D143FF" w:rsidP="00D143FF"/>
    <w:p w:rsidR="00D143FF" w:rsidRDefault="00D143FF" w:rsidP="00D143FF">
      <w:r>
        <w:t xml:space="preserve">                                                                                                                                                                                                                                                                                                                                                                                                                                                                                                                                                                                                                                                                                                                                                                                                                                                                                              The frequency error of the obu is the difference between the unmodulated carrier frequency and the nominal frequency after the time when the first obu data bits are transmitted in response to a rsu command, see illustration in figure 14. figure 14: time slot for measuring obu frequency error </w:t>
      </w:r>
    </w:p>
    <w:p w:rsidR="00D143FF" w:rsidRDefault="00D143FF" w:rsidP="00D143FF">
      <w:r>
        <w:t>SOURCE: Used in ES 200 674-01 V1.1.1, clause 9.5.1 SOURCE: Used in ES 200 674-02 V1.1.1, clause 9.5.1</w:t>
      </w:r>
    </w:p>
    <w:p w:rsidR="00D143FF" w:rsidRDefault="00D143FF" w:rsidP="00D143FF"/>
    <w:p w:rsidR="00D143FF" w:rsidRDefault="00D143FF" w:rsidP="00D143FF">
      <w:r>
        <w:t xml:space="preserve">                                                                                                                                                                                                                                                                                                                                                                                                                                                                                                                                                                                                                                                                                                                                                                                                                                                                                              The frequency error of the obu is the difference between the unmodulated carrier frequency and the nominal frequency after the time when the first obu data bits are transmitted in response to a rsu command, see illustration in figure 18. figure 18: time slot for measuring obu frequency error </w:t>
      </w:r>
    </w:p>
    <w:p w:rsidR="00D143FF" w:rsidRDefault="00D143FF" w:rsidP="00D143FF">
      <w:r>
        <w:t>SOURCE: Used in ES 200 674-01 V2.1.1, clause 9.5.1 SOURCE: Used in ES 200 674-01 V2.2.1, clause 9.5.1 SOURCE: Used in ES 200 674-01 V2.3.1, clause 9.5.1 SOURCE: Used in ES 200 674-01 V2.4.1, clause 9.5.1</w:t>
      </w:r>
    </w:p>
    <w:p w:rsidR="00D143FF" w:rsidRDefault="00D143FF" w:rsidP="00D143FF"/>
    <w:p w:rsidR="00D143FF" w:rsidRDefault="00D143FF" w:rsidP="00D143FF">
      <w:r>
        <w:t xml:space="preserve">                                                                                                                                                                                                                                                                                                                                                                                                                                                                                                                                                                                                                                                                                                                                                                                                                                                                                              from other standards 3.2.1 layer 2 related definitions layer 2 clauses make use of the following terms defined in [8]: * protocol * protocol data unit * service * service access point * service primitive layer 2 clauses make use of the following terms defined in [9]: * association layer 2 clauses make use of the following terms defined in [10]: * frame 3.2.2 layer 7 related definitions layer 7 clauses make use of the following terms defined in [8]: * protocol * protocol data unit * service * service access point * service primitive * system layer 7 clauses make use of the following terms defined in [9]: * application context * application entity * application service object (aso) * association </w:t>
      </w:r>
    </w:p>
    <w:p w:rsidR="00D143FF" w:rsidRDefault="00D143FF" w:rsidP="00D143FF">
      <w:r>
        <w:t>SOURCE: Used in ES 200 674-01 V2.1.1, clause 3.2</w:t>
      </w:r>
    </w:p>
    <w:p w:rsidR="00D143FF" w:rsidRDefault="00D143FF" w:rsidP="00D143FF"/>
    <w:p w:rsidR="00D143FF" w:rsidRDefault="00D143FF" w:rsidP="00D143FF">
      <w:r>
        <w:t xml:space="preserve">                                                                                                                                                                                                                                                                                                                                                                                                                                                                                                                                                                                                                                                                                                                                                                                                                                                                                                  from other standards 3.2.1 layer 2 related definitions layer 2 clauses make use of the following terms defined in [8]: * protocol * protocol data unit * service * service access point * service primitive layer 2 clauses make use of the following terms defined in [9]: * association layer 2 clauses make use of the following terms defined in [10]: * frame 3.2.2 layer 7 related definitions layer 7 clauses make use of the following terms defined in [8]: * protocol * protocol data unit * service * service access point * service primitive * system layer 7 clauses make use of the following terms defined in [9]: * application context * application entity * application service object (aso) * association </w:t>
      </w:r>
    </w:p>
    <w:p w:rsidR="00D143FF" w:rsidRDefault="00D143FF" w:rsidP="00D143FF">
      <w:r>
        <w:t>SOURCE: Used in ES 200 674-01 V2.2.1, clause 3.2 SOURCE: Used in ES 200 674-01 V2.3.1, clause 3.2 SOURCE: Used in ES 200 674-01 V2.4.1, clause 3.2</w:t>
      </w:r>
    </w:p>
    <w:p w:rsidR="00D143FF" w:rsidRDefault="00D143FF" w:rsidP="00D143FF"/>
    <w:p w:rsidR="00D143FF" w:rsidRDefault="00D143FF" w:rsidP="00D143FF">
      <w:r>
        <w:t xml:space="preserve">                                                                                                                                                                                                                                                                                                                                                                                                                                                                                                                                                                                                                                                                                                                                                                                                                                                                                                  The function proforma is mapped to a function or external function definition in ttcn-3, with the group and comment fields mapped to display statements in the corresponding with statement. the keyword external before the function name denotes that the function should be mapped to an external function. [external] function functionidentifier&amp;parlist [return type] [runs on componenttype] { var type varidentifier [:= constantexpression] ; timer timeridentifier [:= constantexpression] ; const type constidentifier := constantexpression tabularbehaviour } with display "functionproforma"; example: function name : myfunction( in integer par1) group : runs on : return type : boolean comments : name type initial value comments mylocalvar t1 boolean timer false 15 min function definition comments if( par1 = 21 ) { mylocalvar := true; } if( mylocalvar) { t1.start; t1.timeout; } return( mylocalvar); detailedcomments: maps to: function myfunction( in integer par1) return boolean { var boolean mylocalvar := false; timer t1 := 15 min; if( par1 = 21 ) { mylocalvar := true; } if( mylocalvar) { t1.start; t1.timeout; } return( mylocalvar); } with display "function"; 7.14 defaults default definition name : namedaltidentifier&amp;parlist group : [groupreference] purpose : [freetext] comments : [freetext] behaviour comments altguardlist . .. [freetext]. . . . . detailedcomments: [freetext] (...\...) [the expected end of this definition was beyond the limit of 200 words] </w:t>
      </w:r>
    </w:p>
    <w:p w:rsidR="00D143FF" w:rsidRDefault="00D143FF" w:rsidP="00D143FF">
      <w:r>
        <w:t>SOURCE: Used in ES 201 873-02 V1.1.1, clause 7.13.1</w:t>
      </w:r>
    </w:p>
    <w:p w:rsidR="00D143FF" w:rsidRDefault="00D143FF" w:rsidP="00D143FF"/>
    <w:p w:rsidR="00D143FF" w:rsidRDefault="00D143FF" w:rsidP="00D143FF">
      <w:r>
        <w:t xml:space="preserve">                                                                                                                                                                                                                                                                                                                                                                                                                                                                                                                                                                                                                                                                                                                                                                                                                                                                                              The function proforma is mapped to a function or external function definition in ttcn-3, with the group and comment fields mapped to display statements in the corresponding with statement. the keyword external before the function name denotes that the function should be mapped to an external function. [external] function functionidentifier&amp;parlist [return type] [runs on componenttype] { var type varidentifier [:= constantexpression] ; timer timeridentifier [:= constantexpression] ; const type constidentifier := constantexpression tabularbehaviour } with display "functionproforma"; example: function name : myfunction( in integer par1) group : runs on : return type : boolean comments : name type initial value comments mylocalvar t1 boolean timer false 15 min function definition comments if( par1 = 21 ) { mylocalvar := true; } if( mylocalvar) { t1.start; t1.timeout; } return( mylocalvar); detailedcomments: maps to: function myfunction( in integer par1) return boolean { var boolean mylocalvar := false; timer t1 := 15 min; if( par1 = 21 ) { mylocalvar := true; } if( mylocalvar) { t1.start; t1.timeout; } return( mylocalvar); } with display "function"; 7.14 defaults default definition name : namedaltidentifier&amp;parlist group : [groupreference] purpose : [freetext] comments : [freetext] behaviour comments altguardlist . .. [freetext]. . . . . detailedcomments: [freetext] (...\...) [the expected end of this definition was beyond the limit of 200 words] </w:t>
      </w:r>
    </w:p>
    <w:p w:rsidR="00D143FF" w:rsidRDefault="00D143FF" w:rsidP="00D143FF">
      <w:r>
        <w:t>SOURCE: Used in ES 201 873-02 V1.1.2, clause 7.13.1</w:t>
      </w:r>
    </w:p>
    <w:p w:rsidR="00D143FF" w:rsidRDefault="00D143FF" w:rsidP="00D143FF"/>
    <w:p w:rsidR="00D143FF" w:rsidRDefault="00D143FF" w:rsidP="00D143FF">
      <w:r>
        <w:t xml:space="preserve">                                                                                                                                                                                                                                                                                                                                                                                                                                                                                                                                                                                                                                                                                                                                                                                                                                                                                              functions a function is invoked by referring to its name and providing the actual list of parameters. syntactical structure functionref "(" [ { ( timerref | templateinstance | port | componentref ) [","] } ] ")" semantic description a function invocation results in the execution of the statement block of the invoked function. the invoked function is performed by the test component invoking it. actual parameters are passed into the statement block. if the function returns (upon termination and potentially with a return value), the test components continues its behaviour right after the function invocation. restrictions a) functions that do not return values shall be invoked directly. functions that return values may be invoked directly or inside expressions. b) the rules for actual parameter lists shall be followed as defined in clause 5.4. c) special restrictions apply to functions bound to test components using the start test component operation. these restrictions are described in clause 21.2.2. d) when invoking a function, the compatibility to the test component type of the invoking test component as described in clause 6.3.3 need to be fulfilled. e) restrictions on invoking functions from specific places are described in clause 16.1.4. examples myvar := myfunction4(); // (...\...) [the expected end of this definition was beyond the limit of 200 words] </w:t>
      </w:r>
    </w:p>
    <w:p w:rsidR="00D143FF" w:rsidRDefault="00D143FF" w:rsidP="00D143FF">
      <w:r>
        <w:t>SOURCE: Used in ES 201 873-01 V3.2.1, clause 16.1.1</w:t>
      </w:r>
    </w:p>
    <w:p w:rsidR="00D143FF" w:rsidRDefault="00D143FF" w:rsidP="00D143FF"/>
    <w:p w:rsidR="00D143FF" w:rsidRDefault="00D143FF" w:rsidP="00D143FF">
      <w:r>
        <w:t xml:space="preserve">                                                                                                                                                                                                                                                                                                                                                                                                                                                                                                                                                                                                                                                                                                                                                                                                                                                                                                  functions a function is invoked by referring to its name and providing the actual list of parameters. syntactical structure functionref "(" [ { ( timerref | templateinstance | port | componentref ) [","] } ] ")" semantic description a function invocation results in the execution of the statement block of the invoked function. the invoked function is performed by the test component invoking it. actual parameters are passed into the statement block. if the function returns (upon termination and potentially with a return value), the test components continues its behaviour right after the function invocation. restrictions a) functions that do not return values shall be invoked directly. functions that return values may be invoked directly or inside expressions. b) the rules for actual parameter lists shall be followed as defined in clause 5.4. c) special restrictions apply to functions bound to test components using the start test component operation. these restrictions are described in clause 21.2.2. d) when invoking a function, the compatibility to the test component type of the invoking test component as described in clause 6.3.3 need to be fulfilled. e) restrictions on invoking functions from specific places are described in clause 16.1.4. examples myvar := myfunction4(); // (...\...) [the expected end of this definition was beyond the limit of 200 words] </w:t>
      </w:r>
    </w:p>
    <w:p w:rsidR="00D143FF" w:rsidRDefault="00D143FF" w:rsidP="00D143FF">
      <w:r>
        <w:t>SOURCE: Used in ES 201 873-01 V3.3.2, clause 16.1.1 SOURCE: Used in ES 201 873-01 V3.4.1, clause 16.1.1</w:t>
      </w:r>
    </w:p>
    <w:p w:rsidR="00D143FF" w:rsidRDefault="00D143FF" w:rsidP="00D143FF"/>
    <w:p w:rsidR="00D143FF" w:rsidRDefault="00D143FF" w:rsidP="00D143FF">
      <w:r>
        <w:t xml:space="preserve">                                                                                                                                                                                                                                                                                                                                                                                                                                                                                                                                                                                                                                                                                                                                                                                                                                                                                                  functions a function is invoked by referring to its name and providing the actual list of parameters. syntactical structure functionref "(" [ { actualpar [","] } ] ")" semantic description a function invocation results in the execution of the statement block of the invoked function. the invoked function is performed by the test component invoking it. actual parameters are passed into the statement block. if the function returns (upon termination and potentially with a return value), the test components continues its behaviour right after the function invocation. restrictions in addition to the general static rules of ttcn-3 given in clause 5, the following restrictions apply: a) functions that do not return values shall be invoked directly. functions that return values may be invoked directly or inside expressions. b) the rules for actual parameter lists shall be followed as defined in clause 5.4. c) special restrictions apply to functions bound to test components using the start test component operation. these restrictions are described in clause 21.2.2. d) when invoking a function, the compatibility to the test component type of the invoking test component as described in clause 6.3.3 need to be fulfilled. e) restrictions on invoking functions from specific places are (...\...) [the expected end of this definition was beyond the limit of 200 words] </w:t>
      </w:r>
    </w:p>
    <w:p w:rsidR="00D143FF" w:rsidRDefault="00D143FF" w:rsidP="00D143FF">
      <w:r>
        <w:t>SOURCE: Used in ES 201 873-01 V4.1.1, clause 16.1.1</w:t>
      </w:r>
    </w:p>
    <w:p w:rsidR="00D143FF" w:rsidRDefault="00D143FF" w:rsidP="00D143FF"/>
    <w:p w:rsidR="00D143FF" w:rsidRDefault="00D143FF" w:rsidP="00D143FF">
      <w:r>
        <w:t xml:space="preserve">                                                                                                                                                                                                                                                                                                                                                                                                                                                                                                                                                                                                                                                                                                                                                                                                                                                                                                  The get-credential-rq directive allows an rsu to request an obu its credentials (authenticator). credentials shall be calculated by the obu on the basis of a nonce, and on data that is stored in the application core memory structure. </w:t>
      </w:r>
    </w:p>
    <w:p w:rsidR="00D143FF" w:rsidRDefault="00D143FF" w:rsidP="00D143FF">
      <w:r>
        <w:t>SOURCE: Used in ES 200 674-01 V2.2.1, clause 11.5.24.1</w:t>
      </w:r>
    </w:p>
    <w:p w:rsidR="00D143FF" w:rsidRDefault="00D143FF" w:rsidP="00D143FF"/>
    <w:p w:rsidR="00D143FF" w:rsidRDefault="00D143FF" w:rsidP="00D143FF">
      <w:r>
        <w:t xml:space="preserve">                                                                                                                                                                                                                                                                                                                                                                                                                                                                                                                                                                                                                                                                                                                                                                                                                                                                                              The get-credential-rq directive allows an rsu to request an obu its credentials (authenticator). credentials shall be calculated by the obu on the basis of a nonce, and on data that is stored in the application core memory structure. </w:t>
      </w:r>
    </w:p>
    <w:p w:rsidR="00D143FF" w:rsidRDefault="00D143FF" w:rsidP="00D143FF">
      <w:r>
        <w:t>SOURCE: Used in ES 200 674-01 V2.3.1, clause 11.5.24.1 SOURCE: Used in ES 200 674-01 V2.4.1, clause 11.5.24.1</w:t>
      </w:r>
    </w:p>
    <w:p w:rsidR="00D143FF" w:rsidRDefault="00D143FF" w:rsidP="00D143FF"/>
    <w:p w:rsidR="00D143FF" w:rsidRDefault="00D143FF" w:rsidP="00D143FF">
      <w:r>
        <w:t xml:space="preserve">                                                                                                                                                                                                                                                                                                                                                                                                                                                                                                                                                                                                                                                                                                                                                                                                                                                                                              The get-master-record-rq directive allows an rsu to read generic application independent information contained in the obe. </w:t>
      </w:r>
    </w:p>
    <w:p w:rsidR="00D143FF" w:rsidRDefault="00D143FF" w:rsidP="00D143FF">
      <w:r>
        <w:t>SOURCE: Used in ES 200 674-01 V2.2.1, clause 11.5.7.1 SOURCE: Used in ES 200 674-01 V2.3.1, clause 11.5.7.1 SOURCE: Used in ES 200 674-01 V2.4.1, clause 11.5.7.1</w:t>
      </w:r>
    </w:p>
    <w:p w:rsidR="00D143FF" w:rsidRDefault="00D143FF" w:rsidP="00D143FF"/>
    <w:p w:rsidR="00D143FF" w:rsidRDefault="00D143FF" w:rsidP="00D143FF">
      <w:r>
        <w:t xml:space="preserve">                                                                                                                                                                                                                                                                                                                                                                                                                                                                                                                                                                                                                                                                                                                                                                                                                                                                                              The get-tba-random-rq directive allows an rsu to require a random value from the obu. the value is intended to be used as a challenge (nonce) to be used in encryption algorithms. </w:t>
      </w:r>
    </w:p>
    <w:p w:rsidR="00D143FF" w:rsidRDefault="00D143FF" w:rsidP="00D143FF">
      <w:r>
        <w:t>SOURCE: Used in ES 200 674-01 V2.2.1, clause 11.5.22.1 SOURCE: Used in ES 200 674-01 V2.3.1, clause 11.5.22.1 SOURCE: Used in ES 200 674-01 V2.4.1, clause 11.5.22.1</w:t>
      </w:r>
    </w:p>
    <w:p w:rsidR="00D143FF" w:rsidRDefault="00D143FF" w:rsidP="00D143FF"/>
    <w:p w:rsidR="00D143FF" w:rsidRDefault="00D143FF" w:rsidP="00D143FF">
      <w:r>
        <w:t xml:space="preserve">                                                                                                                                                                                                                                                                                                                                                                                                                                                                                                                                                                                                                                                                                                                                                                                                                                                                                              global names defined in the importing module. d) a definition is imported together with all information of referenced definitions that are necessary for the usage of the imported definition, independent of the visibility of the referenced definitions (see clause 8.2.5). note 6: if module c imports a definition from module b that uses a type reference defined in module a, the corresponding information necessary for the usage of that type is automatically imported into module c (see example 5 below in this clause). identifiers of referenced definitions are not automatically imported. in particular, if module c imports global value or template definitions (e.g. constants, module parameters, templates) or local definitions (e.g. formal parameters of templates, functions, etc., or constants and variables of component types) of an enumerated type from module b, the enumerated values of this type (i.e. the identifiers) are implicitly and automatically imported to module c. that is, the enumerated values are known when an enumerated value or template is used in module c (e.g. when an actual parameter is passed or a value is assigned to a component variable). note that this implicit importing does not impose the restriction given in clause 6.2.4 on global names defined (...\...) [the expected end of this definition was beyond the limit of 200 words] </w:t>
      </w:r>
    </w:p>
    <w:p w:rsidR="00D143FF" w:rsidRDefault="00D143FF" w:rsidP="00D143FF">
      <w:r>
        <w:t>SOURCE: Used in ES 201 873-01 V4.4.1, clause 6.2.4</w:t>
      </w:r>
    </w:p>
    <w:p w:rsidR="00D143FF" w:rsidRDefault="00D143FF" w:rsidP="00D143FF"/>
    <w:p w:rsidR="00D143FF" w:rsidRDefault="00D143FF" w:rsidP="00D143FF">
      <w:r>
        <w:t xml:space="preserve">                                                                                                                                                                                                                                                                                                                                                                                                                                                                                                                                                                                                                                                                                                                                                                                                                                                                                                  global names defined in the importing module. d) a definition is imported together with all information of referenced definitions that are necessary for the usage of the imported definition, independent of the visibility of the referenced definitions (see clause 8.2.5). note 6: if module c imports a definition from module b that uses a type reference defined in module a, the corresponding information necessary for the usage of that type is automatically imported into module c (see example 5 below in this clause). identifiers of referenced definitions are not automatically imported. in particular, if module c imports global value or template definitions (e.g. constants, module parameters, templates) or local definitions (e.g. formal parameters of templates, functions, etc., or constants and variables of component types) of an enumerated type from module b, the enumerated values of this type (i.e. the identifiers) are implicitly and automatically imported to module c. that is, the enumerated values are known when an enumerated value or template is used in module c (e.g. when an actual parameter is passed or a value is assigned to a component variable). note that this implicit importing does not impose the restriction given in clause 6.2.4 on global names defined (...\...) [the expected end of this definition was beyond the limit of 200 words] </w:t>
      </w:r>
    </w:p>
    <w:p w:rsidR="00D143FF" w:rsidRDefault="00D143FF" w:rsidP="00D143FF">
      <w:r>
        <w:t>SOURCE: Used in ES 201 873-01 V4.5.1, clause 6.2.4 SOURCE: Used in ES 201 873-01 V4.6.1, clause 6.2.4</w:t>
      </w:r>
    </w:p>
    <w:p w:rsidR="00D143FF" w:rsidRDefault="00D143FF" w:rsidP="00D143FF"/>
    <w:p w:rsidR="00D143FF" w:rsidRDefault="00D143FF" w:rsidP="00D143FF">
      <w:r>
        <w:t xml:space="preserve">                                                                                                                                                                                                                                                                                                                                                                                                                                                                                                                                                                                                                                                                                                                                                                                                                                                                                                  global names defined in the importing module. d) a definition is imported together with all information of referenced definitions that are necessary for the usage of the imported definition, independent of the visibility of the referenced definitions (see clause 8.2.5). note 6: if module c imports a definition from module b that uses a type reference defined in module a, the corresponding information necessary for the usage of that type is automatically imported into module c (see example 5 below in this clause). identifiers of referenced definitions are not automatically imported. in particular, if module c imports global value or template definitions (e.g. constants, module parameters, templates) or local definitions (e.g. formal parameters of templates, functions, etc., or constants and variables of component types) of an enumerated type from module b, the enumerated values of this type (i.e. the identifiers) are implicitly and automatically imported to module c. that is, the names of the enumerations are known when the enumerated value or template is used in module c (e.g. when an actual parameter is passed or a value is assigned to a component variable). note that this implicit importing does not impose the restriction given in clause 6.2.4 on global (...\...) [the expected end of this definition was beyond the limit of 200 words] </w:t>
      </w:r>
    </w:p>
    <w:p w:rsidR="00D143FF" w:rsidRDefault="00D143FF" w:rsidP="00D143FF">
      <w:r>
        <w:t>SOURCE: Used in ES 201 873-01 V4.3.1, clause 6.2.4</w:t>
      </w:r>
    </w:p>
    <w:p w:rsidR="00D143FF" w:rsidRDefault="00D143FF" w:rsidP="00D143FF"/>
    <w:p w:rsidR="00D143FF" w:rsidRDefault="00D143FF" w:rsidP="00D143FF">
      <w:r>
        <w:t xml:space="preserve">                                                                                                                                                                                                                                                                                                                                                                                                                                                                                                                                                                                                                                                                                                                                                                                                                                                                                                  goto statement a goto statement performs a jump to a label. syntactical structure goto labelidentifier semantic description the goto statement can be used in functions, test cases, altsteps and the control part of a ttcn-3 module to transfer control to a labelled statement. the goto statement provides the possibility to jump freely, i.e. forwards and backwards, within a sequence of statements, to jump out of a single compound statement (e.g. a while loop) and to jump over several levels out of nested compound statements (e.g. nested alternatives). restrictions a) it is not allowed to jump out of or into functions, test cases, altsteps and the control part of a ttcn-3 module. b) it is not allowed to jump into a sequence of statements defined in a compound statement (i.e. alt statement, while loop, for loop, if-else statement, do- while loop and the interleave statement). c) it is not allowed to use the goto statement within an interleave statement. examples // the following ttcn-3 code fragment includes : label l1; // ... the definition of label l1, myvar := 2 * myvar; if (myvar &lt; 2000) { goto l1; } // ... a jump backward to l1, myvar2 := myfunction(myvar); if (...\...) [the expected end of this definition was beyond the limit of 200 words] </w:t>
      </w:r>
    </w:p>
    <w:p w:rsidR="00D143FF" w:rsidRDefault="00D143FF" w:rsidP="00D143FF">
      <w:r>
        <w:t>SOURCE: Used in ES 201 873-01 V3.2.1, clause 19.8 SOURCE: Used in ES 201 873-01 V3.3.2, clause 19.8 SOURCE: Used in ES 201 873-01 V3.4.1, clause 19.8</w:t>
      </w:r>
    </w:p>
    <w:p w:rsidR="00D143FF" w:rsidRDefault="00D143FF" w:rsidP="00D143FF"/>
    <w:p w:rsidR="00D143FF" w:rsidRDefault="00D143FF" w:rsidP="00D143FF">
      <w:r>
        <w:t xml:space="preserve">                                                                                                                                                                                                                                                                                                                                                                                                                                                                                                                                                                                                                                                                                                                                                                                                                                                                                                  goto statement a goto statement performs a jump to a label. syntactical structure goto labelidentifier semantic description the goto statement can be used in functions, test cases, altsteps and the control part of a ttcn-3 module to transfer control to a labelled statement. the goto statement provides the possibility to jump freely, i.e. forwards and backwards, within a sequence of statements, to jump out of a single compound statement (e.g. a while loop) and to jump over several levels out of nested compound statements (e.g. nested alternatives). restrictions in addition to the general static rules of ttcn-3 given in clause 5, the following restrictions apply: a) it is not allowed to jump out of or into functions, test cases, altsteps and the control part of a ttcn-3 module. b) it is not allowed to jump into a sequence of statements defined in a compound statement (i.e. alt statement, while loop, for loop, if-else statement, do- while loop and the interleave statement). c) it is not allowed to use the goto statement within an interleave statement. examples // the following ttcn-3 code fragment includes : label l1; // ... the definition of label l1, myvar := 2 * myvar; if (myvar (...\...) [the expected end of this definition was beyond the limit of 200 words] </w:t>
      </w:r>
    </w:p>
    <w:p w:rsidR="00D143FF" w:rsidRDefault="00D143FF" w:rsidP="00D143FF">
      <w:r>
        <w:t>SOURCE: Used in ES 201 873-01 V4.1.1, clause 19.8 SOURCE: Used in ES 201 873-01 V4.2.1, clause 19.8 SOURCE: Used in ES 201 873-01 V4.3.1, clause 19.8 SOURCE: Used in ES 201 873-01 V4.4.1, clause 19.8 SOURCE: Used in ES 201 873-01 V4.5.1, clause 19.8 SOURCE: Used in ES 201 873-01 V4.6.1, clause 19.8</w:t>
      </w:r>
    </w:p>
    <w:p w:rsidR="00D143FF" w:rsidRDefault="00D143FF" w:rsidP="00D143FF"/>
    <w:p w:rsidR="00D143FF" w:rsidRDefault="00D143FF" w:rsidP="00D143FF">
      <w:r>
        <w:t xml:space="preserve">                                                                                                                                                                                                                                                                                                                                                                                                                                                                                                                                                                                                                                                                                                                                                                                                                                                                                                  goto statement in behaviour the goto statement can be used in functions, test cases, named alternatives and the control part of a ttcn module. the goto statement performs a jump to a label or to the beginning of an alt statement in order to force repeated behaviour. the re-evaluation of an alt statement can be achieved by either: a) using goto &lt;labelid&gt; where the relevant label statement should be placed immediately before the alt keyword of the actual alternative that is to be jumped to; or b) by using goto alt within the alt statement which should be re-evaluated. in this case the keyword alt can be seen as an implicit label for the alt statement within which the goto is used. 20.2.8.1 restricting the use of goto the goto statement provides the possibility to jump freely, i.e., forwards and backwards, within a sequence of statements, to jump out of a single compound statement (e.g., a while loop) and to jump over several levels out of nested compound statements (e.g., nested alternatives). however, the use of the goto statement shall be restricted by the following four rules: a) it is not allowed to jump out or from outside into functions, (...\...) [the expected end of this definition was beyond the limit of 200 words] </w:t>
      </w:r>
    </w:p>
    <w:p w:rsidR="00D143FF" w:rsidRDefault="00D143FF" w:rsidP="00D143FF">
      <w:r>
        <w:t>SOURCE: Used in ES 201 873-01 V1.1.1, clause 20.2.8</w:t>
      </w:r>
    </w:p>
    <w:p w:rsidR="00D143FF" w:rsidRDefault="00D143FF" w:rsidP="00D143FF"/>
    <w:p w:rsidR="00D143FF" w:rsidRDefault="00D143FF" w:rsidP="00D143FF">
      <w:r>
        <w:t xml:space="preserve">                                                                                                                                                                                                                                                                                                                                                                                                                                                                                                                                                                                                                                                                                                                                                                                                                                                                                                  goto statement in behaviour the goto statement can be used in functions, test cases, named alternatives and the control part of a ttcn module. the goto statement performs a jump to a label or to the beginning of an alt statement in order to force repeated behaviour. the re-evaluation of an alt statement can be achieved by either: a) using goto &lt;labelid&gt; where the relevant label statement should be placed immediately before the alt keyword of the actual alternative that is to be jumped to; or b) by using goto alt within the alt statement which should be re-evaluated. in this case the keyword alt can be seen as an implicit label for the alt statement within which the goto is used. 20.2.8.1 restricting the use of goto the goto statement provides the possibility to jump freely, i.e., forwards and backwards, within a sequence of statements, to jump out of a single compound statement (e.g., a while loop) and to jump over several levels out of nested compound statements (e.g., nested alternatives). however, the use of the goto statement shall be restricted by the following rules: a) it is not allowed to jump out of or into functions, test cases, (...\...) [the expected end of this definition was beyond the limit of 200 words] </w:t>
      </w:r>
    </w:p>
    <w:p w:rsidR="00D143FF" w:rsidRDefault="00D143FF" w:rsidP="00D143FF">
      <w:r>
        <w:t>SOURCE: Used in ES 201 873-01 V1.1.2, clause 20.2.8</w:t>
      </w:r>
    </w:p>
    <w:p w:rsidR="00D143FF" w:rsidRDefault="00D143FF" w:rsidP="00D143FF"/>
    <w:p w:rsidR="00D143FF" w:rsidRDefault="00D143FF" w:rsidP="00D143FF">
      <w:r>
        <w:t xml:space="preserve">                                                                                                                                                                                                                                                                                                                                                                                                                                                                                                                                                                                                                                                                                                                                                                                                                                                                                                  goto statement the goto statement can be used in functions, test cases, altsteps and the control part of a ttcn-3 module. the goto statement performs a jump to a label. the goto statement provides the possibility to jump freely, i.e. forwards and backwards, within a sequence of statements, to jump out of a single compound statement (e.g. a while loop) and to jump over several levels out of nested compound statements (e.g. nested alternatives). however, the use of the goto statement shall be restricted by the following rules: a) it is not allowed to jump out of or into functions, test cases, altsteps and the control part of a ttcn-3 module. b) it is not allowed to jump into a sequence of statements defined in a compound statement (i.e. alt statement, while loop, for loop, if-else statement, do- while loop and the interleave statement). c) it is not allowed to use the goto statement within an interleave statement. example: // the following ttcn-3 code fragment includes : label l1; // ... the definition of label l1, myvar := 2 * myvar; if (myvar &lt; 2000) { goto l1; } // ... a jump backward to l1, myvar2 := myfunction(myvar); if (...\...) [the expected end of this definition was beyond the limit of 200 words] </w:t>
      </w:r>
    </w:p>
    <w:p w:rsidR="00D143FF" w:rsidRDefault="00D143FF" w:rsidP="00D143FF">
      <w:r>
        <w:t>SOURCE: Used in ES 201 873-01 V3.1.1, clause 19.5</w:t>
      </w:r>
    </w:p>
    <w:p w:rsidR="00D143FF" w:rsidRDefault="00D143FF" w:rsidP="00D143FF"/>
    <w:p w:rsidR="00D143FF" w:rsidRDefault="00D143FF" w:rsidP="00D143FF">
      <w:r>
        <w:t xml:space="preserve">                                                                                                                                                                                                                                                                                                                                                                                                                                                                                                                                                                                                                                                                                                                                                                                                                                                                                                  identifies the terminal. name type documentation terminalidentity tpstring identifies the terminal. it may be a logical address known by the wap gateway/pushproxy. </w:t>
      </w:r>
    </w:p>
    <w:p w:rsidR="00D143FF" w:rsidRDefault="00D143FF" w:rsidP="00D143FF">
      <w:r>
        <w:t>SOURCE: Used in ES 201 915-07 V1.2.1, clause 10.1 SOURCE: Used in ES 201 915-07 V1.3.1, clause 10.1 SOURCE: Used in ES 201 915-07 V1.4.1, clause 10.1 SOURCE: Used in ES 202 915-07 V1.1.1, clause 11.1 SOURCE: Used in ES 203 915-07 V1.1.1, clause 11.1 SOURCE: Used in ES 204 915-07 V1.1.1, clause 11.1</w:t>
      </w:r>
    </w:p>
    <w:p w:rsidR="00D143FF" w:rsidRDefault="00D143FF" w:rsidP="00D143FF"/>
    <w:p w:rsidR="00D143FF" w:rsidRDefault="00D143FF" w:rsidP="00D143FF">
      <w:r>
        <w:t xml:space="preserve">                                                                                                                                                                                                                                                                                                                                                                                                                                                                                                                                                                                                                                                                                                                                                                                                                                                                                                  intermodulation distortion is a non-linear distortion characterized by the appearance of frequencies corresponding to the sum and difference frequencies of the fundamentals and harmonics that are transmitted through the device. the intermodulation distortion is the ratio, in db, taken at the output of the device, of the power of the largest intermodulation component to the fundamental frequency. note: harmonic components themselves are not usually considered to characterize intermodulation distortion. when the harmonics are included as part of the distortion, a statement to that effect should be made. </w:t>
      </w:r>
    </w:p>
    <w:p w:rsidR="00D143FF" w:rsidRDefault="00D143FF" w:rsidP="00D143FF">
      <w:r>
        <w:t>SOURCE: Used in ES 202 056 V1.1.1, clause 6.4.1 SOURCE: Used in ES 202 127 V1.1.1, clause 6.4.1</w:t>
      </w:r>
    </w:p>
    <w:p w:rsidR="00D143FF" w:rsidRDefault="00D143FF" w:rsidP="00D143FF"/>
    <w:p w:rsidR="00D143FF" w:rsidRDefault="00D143FF" w:rsidP="00D143FF">
      <w:r>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D143FF" w:rsidRDefault="00D143FF" w:rsidP="00D143FF">
      <w:r>
        <w:t>SOURCE: Used in ES 200 674-01 V1.1.1, clause 8.3.6.1</w:t>
      </w:r>
    </w:p>
    <w:p w:rsidR="00D143FF" w:rsidRDefault="00D143FF" w:rsidP="00D143FF"/>
    <w:p w:rsidR="00D143FF" w:rsidRDefault="00D143FF" w:rsidP="00D143FF">
      <w:r>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D143FF" w:rsidRDefault="00D143FF" w:rsidP="00D143FF">
      <w:r>
        <w:t>SOURCE: Used in ES 200 674-01 V2.1.1, clause 8.3.6.1 SOURCE: Used in ES 200 674-01 V2.2.1, clause 8.3.6.1 SOURCE: Used in ES 200 674-01 V2.3.1, clause 8.3.6.1 SOURCE: Used in ES 200 674-01 V2.4.1, clause 8.3.6.1 SOURCE: Used in ES 200 674-02 V1.1.1, clause 8.3.6.1</w:t>
      </w:r>
    </w:p>
    <w:p w:rsidR="00D143FF" w:rsidRDefault="00D143FF" w:rsidP="00D143FF"/>
    <w:p w:rsidR="00D143FF" w:rsidRDefault="00D143FF" w:rsidP="00D143FF">
      <w:r>
        <w:t xml:space="preserve">                                                                                                                                                                                                                                                                                                                                                                                                                                                                                                                                                                                                                                                                                                                                                                                                                                                                                              internal immunity is defined in clause 4.3 of en 50083-2 [1]. </w:t>
      </w:r>
    </w:p>
    <w:p w:rsidR="00D143FF" w:rsidRDefault="00D143FF" w:rsidP="00D143FF">
      <w:r>
        <w:t>SOURCE: Used in ES 202 056 V1.1.1, clause 6.6.1</w:t>
      </w:r>
    </w:p>
    <w:p w:rsidR="00D143FF" w:rsidRDefault="00D143FF" w:rsidP="00D143FF"/>
    <w:p w:rsidR="00D143FF" w:rsidRDefault="00D143FF" w:rsidP="00D143FF">
      <w:r>
        <w:t xml:space="preserve">                                                                                                                                                                                                                                                                                                                                                                                                                                                                                                                                                                                                                                                                                                                                                                                                                                                                                                  internal immunity is defined in clause 4.3 of en 50083-2 [1]. </w:t>
      </w:r>
    </w:p>
    <w:p w:rsidR="00D143FF" w:rsidRDefault="00D143FF" w:rsidP="00D143FF">
      <w:r>
        <w:t>SOURCE: Used in ES 202 127 V1.1.1, clause 6.6.1</w:t>
      </w:r>
    </w:p>
    <w:p w:rsidR="00D143FF" w:rsidRDefault="00D143FF" w:rsidP="00D143FF"/>
    <w:p w:rsidR="00D143FF" w:rsidRDefault="00D143FF" w:rsidP="00D143FF">
      <w:r>
        <w:t xml:space="preserve">                                                                                                                                                                                                                                                                                                                                                                                                                                                                                                                                                                                                                                                                                                                                                                                                                                                                                                  limitations. in the object carousel the text "file" corresponds to a name component in the directory message binding where the bound object is a file, stream or stream event. note: zero or more instances. additional components for receivers implementing interactionchannelextension are shown in table 16.3. table 16.3: additional components for receivers implementing interactionchannelextension source path origin path (see note) filename meaning "http:" denotes that the file reference is an http uri, to be retrieved by the ic file system, (see clause 15.6) or, delivered via the interaction channel in the case of a stream reference. "https:" denotes that the file reference is an https uri, to be retrieved by the ic file system, (see clause 15.6) or delivered via the interaction channel in the case of a stream reference. "hybrid:" the root of the hybrid file space, (see clause 15.12). 16.3.2.3.1 resolution of file references the process for resolving file references shall be equivalent to: 1) expand any shorthand components: - an empty source shall expand to the string represented by the "current source" (see clause 8.1.5); - the path origin "/" shall expand to a path such as "//weather/today/"; - the source and path origin together may be "dsm://weather/today/". (...\...) [the expected end of this definition was beyond the limit of 200 words] </w:t>
      </w:r>
    </w:p>
    <w:p w:rsidR="00D143FF" w:rsidRDefault="00D143FF" w:rsidP="00D143FF">
      <w:r>
        <w:t>SOURCE: Used in ES 202 184 V2.2.1, clause 16.3.2.1 SOURCE: Used in ES 202 184 V2.3.1, clause 16.3.2.1</w:t>
      </w:r>
    </w:p>
    <w:p w:rsidR="00D143FF" w:rsidRDefault="00D143FF" w:rsidP="00D143FF"/>
    <w:p w:rsidR="00D143FF" w:rsidRDefault="00D143FF" w:rsidP="00D143FF">
      <w:r>
        <w:t xml:space="preserve">                                                                                                                                                                                                                                                                                                                                                                                                                                                                                                                                                                                                                                                                                                                                                                                                                                                                                                  limitations. in the object carousel the text "file" corresponds to a name component in the directory message binding where the bound object is a file, stream or stream event. note: zero or more instances. additional components for receivers implementing interactionchannelextension are shown in table 16.3. table 16.3: additional components for receivers implementing interactionchannelextension source path origin path (see note) filename meaning "http:" denotes that the file reference is an http uri, to be retrieved by the ic file system, (see clause 15.6) or, delivered via the interaction channel in the case of a stream reference. "https:" denotes that the file reference is an https uri, to be retrieved by the ic file system, (see clause 15.6). "hybrid:" the root of the hybrid file space, (see clause 15.12). 16.3.2.3.1 resolution of file references the process for resolving file references shall be equivalent to: 1) expand any shorthand components: - an empty source shall expand to the string represented by the "current source" (see clause 8.1.5); - the path origin "/" shall expand to a path such as "//weather/today/"; - the source and path origin together may be "dsm://weather/today/". therefore: "/cloud" may become "dsm://weather/today/cloud". 2) allow each "../" component to consume the (...\...) [the expected end of this definition was beyond the limit of 200 words] </w:t>
      </w:r>
    </w:p>
    <w:p w:rsidR="00D143FF" w:rsidRDefault="00D143FF" w:rsidP="00D143FF">
      <w:r>
        <w:t>SOURCE: Used in ES 202 184 V2.1.1, clause 16.3.2.1</w:t>
      </w:r>
    </w:p>
    <w:p w:rsidR="00D143FF" w:rsidRDefault="00D143FF" w:rsidP="00D143FF"/>
    <w:p w:rsidR="00D143FF" w:rsidRDefault="00D143FF" w:rsidP="00D143FF">
      <w:r>
        <w:t xml:space="preserve">                                                                                                                                                                                                                                                                                                                                                                                                                                                                                                                                                                                                                                                                                                                                                                                                                                                                                                  local variables, constants and timers in a component it is possible to declare constants, variables and timers local to a particular component. example: type component mymtctype { var integer mylocalinteger; timer mylocaltimer; port mymessageporttype pco1 } these declarations are visible to all testcases, functions and altsteps that run on the component. this shall be explicitly stated using the runs on keyword (see clause 16). component variables and timers are associated with the component instance and follow the scope rules defined in clause 5.3. each new instance of a component will thus have its own set of variables and timers as specified in the component definition (including any initial values, if stated). note: when used as test system interfaces (see clause 8.8) components cannot make use of any constants, variables and timers declared in the component. </w:t>
      </w:r>
    </w:p>
    <w:p w:rsidR="00D143FF" w:rsidRDefault="00D143FF" w:rsidP="00D143FF">
      <w:r>
        <w:t>SOURCE: Used in ES 201 873-01 V3.1.1, clause 8.5.1</w:t>
      </w:r>
    </w:p>
    <w:p w:rsidR="00D143FF" w:rsidRDefault="00D143FF" w:rsidP="00D143FF"/>
    <w:p w:rsidR="00D143FF" w:rsidRDefault="00D143FF" w:rsidP="00D143FF">
      <w:r>
        <w:t xml:space="preserve">                                                                                                                                                                                                                                                                                                                                                                                                                                                                                                                                                                                                                                                                                                                                                                                                                                                                                                  The lpdu field contains the layer 2 protocol data unit. the lpdu follows directly the opening flag and precedes the fcs. all lpdus shall conform to the format shown in figure 21. figure 21: lpdu format the llc address field shall conform to the format shown in figure 22. figure 22: llc address field where: laid identifies the l2 endpoint. the format of the laid is as shown in figure 23. figure 23: laid field format link id: address extension. </w:t>
      </w:r>
    </w:p>
    <w:p w:rsidR="00D143FF" w:rsidRDefault="00D143FF" w:rsidP="00D143FF">
      <w:r>
        <w:t>SOURCE: Used in ES 200 674-01 V2.1.1, clause 10.4.1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202 915-2.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202 915-11 V1.3.1,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202 915-2.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202 915-11 V1.4.1,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11.1.2 tpchargingeventname defines the charging event for which notifications can be requested by the application. name value description p_am_charging 0 end user's account has been charged by an application p_am_recharging 1 end user has recharged the account p_am_account_low 2 account balance is below the balance threshold p_am_account_zero 3 account balance is at zero p_am_account_disabled 4 account has been disabled 11.1.3 (...\...) [the expected end of this definition was beyond the limit of 200 words] </w:t>
      </w:r>
    </w:p>
    <w:p w:rsidR="00D143FF" w:rsidRDefault="00D143FF" w:rsidP="00D143FF">
      <w:r>
        <w:t>SOURCE: Used in ES 201 915-11 V1.1.1,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201 915-11 V1.2.1, clause 11.1 SOURCE: Used in ES 201 915-11 V1.3.1, clause 11.1 SOURCE: Used in ES 201 915-11 V1.4.1,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201 915-11 V1.5.1, clause 11.1 SOURCE: Used in ES 201 915-11 V1.6.1,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202 915-2.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202 915-11 V1.1.1, clause 11.1 SOURCE: Used in ES 202 915-11 V1.2.1,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203 915-2.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203 915-11 V1.1.1,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204 915-2.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204 915-11 V1.1.1, clause 11.1</w:t>
      </w:r>
    </w:p>
    <w:p w:rsidR="00D143FF" w:rsidRDefault="00D143FF" w:rsidP="00D143FF"/>
    <w:p w:rsidR="00D143FF" w:rsidRDefault="00D143FF" w:rsidP="00D143FF">
      <w:r>
        <w:t xml:space="preserve">                                                                                                                                                                                                                                                                                                                                                                                                                                                                                                                                                                                                                                                                                                                                                                                                                                                                                                  management data definitions this clause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tppolicyconditionlisttype this data type defines the type condition list in a policy rule. name value description p_pm_dnf 0 disjunctive normal form p_pm_cnf 1 conjunctive normal form 11.1.2 tppolicyconditionlistelement this data type is a sequence of data elements which describes one element of a condition list. it is a structured data type consisting of the following {condition, groupnumber, negated} tuple: sequence element name sequence element type condition ippolicycondition groupnumber tpint32 negated tpboolean 11.1.3 tppolicyconditionlist this data type is a numbered set of data elements of type tppolicyconditionlistelement. 11.1.4 tppolicyconditiontype this data type defines the condition type in a policy rule. name value description p_pm_time_period_condition 0 ippolicytimeperiodcondition p_pm_event_condition 1 ippolicyeventcondition p_pm_expression_condition 2 ippolicyexpressioncondition 11.1.5 tppolicyactionlistelement this data type is a sequence of data elements which describes one element of (...\...) [the expected end of this definition was beyond the limit of 200 words] </w:t>
      </w:r>
    </w:p>
    <w:p w:rsidR="00D143FF" w:rsidRDefault="00D143FF" w:rsidP="00D143FF">
      <w:r>
        <w:t>SOURCE: Used in ES 202 915-13 V1.3.1, clause 11.1</w:t>
      </w:r>
    </w:p>
    <w:p w:rsidR="00D143FF" w:rsidRDefault="00D143FF" w:rsidP="00D143FF"/>
    <w:p w:rsidR="00D143FF" w:rsidRDefault="00D143FF" w:rsidP="00D143FF">
      <w:r>
        <w:t xml:space="preserve">                                                                                                                                                                                                                                                                                                                                                                                                                                                                                                                                                                                                                                                                                                                                                                                                                                                                                                  management data definitions this clause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tppolicyconditionlisttype this data type defines the type condition list in a policy rule. name value description p_pm_dnf 0 disjunctive normal form p_pm_cnf 1 conjunctive normal form 11.1.2 tppolicyconditionlistelement this data type is a sequence of data elements which describes one element of a condition list. it is a structured data type consisting of the following {condition, groupnumber, negated} tuple: sequence element name sequence element type condition ippolicycondition groupnumber tpint32 negated tpboolean 11.1.3 tppolicyconditionlist this data type is a numbered set of data elements of type tppolicyconditionlistelement. 11.1.4 tppolicyconditiontype this data type defines the condition type in a policy rule. name value description p_pm_time_period_condition 0 ippolicytimeperiodcondition p_pm_event_condition 1 ippolicyeventcondition p_pm_expression_condition 2 ippolicyexpressioncondition 11.1.5 tppolicyactionlistelement this data type is a sequence of data elements which describes one element of (...\...) [the expected end of this definition was beyond the limit of 200 words] </w:t>
      </w:r>
    </w:p>
    <w:p w:rsidR="00D143FF" w:rsidRDefault="00D143FF" w:rsidP="00D143FF">
      <w:r>
        <w:t>SOURCE: Used in ES 202 915-13 V1.2.1, clause 11.1</w:t>
      </w:r>
    </w:p>
    <w:p w:rsidR="00D143FF" w:rsidRDefault="00D143FF" w:rsidP="00D143FF"/>
    <w:p w:rsidR="00D143FF" w:rsidRDefault="00D143FF" w:rsidP="00D143FF">
      <w:r>
        <w:t xml:space="preserve">                                                                                                                                                                                                                                                                                                                                                                                                                                                                                                                                                                                                                                                                                                                                                                                                                                                                                                  management data definitions this clause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tppolicyconditionlisttype this data type defines the type condition list in a policy rule. name value description p_pm_dnf 0 disjunctive normal form p_pm_cnf 1 conjunctive normal form 11.1.2 tppolicyconditionlistelement this data type is a sequence of data elements which describes one element of a condition list. it is a structured data type consisting of the following {condition, groupnumber, negated} tuple: sequence element name sequence element type condition ippolicycondition groupnumber tpint32 negated tpboolean 11.1.3 tppolicyconditionlist this data type is a numbered set of data elements of type tppolicyconditionlistelement. 11.1.4 tppolicyconditiontype this data type defines the condition type in a policy rule. name value description p_pm_time_period_condition 0 ippolicytimeperiodcondition p_pm_event_condition 1 ippolicyeventcondition p_pm_expression_condition 2 ippolicyexpressioncondition 11.1.5 tppolicyactionlistelement this data type is a sequence of data elements which describes one element of (...\...) [the expected end of this definition was beyond the limit of 200 words] </w:t>
      </w:r>
    </w:p>
    <w:p w:rsidR="00D143FF" w:rsidRDefault="00D143FF" w:rsidP="00D143FF">
      <w:r>
        <w:t>SOURCE: Used in ES 204 915-13 V1.1.1, clause 11.1</w:t>
      </w:r>
    </w:p>
    <w:p w:rsidR="00D143FF" w:rsidRDefault="00D143FF" w:rsidP="00D143FF"/>
    <w:p w:rsidR="00D143FF" w:rsidRDefault="00D143FF" w:rsidP="00D143FF">
      <w:r>
        <w:t xml:space="preserve">                                                                                                                                                                                                                                                                                                                                                                                                                                                                                                                                                                                                                                                                                                                                                                                                                                                                                                  management data definitions this section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10.1.1 tppolicyconditionlisttype this data type defines the type condition list in a policy rule. name value description p_pm_dnf 0 disjunctive normal form p_pm_cnf 1 conjunctive normal form 10.1.2 tppolicyconditionlistelement this data type is a sequence of data elements which describes one element of a condition list. it is a structured data type consisting of the following {condition, groupnumber, negated} tuple: sequence element name sequence element type condition ippolicycondition groupnumber tpint32 negated tpboolean 10.1.3 tppolicyconditionlist this data type is a numbered set of data elements of type tppolicyconditionlistelement. 10.1.4 tppolicyconditiontype this data type defines the condition type in a policy rule. name value description p_pm_time_period_condition 0 ippolicytimeperiodcondition p_pm_event_condition 1 ippolicyeventcondition p_pm_expression_condition 2 ippolicyexpressioncondition 10.1.5 tppolicyactionlistelement this data type is a sequence of data elements which describes one element of (...\...) [the expected end of this definition was beyond the limit of 200 words] </w:t>
      </w:r>
    </w:p>
    <w:p w:rsidR="00D143FF" w:rsidRDefault="00D143FF" w:rsidP="00D143FF">
      <w:r>
        <w:t>SOURCE: Used in ES 202 915-13 V1.1.1,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.i.e. the provider is still processing the request to create a this new vprp. (...\...) [the expected end of this definition was beyond the limit of 200 words] </w:t>
      </w:r>
    </w:p>
    <w:p w:rsidR="00D143FF" w:rsidRDefault="00D143FF" w:rsidP="00D143FF">
      <w:r>
        <w:t>SOURCE: Used in ES 202 915-10 V1.3.1, clause 10.1 SOURCE: Used in ES 202 915-10 V1.4.1,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i.e. the provider is still processing the request to create a this new vprp. (...\...) [the expected end of this definition was beyond the limit of 200 words] </w:t>
      </w:r>
    </w:p>
    <w:p w:rsidR="00D143FF" w:rsidRDefault="00D143FF" w:rsidP="00D143FF">
      <w:r>
        <w:t>SOURCE: Used in ES 203 915-10 V1.1.1,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a previous request to create the vprp was granted by the provider. packets that belong to this vprp and meet the validity time requirements, are admitted to the enterprise vprn. pending 1 a vprp status indicating that this vprp is a request to create a new vprp, and it is still pending a response from the provider, i.e. the provider is still processing the request to create a this new vprp. (...\...) [the expected end of this definition was beyond the limit of 200 words] </w:t>
      </w:r>
    </w:p>
    <w:p w:rsidR="00D143FF" w:rsidRDefault="00D143FF" w:rsidP="00D143FF">
      <w:r>
        <w:t>SOURCE: Used in ES 203 915-10 V1.2.1, clause 10.1 SOURCE: Used in ES 204 915-10 V1.1.1,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.i.e. the provider is still processing the request to create a this new (...\...) [the expected end of this definition was beyond the limit of 200 words] </w:t>
      </w:r>
    </w:p>
    <w:p w:rsidR="00D143FF" w:rsidRDefault="00D143FF" w:rsidP="00D143FF">
      <w:r>
        <w:t>SOURCE: Used in ES 202 915-10 V1.1.1, clause 10.1 SOURCE: Used in ES 202 915-10 V1.2.1, clause 10.1</w:t>
      </w:r>
    </w:p>
    <w:p w:rsidR="00D143FF" w:rsidRDefault="00D143FF" w:rsidP="00D143FF"/>
    <w:p w:rsidR="00D143FF" w:rsidRDefault="00D143FF" w:rsidP="00D143FF">
      <w:r>
        <w:t xml:space="preserve">                                                                                                                                                                                                                                                                                                                                                                                                                                                                                                                                                                                                                                                                                                                                                                                                                                                                                                  manager data types 10.1.1 tpstringlist defines a numbered set of data elements of type tpstring 10.1.2 tpipsubnet defines a sequence of data elements sequence element name sequence element type description subnetnumber tpstring ip address, ipv4 example 2.3.4.15 subnetmask tpstring ipv4 mask example,255.255.255.0 addresstype tpipv4addtype class for the ipv4 address format ipversionsupport tpipversion version supported note: the tpipsubnet data type follows the dmtf cim specification for ip sub-net. 10.1.3 tpipv4addtype name value description ipv4_add_class_a 0 address class a ipv4_add_class_b 1 address class b ipv4_add_class_c 2 address class c ipv4_add_class_d 3 address class d ipv4_add_class_e 4 address class e 10.1.4 tpipversion name value description version_unknown 0 unknown ip addressing format version_ipv4 1 ipv4 addressing format version_ipv6 2 ipv6 addressing format 10.1.5 tpvprpstatus name value description active 0 a vprp status indicating that this vprp is a previously established vprp. also means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i.e. the provider (...\...) [the expected end of this definition was beyond the limit of 200 words] </w:t>
      </w:r>
    </w:p>
    <w:p w:rsidR="00D143FF" w:rsidRDefault="00D143FF" w:rsidP="00D143FF">
      <w:r>
        <w:t>SOURCE: Used in ES 201 915-10 V1.2.1, clause 10.1 SOURCE: Used in ES 201 915-10 V1.3.1, clause 10.1</w:t>
      </w:r>
    </w:p>
    <w:p w:rsidR="00D143FF" w:rsidRDefault="00D143FF" w:rsidP="00D143FF"/>
    <w:p w:rsidR="00D143FF" w:rsidRDefault="00D143FF" w:rsidP="00D143FF">
      <w:r>
        <w:t xml:space="preserve">                                                                                                                                                                                                                                                                                                                                                                                                                                                                                                                                                                                                                                                                                                                                                                                                                                                                                                  manager data types 10.1.1 tpstringlist defines a numbered set of data elements of type tpstring 10.1.2 tpipsubnet defines a sequence of data elements sequence element name sequence element type description subnetnumber tpstring ip address, ipv4 example 2.3.4.15 subnetmask tpstring ipv4 mask example,255.255.255.0 addresstype tpipv4addtype class for the ipv4 address format ipversionsupport tpipversion version supported note: the tpipsubnet data type follows the dmtf cim specification for ip sub-net. 10.1.3 tpipv4addtype name value description ipv4_add_class_a 0 address class a ipv4_add_class_b 1 address class b ipv4_add_class_c 2 address class c ipv4_add_class_d 3 address class d ipv4_add_class_e 4 address class e 10.1.4 tpipversion name value description version_unknown 0 unknown ip addressing format version_ipv4 1 ipv4 addressing format version_ipv6 2 ipv6 addressing format 10.1.5 tpvprpstatus name value description active 0 a vprp status indicating that this vprp is a previously established vprp. also means that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 .i.e. (...\...) [the expected end of this definition was beyond the limit of 200 words] </w:t>
      </w:r>
    </w:p>
    <w:p w:rsidR="00D143FF" w:rsidRDefault="00D143FF" w:rsidP="00D143FF">
      <w:r>
        <w:t>SOURCE: Used in ES 201 915-10 V1.4.1, clause 10.1</w:t>
      </w:r>
    </w:p>
    <w:p w:rsidR="00D143FF" w:rsidRDefault="00D143FF" w:rsidP="00D143FF"/>
    <w:p w:rsidR="00D143FF" w:rsidRDefault="00D143FF" w:rsidP="00D143FF">
      <w:r>
        <w:t xml:space="preserve">                                                                                                                                                                                                                                                                                                                                                                                                                                                                                                                                                                                                                                                                                                                                                                                                                                                                                                  manager data types tpstringlist defines a numbered set of data elements of type tpstring tpipsubnet defines a sequence of data elements sequence element name sequence element type description subnetnumber tpstring ip address, ipv4 example 2.3.4.15 subnetmask tpstring ipv4 mask example,255.255.255.0 addresstype tpipv4addtype class for the ipv4 address format ipversionsupport tpipversion version supported note: the tpipsubnet data type follows the dmtf cim specification for ip sub-net. tpipv4addtype name value description ipv4_add_class_a 0 address class a ipv4_add_class_b 1 address class b ipv4_add_class_c 2 address class c ipv4_add_class_d 3 address class d ipv4_add_class_e 4 address class e tpipversion name value description version_unknown 0 unknown ip addressing format version_ipv4 1 ipv4 addressing format version_ipv6 2 ipv6 addressing format tpvprpstatus name value description active 0 a vprp status indicating that this vprp is a previously established vprp. also means that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 .i.e. the provider is still processing (...\...) [the expected end of this definition was beyond the limit of 200 words] </w:t>
      </w:r>
    </w:p>
    <w:p w:rsidR="00D143FF" w:rsidRDefault="00D143FF" w:rsidP="00D143FF">
      <w:r>
        <w:t>SOURCE: Used in ES 201 915-10 V1.1.1, clause 10.1</w:t>
      </w:r>
    </w:p>
    <w:p w:rsidR="00D143FF" w:rsidRDefault="00D143FF" w:rsidP="00D143FF"/>
    <w:p w:rsidR="00D143FF" w:rsidRDefault="00D143FF" w:rsidP="00D143FF">
      <w:r>
        <w:t xml:space="preserve">                                                                                                                                                                                                                                                                                                                                                                                                                                                                                                                                                                                                                                                                                                                                                                                                                                                                                                  The maximum useable data sensitivity is the power, expressed in dbm, produced by a carrier at the nominal frequency of the receiver, modulated with the normal test signal (clauses 6.1.1.1 and 6.1.1.2) which will, without interference, produce after demodulation a data signal with a specified bit error ratio or a specified successful message ratio. the receiver sensitivity at the antenna connector shall be measured at a receiving antenna with the same polarization as the transmitting antenna. the receiver sensitivity, receiver demodulation capability (2, 4 or 8 phase shift keying - psk), temperature category and subcarrier frequencies shall be declared on the application form. </w:t>
      </w:r>
    </w:p>
    <w:p w:rsidR="00D143FF" w:rsidRDefault="00D143FF" w:rsidP="00D143FF">
      <w:r>
        <w:t>SOURCE: Used in ES 200 674-01 V2.1.1, clause 8.1.1</w:t>
      </w:r>
    </w:p>
    <w:p w:rsidR="00D143FF" w:rsidRDefault="00D143FF" w:rsidP="00D143FF"/>
    <w:p w:rsidR="00D143FF" w:rsidRDefault="00D143FF" w:rsidP="00D143FF">
      <w:r>
        <w:t xml:space="preserve">                                                                                                                                                                                                                                                                                                                                                                                                                                                                                                                                                                                                                                                                                                                                                                                                                                                                                              The maximum useable data sensitivity is the power, expressed in dbm, produced by a carrier at the nominal frequency of the receiver, modulated with the normal test signal (clauses 6.1.1.1 and 6.1.1.2) which will, without interference, produce after demodulation a data signal with a specified bit error ratio or a specified successful message ratio. the receiver sensitivity at the antenna connector shall be measured at a receiving antenna with the same polarization as the transmitting antenna. the receiver sensitivity, receiver demodulation capability (2, 4 or 8 phase shift keying - psk), temperature category and subcarrier frequencies shall be declared on the application form. </w:t>
      </w:r>
    </w:p>
    <w:p w:rsidR="00D143FF" w:rsidRDefault="00D143FF" w:rsidP="00D143FF">
      <w:r>
        <w:t>SOURCE: Used in ES 200 674-01 V2.2.1, clause 8.1.1 SOURCE: Used in ES 200 674-01 V2.3.1, clause 8.1.1 SOURCE: Used in ES 200 674-01 V2.4.1, clause 8.1.1</w:t>
      </w:r>
    </w:p>
    <w:p w:rsidR="00D143FF" w:rsidRDefault="00D143FF" w:rsidP="00D143FF"/>
    <w:p w:rsidR="00D143FF" w:rsidRDefault="00D143FF" w:rsidP="00D143FF">
      <w:r>
        <w:t xml:space="preserve">                                                                                                                                                                                                                                                                                                                                                                                                                                                                                                                                                                                                                                                                                                                                                                                                                                                                                              The maximum useable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the receiver sensitivity at the antenna connector varies with the different applications and bit rates from approximately -75 dbm to -100 dbm or better. the receiver sensitivity, receiver demodulation capability (2, 4 or 8 phase shift keying (psk)), temperature category and subcarrier frequencies shall be declared on the application form. </w:t>
      </w:r>
    </w:p>
    <w:p w:rsidR="00D143FF" w:rsidRDefault="00D143FF" w:rsidP="00D143FF">
      <w:r>
        <w:t>SOURCE: Used in ES 200 674-01 V1.1.1, clause 8.1.1 SOURCE: Used in ES 200 674-02 V1.1.1, clause 8.1.1</w:t>
      </w:r>
    </w:p>
    <w:p w:rsidR="00D143FF" w:rsidRDefault="00D143FF" w:rsidP="00D143FF"/>
    <w:p w:rsidR="00D143FF" w:rsidRDefault="00D143FF" w:rsidP="00D143FF">
      <w:r>
        <w:t xml:space="preserve">                                                                                                                                                                                                                                                                                                                                                                                                                                                                                                                                                                                                                                                                                                                                                                                                                                                                                              messaging data definitions 11.1.1 ipmultimediamessagingmanager defines the address of an ipmultimediamessagingmanager interface. 11.1.2 ipmultimediamessagingmanagerref defines a reference to type ipmultimediamessagingmanager. 11.1.3 ipappmultimediamessagingmanager defines the address of an ipappmultimediamessagingmanager interface. 11.1.4 ipappmultimediamessagingmanagerref defines a reference to type ipappmultimediamessagingmanager. 11.1.5 ipmailbox defines the address of an ipmailbox interface. 11.1.6 ipmailboxref defines a reference to type ipmailbox. 11.1.7 ipappmailbox defines the address of an ipappmailbox interface. 11.1.8 ipappmailboxref defines a reference to type ipappmailbox. 11.1.9 ipmultimediamessaging defines the address of an ipmultimediamessaging interface. 11.1.10 ipmultimediamessagingref defines a reference to type ipmultimediamessaging. 11.1.11 ipappmultimediamessaging defines the address of an ipappmultimediamessaging interface. 11.1.12 ipappmultimediamessagingref defines a reference to type ipappmultimediamessaging. 11.1.13 tpbodypartdescription defines a sequence of data elements that specify the properties of a body part. sequence element name sequence element type description contentdescription tpstring the contents of the field shall be interpreted as the rfc 2045 content-description field body. contentsize tpint32 this field specifies the length of the body part content in bytes. contenttype tpstring the contents of the field shall be interpreted as the rfc 2045 content-type field body. contenttransferencoding tpstring the contents of the field shall be interpreted as the rfc 2045 content-transfer-encoding field body. contentid tpstring the contents of the field (...\...) [the expected end of this definition was beyond the limit of 200 words] </w:t>
      </w:r>
    </w:p>
    <w:p w:rsidR="00D143FF" w:rsidRDefault="00D143FF" w:rsidP="00D143FF">
      <w:r>
        <w:t>SOURCE: Used in ES 203 915-15 V1.1.1, clause 11.1</w:t>
      </w:r>
    </w:p>
    <w:p w:rsidR="00D143FF" w:rsidRDefault="00D143FF" w:rsidP="00D143FF"/>
    <w:p w:rsidR="00D143FF" w:rsidRDefault="00D143FF" w:rsidP="00D143FF">
      <w:r>
        <w:t xml:space="preserve">                                                                                                                                                                                                                                                                                                                                                                                                                                                                                                                                                                                                                                                                                                                                                                                                                                                                                                  messaging data definitions 11.1.1 ipmultimediamessagingmanager defines the address of an ipmultimediamessagingmanager interface. 11.1.2 ipmultimediamessagingmanagerref defines a reference to type ipmultimediamessagingmanager. 11.1.3 ipappmultimediamessagingmanager defines the address of an ipappmultimediamessagingmanager interface. 11.1.4 ipappmultimediamessagingmanagerref defines a reference to type ipappmultimediamessagingmanager. 11.1.5 ipmailbox defines the address of an ipmailbox interface. 11.1.6 ipmailboxref defines a reference to type ipmailbox. 11.1.7 ipappmailbox defines the address of an ipappmailbox interface. 11.1.8 ipappmailboxref defines a reference to type ipappmailbox. 11.1.9 ipmultimediamessaging defines the address of an ipmultimediamessaging interface. 11.1.10 ipmultimediamessagingref defines a reference to type ipmultimediamessaging. 11.1.11 ipappmultimediamessaging defines the address of an ipappmultimediamessaging interface. 11.1.12 ipappmultimediamessagingref defines a reference to type ipappmultimediamessaging. 11.1.13 tpbodypartdescription defines a sequence of data elements that specify the properties of a body part. sequence element name sequence element type description contentdescription tpstring the contents of the field shall be interpreted as the rfc 2045 content-description field body. contentsize tpint32 this field specifies the length of the body part content in bytes. contenttype tpstring the contents of the field shall be interpreted as the rfc 2045 content-type field body. contenttransferencoding tpstring the contents of the field shall be interpreted as the rfc 2045 content-transfer-encoding field body. contentid tpstring the contents of the field (...\...) [the expected end of this definition was beyond the limit of 200 words] </w:t>
      </w:r>
    </w:p>
    <w:p w:rsidR="00D143FF" w:rsidRDefault="00D143FF" w:rsidP="00D143FF">
      <w:r>
        <w:t>SOURCE: Used in ES 203 915-15 V1.2.1, clause 11.1 SOURCE: Used in ES 203 915-15 V1.3.1, clause 11.1 SOURCE: Used in ES 204 915-15 V1.1.1, clause 11.1</w:t>
      </w:r>
    </w:p>
    <w:p w:rsidR="00D143FF" w:rsidRDefault="00D143FF" w:rsidP="00D143FF"/>
    <w:p w:rsidR="00D143FF" w:rsidRDefault="00D143FF" w:rsidP="00D143FF">
      <w:r>
        <w:t xml:space="preserve">                                                                                                                                                                                                                                                                                                                                                                                                                                                                                                                                                                                                                                                                                                                                                                                                                                                                                                  mobility data definitions the following data definitions are used for several of the mobility services. 11.1.1 tpgeographicalposition defines the sequence of data elements that specify a geographical position. the horizontal location is defined by an "ellipsoid point with uncertainty shape". the reference system chosen for the coding of locations is the world geodetic system 1984 (wgs 84). typeofuncertaintyshape describes the type of the uncertainty shape and longitude/latitude defines the position of the uncertainty shape. the following table defines the meaning of the data elements that describe the uncertainty shape for each uncertainty shape type. type of uncertainty shape uncertainty outer semi major uncertainty outer semi minor uncertainty inner semi major uncertainty inner semi minor angle of semi major segment start angle segment end angle none - - - - - - - circle radius of circle - - - - - - circle sector radius of circle - - - - start angle of circle segment end angle of circle segment circle arc stripe radius of outer circle - radius of inner circle - - start angle of circle arc stripe end angle of circle arc stripe ellipse length of semi-major axis length of semi-minor axis - - rotation of (...\...) [the expected end of this definition was beyond the limit of 200 words] </w:t>
      </w:r>
    </w:p>
    <w:p w:rsidR="00D143FF" w:rsidRDefault="00D143FF" w:rsidP="00D143FF">
      <w:r>
        <w:t>SOURCE: Used in ES 201 915-06 V1.2.1, clause 11.1 SOURCE: Used in ES 201 915-06 V1.3.1, clause 11.1 SOURCE: Used in ES 201 915-06 V1.4.1, clause 11.1 SOURCE: Used in ES 201 915-06 V1.5.1, clause 11.1 SOURCE: Used in ES 202 915-06 V1.1.1, clause 11.1 SOURCE: Used in ES 202 915-06 V1.2.1, clause 11.1 SOURCE: Used in ES 202 915-06 V1.3.1, clause 11.1 SOURCE: Used in ES 202 915-06 V1.4.1, clause 11.1 SOURCE: Used in ES 203 915-06 V1.1.1, clause 11.1 SOURCE: Used in ES 203 915-06 V1.2.1, clause 11.1 SOURCE: Used in ES 204 915-06 V1.1.1, clause 11.1</w:t>
      </w:r>
    </w:p>
    <w:p w:rsidR="00D143FF" w:rsidRDefault="00D143FF" w:rsidP="00D143FF"/>
    <w:p w:rsidR="00D143FF" w:rsidRDefault="00D143FF" w:rsidP="00D143FF">
      <w:r>
        <w:t xml:space="preserve">                                                                                                                                                                                                                                                                                                                                                                                                                                                                                                                                                                                                                                                                                                                                                                                                                                                                                                  mobility data definitions the following data definitions are used for several of the mobility services. 11.1.1 tpgeographicalposition tpgeographicalposition defines the sequence of data elements that specify a geographical position. the horizontal location is defined by an "ellipsoid point with uncertainty shape". the reference system chosen for the coding of locations is the world geodetic system 1984 (wgs 84). typeofuncertaintyshape describes the type of the uncertainty shape and longitude/latitude defines the position of the uncertainty shape. the following table defines the meaning of the data elements that describe the uncertainty shape for each uncertainty shape type. type of uncertainty shape uncertainty outer semi major uncertainty outer semi minor uncertainty inner semi major uncertainty inner semi minor angle of semi major segment start angle segment end angle none - - - - - - - circle radius of circle - - - - - - circle sector radius of circle - - - - start angle of circle segment end angle of circle segment circle arc stripe radius of outer circle - radius of inner circle - - start angle of circle arc stripe end angle of circle arc stripe ellipse length of semi-major axis length of semi-minor axis - - rotation (...\...) [the expected end of this definition was beyond the limit of 200 words] </w:t>
      </w:r>
    </w:p>
    <w:p w:rsidR="00D143FF" w:rsidRDefault="00D143FF" w:rsidP="00D143FF">
      <w:r>
        <w:t>SOURCE: Used in ES 201 915-06 V1.1.1, clause 11.1</w:t>
      </w:r>
    </w:p>
    <w:p w:rsidR="00D143FF" w:rsidRDefault="00D143FF" w:rsidP="00D143FF"/>
    <w:p w:rsidR="00D143FF" w:rsidRDefault="00D143FF" w:rsidP="00D143FF">
      <w:r>
        <w:t xml:space="preserve">                                                                                                                                                                                                                                                                                                                                                                                                                                                                                                                                                                                                                                                                                                                                                                                                                                                                                                  model description the adopted call model has the following objects. * a call object. a call is a relation between a number of parties. the call object relates to the entire call view from the application. e.g., the entire call will be released when a release is called on the call. note that different applications can have different views on the same physical call, e.g., one application for the originating side and another application for the terminating side. the applications will not be aware of each other, all 'communication' between the applications will be by means of network signalling. the api currently does not specify any feature interaction mechanisms; * a call leg object. the leg object represents a logical association between a call and an address. the relationship includes at least the signalling relation with the party. the relation with the address is only made when the leg is routed. before that the leg object is idle and not yet associated with the address; * an address. the address logically represents a party in the call; * a terminal. a terminal is the end-point of the signalling and/or media for a party. this object type is currently not addressed. (...\...) [the expected end of this definition was beyond the limit of 200 words] </w:t>
      </w:r>
    </w:p>
    <w:p w:rsidR="00D143FF" w:rsidRDefault="00D143FF" w:rsidP="00D143FF">
      <w:r>
        <w:t>SOURCE: Used in ES 201 915-04 V1.4.1, clause 4.1</w:t>
      </w:r>
    </w:p>
    <w:p w:rsidR="00D143FF" w:rsidRDefault="00D143FF" w:rsidP="00D143FF"/>
    <w:p w:rsidR="00D143FF" w:rsidRDefault="00D143FF" w:rsidP="00D143FF">
      <w:r>
        <w:t xml:space="preserve">                                                                                                                                                                                                                                                                                                                                                                                                                                                                                                                                                                                                                                                                                                                                                                                                                                                                                                  The modulation depth indicates the size of modulation in relation to the maximum theoretically possible. </w:t>
      </w:r>
    </w:p>
    <w:p w:rsidR="00D143FF" w:rsidRDefault="00D143FF" w:rsidP="00D143FF">
      <w:r>
        <w:t>SOURCE: Used in ES 200 674-01 V1.1.1, clause 7.4.1</w:t>
      </w:r>
    </w:p>
    <w:p w:rsidR="00D143FF" w:rsidRDefault="00D143FF" w:rsidP="00D143FF"/>
    <w:p w:rsidR="00D143FF" w:rsidRDefault="00D143FF" w:rsidP="00D143FF">
      <w:r>
        <w:t xml:space="preserve">                                                                                                                                                                                                                                                                                                                                                                                                                                                                                                                                                                                                                                                                                                                                                                                                                                                                                              The modulation depth indicates the size of modulation in relation to the maximum theoretically possible. </w:t>
      </w:r>
    </w:p>
    <w:p w:rsidR="00D143FF" w:rsidRDefault="00D143FF" w:rsidP="00D143FF">
      <w:r>
        <w:t>SOURCE: Used in ES 200 674-01 V2.1.1, clause 7.5.1 SOURCE: Used in ES 200 674-01 V2.2.1, clause 7.5.1 SOURCE: Used in ES 200 674-01 V2.3.1, clause 7.5.1 SOURCE: Used in ES 200 674-01 V2.4.1, clause 7.5.1 SOURCE: Used in ES 200 674-02 V1.1.1, clause 7.4.1</w:t>
      </w:r>
    </w:p>
    <w:p w:rsidR="00D143FF" w:rsidRDefault="00D143FF" w:rsidP="00D143FF"/>
    <w:p w:rsidR="00D143FF" w:rsidRDefault="00D143FF" w:rsidP="00D143FF">
      <w:r>
        <w:t xml:space="preserve">                                                                                                                                                                                                                                                                                                                                                                                                                                                                                                                                                                                                                                                                                                                                                                                                                                                                                              multiple references to the same definition the use of import on single definitions, groups of definitions, definitions of the same kind etc. may lead to situations where the same definition is referred to more than once. in such cases the definition shall be imported only once. note: the mechanisms to resolve such ambiguities e.g., overwriting and sending warnings to the user, are outside the scope of the present document and should be provided by ttcn-3 tools. </w:t>
      </w:r>
    </w:p>
    <w:p w:rsidR="00D143FF" w:rsidRDefault="00D143FF" w:rsidP="00D143FF">
      <w:r>
        <w:t>SOURCE: Used in ES 201 873-01 V1.1.1, clause 7.5.8</w:t>
      </w:r>
    </w:p>
    <w:p w:rsidR="00D143FF" w:rsidRDefault="00D143FF" w:rsidP="00D143FF"/>
    <w:p w:rsidR="00D143FF" w:rsidRDefault="00D143FF" w:rsidP="00D143FF">
      <w:r>
        <w:t xml:space="preserve">                                                                                                                                                                                                                                                                                                                                                                                                                                                                                                                                                                                                                                                                                                                                                                                                                                                                                                  multiple references to the same definition the use of import on single definitions, groups of definitions, definitions of the same kind etc. may lead to situations where the same definition is referred to more than once. in such cases the definition shall be imported only once. note: the mechanisms to resolve such ambiguities e.g., overwriting and sending warnings to the user, are outside the scope of the present document and should be provided by ttcn-3 tools. </w:t>
      </w:r>
    </w:p>
    <w:p w:rsidR="00D143FF" w:rsidRDefault="00D143FF" w:rsidP="00D143FF">
      <w:r>
        <w:t>SOURCE: Used in ES 201 873-01 V1.1.2, clause 7.5.8</w:t>
      </w:r>
    </w:p>
    <w:p w:rsidR="00D143FF" w:rsidRDefault="00D143FF" w:rsidP="00D143FF"/>
    <w:p w:rsidR="00D143FF" w:rsidRDefault="00D143FF" w:rsidP="00D143FF">
      <w:r>
        <w:t xml:space="preserve">                                                                                                                                                                                                                                                                                                                                                                                                                                                                                                                                                                                                                                                                                                                                                                                                                                                                                                  multiple references to the same definition the use of import on single definitions, groups of definitions, definitions of the same kind etc. may lead to situations where the same definition is referred to more than once. such cases shall be resolved by the system and definitions shall be imported only once. note: the mechanisms to resolve such ambiguities e.g. overwriting and sending warnings to the user, are outside the scope of the present document and should be provided by ttcn-3 tools. all import statements and definitions within import statements are considered to be treated independently one after the other in the order of their appearance. it is important to point out, that the except statement does not exclude the definitions listed from being imported in general; all statements importing definitions of the same kind can be seen as a shorthand notation for an equivalent list of identifiers of single definitions. the except statement excludes definitions from this single list only. example: import from mymodule { type all except mytype3; // imports all types of mymodule except mytype3 type mytype3 // imports mytype3 explicitly } 7.5.10 import definitions from non-ttcn-3 modules in cases when definitions are imported from other sources than (...\...) [the expected end of this definition was beyond the limit of 200 words] </w:t>
      </w:r>
    </w:p>
    <w:p w:rsidR="00D143FF" w:rsidRDefault="00D143FF" w:rsidP="00D143FF">
      <w:r>
        <w:t>SOURCE: Used in ES 201 873-01 V3.1.1, clause 7.5.9</w:t>
      </w:r>
    </w:p>
    <w:p w:rsidR="00D143FF" w:rsidRDefault="00D143FF" w:rsidP="00D143FF"/>
    <w:p w:rsidR="00D143FF" w:rsidRDefault="00D143FF" w:rsidP="00D143FF">
      <w:r>
        <w:t xml:space="preserve">                                                                                                                                                                                                                                                                                                                                                                                                                                                                                                                                                                                                                                                                                                                                                                                                                                                                                                  namespace the target namespace defines the namespace that is the default namespace for the elements within a document. a special case is the target namespace defined for the schema section within the wsdl:types section of a service interface document, where the target namespace applies specifically to the xml schema definitions within this section. the base namespace for wsdl related elements is http://www.example.com/wsdl. for sub-namespaces, they will extend this namespace. all elements defined within the root namespace are defined within this base target namespace. for example target namespaces may include: * root namespace, http://www.example.com/wsdl/v1_0/service. * sub-namespace, http://www.example.com/wsdl/accounts/v1_0/service. * multi-level sub-namespace, http://www.example.com/wsdl/accounts/payables/v1_0/service. the target namespace is the same namespace that will be defined later as the xml schema or wsdl namespace. </w:t>
      </w:r>
    </w:p>
    <w:p w:rsidR="00D143FF" w:rsidRDefault="00D143FF" w:rsidP="00D143FF">
      <w:r>
        <w:t>SOURCE: Used in ES 202 391-01 V1.2.1, clause 12.2.6 SOURCE: Used in ES 202 391-01 V1.3.1, clause 12.2.6 SOURCE: Used in ES 202 504-01 V1.1.1, clause 12.2.6</w:t>
      </w:r>
    </w:p>
    <w:p w:rsidR="00D143FF" w:rsidRDefault="00D143FF" w:rsidP="00D143FF"/>
    <w:p w:rsidR="00D143FF" w:rsidRDefault="00D143FF" w:rsidP="00D143FF">
      <w:r>
        <w:t xml:space="preserve">                                                                                                                                                                                                                                                                                                                                                                                                                                                                                                                                                                                                                                                                                                                                                                                                                                                                                                  namespaces each document type has some common namespaces will be used in every instance of that document type. type definition documents xmlns:xsd=http://www.w3.org/2001/xmlschema shared faults documents and service interface documents xmlns="http://schemas.xmlsoap.org/wsdl/" xmlns:wsdl="http://schemas.xmlsoap.org/wsdl/" xmlns:xsd=http://www.w3.org/2001/xmlschema service bindings documents for soap over http xmlns="http://schemas.xmlsoap.org/wsdl/" xmlns:wsdl="http://schemas.xmlsoap.org/wsdl/" xmlns:soap="http://schemas.xmlsoap.org/wsdl/soap/" xmlns:xsd=http://www.w3.org/2001/xmlschema other bindings will have other namespace definitions that will be common to all service bindings documents using that binding. </w:t>
      </w:r>
    </w:p>
    <w:p w:rsidR="00D143FF" w:rsidRDefault="00D143FF" w:rsidP="00D143FF">
      <w:r>
        <w:t>SOURCE: Used in ES 202 391-01 V1.1.1, clause 12.2.4</w:t>
      </w:r>
    </w:p>
    <w:p w:rsidR="00D143FF" w:rsidRDefault="00D143FF" w:rsidP="00D143FF"/>
    <w:p w:rsidR="00D143FF" w:rsidRDefault="00D143FF" w:rsidP="00D143FF">
      <w:r>
        <w:t xml:space="preserve">                                                                                                                                                                                                                                                                                                                                                                                                                                                                                                                                                                                                                                                                                                                                                                                                                                                                                                  note: the import mechanism is designed to allow the re-use of definitions from other ttcn-3 editions or from other non-ttcn-3 language sources. the rules for importing definitions from specifications written in other languages, e.g. sdl packages, may follow the ttcn-3 rules or may have to be defined separately. 8.2.3.7 importing of import statements from ttcn-3 modules visible import statements of ttcn-3 modules can be imported by other ttcn-3 modules. syntactical structure [ visibility ] import from moduleidentifier [ languagespec ] "{" import all [ ";" ] "}" [ ";" ] semantic description ttcn-3 supports importing of visible import statements from other ttcn-3 modules. this means that import statements of the module, from which the import statements are imported, are re-imported to the importing module. for example, if module b imports the import statements of module a, everything that is imported by a using import statements visible for module b, is also imported by b. if another module c imports all import statements from b, then c imports all what a is importing - provided that the import statements are visible to modules b and c. it is not possible to import individual import statements of another module. the import of (...\...) [the expected end of this definition was beyond the limit of 200 words] </w:t>
      </w:r>
    </w:p>
    <w:p w:rsidR="00D143FF" w:rsidRDefault="00D143FF" w:rsidP="00D143FF">
      <w:r>
        <w:t>SOURCE: Used in ES 201 873-01 V4.2.1, clause 8.2.3.8 SOURCE: Used in ES 201 873-01 V4.3.1, clause 8.2.3.8 SOURCE: Used in ES 201 873-01 V4.4.1, clause 8.2.3.8 SOURCE: Used in ES 201 873-01 V4.5.1, clause 8.2.3.8 SOURCE: Used in ES 201 873-01 V4.6.1, clause 8.2.3.8</w:t>
      </w:r>
    </w:p>
    <w:p w:rsidR="00D143FF" w:rsidRDefault="00D143FF" w:rsidP="00D143FF"/>
    <w:p w:rsidR="00D143FF" w:rsidRDefault="00D143FF" w:rsidP="00D143FF">
      <w:r>
        <w:t xml:space="preserve">                                                                                                                                                                                                                                                                                                                                                                                                                                                                                                                                                                                                                                                                                                                                                                                                                                                                                                  notification data definitions 8.1.1 tpmediastreamrequestset defines a numbered set of data elements of tpmediastreamrequest. 8.1.2 tpmediastreamrequest defines the sequence of data elements that specify the type of media stream. sequence element name sequence element type direction tpmediastreamdirection datatyperequest tpmediastreamdatatyperequest mediamonitormode tpcallmonitormode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8.1.5 tpaudiocapabilitiestype defines the audio codec. the requested capabilities can be indicated by adding the values together (i.e. a logical or function). e.g. 28 indicates interest in all itu-t recommendation g.722 codes (4+8+16). name value description p_g711_64k 1 itu-t recommendation g.711 on 64k, both alaw and ulaw p_g711_56k 2 itu-t recommendation g.711 on (...\...) [the expected end of this definition was beyond the limit of 200 words] </w:t>
      </w:r>
    </w:p>
    <w:p w:rsidR="00D143FF" w:rsidRDefault="00D143FF" w:rsidP="00D143FF">
      <w:r>
        <w:t>SOURCE: Used in ES 202 915-0404 V1.1.1, clause 8.1</w:t>
      </w:r>
    </w:p>
    <w:p w:rsidR="00D143FF" w:rsidRDefault="00D143FF" w:rsidP="00D143FF"/>
    <w:p w:rsidR="00D143FF" w:rsidRDefault="00D143FF" w:rsidP="00D143FF">
      <w:r>
        <w:t xml:space="preserve">                                                                                                                                                                                                                                                                                                                                                                                                                                                                                                                                                                                                                                                                                                                                                                                                                                                                                                  notification data definitions 8.1.1 tpmediastreamrequestset defines a numbered set of data elements of tpmediastreamrequest. 8.1.2 tpmediastreamrequest defines the sequence of data elements that specify the type of media stream. sequence element name sequence element type direction tpmediastreamdirection datatyperequest tpmediastreamdatatyperequest mediamonitormode tpcallmonitormode eventtype tpmediastreameventtype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tpmediastreamdatatyperequesttype tag element value choice element type choice element name p_audio_capabilities tpaudiocapabilitiestype audio p_video_capabilities tpvideocapabilitiestype video p_data_capabilities tpdatacapabilities data 8.1.5 tpmediastreamdatatyperequesttype defines the media type of a media stream data type request. name value description p_audio_capabilities 1 audio stream capabilities p_video_capabilities 2 video stream capabilities p_data_capabilities 3 data stream (e.g. itu-t rec. t.120) capabilities 8.1.6 tpaudiocapabilitiestype defines the audio codec. the requested capabilities can be indicated by adding the values (...\...) [the expected end of this definition was beyond the limit of 200 words] </w:t>
      </w:r>
    </w:p>
    <w:p w:rsidR="00D143FF" w:rsidRDefault="00D143FF" w:rsidP="00D143FF">
      <w:r>
        <w:t>SOURCE: Used in ES 203 915-0404 V1.1.1, clause 8.1</w:t>
      </w:r>
    </w:p>
    <w:p w:rsidR="00D143FF" w:rsidRDefault="00D143FF" w:rsidP="00D143FF"/>
    <w:p w:rsidR="00D143FF" w:rsidRDefault="00D143FF" w:rsidP="00D143FF">
      <w:r>
        <w:t xml:space="preserve">                                                                                                                                                                                                                                                                                                                                                                                                                                                                                                                                                                                                                                                                                                                                                                                                                                                                                                  notification data definitions 8.1.1 tpmediastreamrequestset defines a numbered set of data elements of tpmediastreamrequest. 8.1.2 tpmediastreamrequest defines the sequence of data elements that specify the type of media stream. sequence element name sequence element type direction tpmediastreamdirection datatyperequest tpmediastreamdatatyperequest mediamonitormode tpcallmonitormode eventtype tpmediastreameventtype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tpmediastreamdatatyperequesttype tag element value choice element type choice element name p_audio_capabilities tpaudiocapabilitiestype audio p_video_capabilities tpvideocapabilitiestype video p_data_capabilities tpdatacapabilities data 8.1.5 tpmediastreamdatatyperequesttype defines the media type of a media stream data type request. name value description p_audio_capabilities 1 audio stream capabilities p_video_capabilities 2 video stream capabilities p_data_capabilities 3 data stream (e.g. itu-t recommendation t.120) capabilities 8.1.6 tpaudiocapabilitiestype defines the audio codec. the requested capabilities can be indicated by adding the values (...\...) [the expected end of this definition was beyond the limit of 200 words] </w:t>
      </w:r>
    </w:p>
    <w:p w:rsidR="00D143FF" w:rsidRDefault="00D143FF" w:rsidP="00D143FF">
      <w:r>
        <w:t>SOURCE: Used in ES 204 915-0404 V1.1.1, clause 8.1</w:t>
      </w:r>
    </w:p>
    <w:p w:rsidR="00D143FF" w:rsidRDefault="00D143FF" w:rsidP="00D143FF"/>
    <w:p w:rsidR="00D143FF" w:rsidRDefault="00D143FF" w:rsidP="00D143FF">
      <w:r>
        <w:t xml:space="preserve">                                                                                                                                                                                                                                                                                                                                                                                                                                                                                                                                                                                                                                                                                                                                                                                                                                                                                                  notification data definitions 8.1.1 tpmediastreamrequestset defines a numbered set of data elements of tpmediastreamrequest. 8.1.2 tpmediastreamrequest defines the sequence of data elements that specify the type of media stream. sequence element name sequence element type direction tpmediastreamdirection datatyperequest tpmediastreamdatatyperequest mediamonitormode tpcallmonitormode eventtype tpmediastreameventtype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tpmediastreamdatatyperequesttype tag element value choice element type choice element name p_audio_capabilities tpaudiocapabilitiestype audio p_video_capabilities tpvideocapabilitiestype video p_data_capabilities tpdatacapabilities data 8.1.5 tpmediastreamdatatyperequesttype defines the media type of a media stream data type request. name value description p_audio_capabilities 1 audio stream capabilities p_video_capabilities 2 video stream capabilities p_data_capabilities 3 data stream (e.g., itu-t rec. t.120) capabilities 8.1.6 tpaudiocapabilitiestype defines the audio codec. the requested capabilities can be indicated by adding the values (...\...) [the expected end of this definition was beyond the limit of 200 words] </w:t>
      </w:r>
    </w:p>
    <w:p w:rsidR="00D143FF" w:rsidRDefault="00D143FF" w:rsidP="00D143FF">
      <w:r>
        <w:t>SOURCE: Used in ES 203 915-0404 V1.2.1, clause 8.1</w:t>
      </w:r>
    </w:p>
    <w:p w:rsidR="00D143FF" w:rsidRDefault="00D143FF" w:rsidP="00D143FF"/>
    <w:p w:rsidR="00D143FF" w:rsidRDefault="00D143FF" w:rsidP="00D143FF">
      <w:r>
        <w:t xml:space="preserve">                                                                                                                                                                                                                                                                                                                                                                                                                                                                                                                                                                                                                                                                                                                                                                                                                                                                                                  notification data definitions 8.5.1.1 tpmediastreamrequestset defines a numbered set of data elements of tpmediastreamrequest 8.5.1.2 tpmediastreamrequest defines the sequence of data elements that specify the type of media stream. sequence element name sequence element type direction tpmediastreamdirection datatyperequest tpmediastreamdatatyperequest mediamonitormode tpcallmonitormode 8.5.1.3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8.5.1.4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8.5.1.5 tpaudiocapabilitiestype defines the audio codec. the requested capabilities can be indicated by adding the values together (i.e. a logical or function). e.g. 28 indicates interest in all g.722 codes (4+8+16). name value description p_g711_64k 1 g.711 on 64k, both alaw and ulaw p_g711_56k 2 g.711 on 56k, both alaw and ulaw p_g722_64k (...\...) [the expected end of this definition was beyond the limit of 200 words] </w:t>
      </w:r>
    </w:p>
    <w:p w:rsidR="00D143FF" w:rsidRDefault="00D143FF" w:rsidP="00D143FF">
      <w:r>
        <w:t>SOURCE: Used in ES 201 915-04 V1.2.2, clause 8.5.1</w:t>
      </w:r>
    </w:p>
    <w:p w:rsidR="00D143FF" w:rsidRDefault="00D143FF" w:rsidP="00D143FF"/>
    <w:p w:rsidR="00D143FF" w:rsidRDefault="00D143FF" w:rsidP="00D143FF">
      <w:r>
        <w:t xml:space="preserve">                                                                                                                                                                                                                                                                                                                                                                                                                                                                                                                                                                                                                                                                                                                                                                                                                                                                                                  notification data definitions 8.5.1.1 tpmediastreamrequestset defines a numbered set of data elements of tpmediastreamrequest 8.5.1.2 tpmediastreamrequest defines the sequence of data elements that specify the type of media stream. sequence element name sequence element type direction tpmediastreamdirection datatyperequest tpmediastreamdatatyperequest mediamonitormode tpcallmonitormode 8.5.1.3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8.5.1.4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8.5.1.5 tpaudiocapabilitiestype defines the audio codec. the requested capabilities can be indicated by adding the values together (i.e., a logical or function). e.g., 28 indicates interest in all g.722 codes (4+8+16). name value description p_g711_64k 1 g.711 on 64k, both alaw and ulaw p_g711_56k 2 g.711 on 56k, both alaw and ulaw p_g722_64k (...\...) [the expected end of this definition was beyond the limit of 200 words] </w:t>
      </w:r>
    </w:p>
    <w:p w:rsidR="00D143FF" w:rsidRDefault="00D143FF" w:rsidP="00D143FF">
      <w:r>
        <w:t>SOURCE: Used in ES 201 915-04 V1.3.1, clause 8.5.1 SOURCE: Used in ES 201 915-04 V1.4.1, clause 8.5.1</w:t>
      </w:r>
    </w:p>
    <w:p w:rsidR="00D143FF" w:rsidRDefault="00D143FF" w:rsidP="00D143FF"/>
    <w:p w:rsidR="00D143FF" w:rsidRDefault="00D143FF" w:rsidP="00D143FF">
      <w:r>
        <w:t xml:space="preserve">                                                                                                                                                                                                                                                                                                                                                                                                                                                                                                                                                                                                                                                                                                                                                                                                                                                                                                  notification data definitions no specific event notification data defined. </w:t>
      </w:r>
    </w:p>
    <w:p w:rsidR="00D143FF" w:rsidRDefault="00D143FF" w:rsidP="00D143FF">
      <w:r>
        <w:t>SOURCE: Used in ES 201 915-04 V1.1.1, clause 7.6.1 SOURCE: Used in ES 201 915-04 V1.2.2, clause 7.6.1 SOURCE: Used in ES 201 915-04 V1.3.1, clause 7.6.1 SOURCE: Used in ES 201 915-04 V1.4.1, clause 7.6.1 SOURCE: Used in ES 202 915-0403 V1.1.1, clause 9.1 SOURCE: Used in ES 203 915-0403 V1.1.1, clause 9.1 SOURCE: Used in ES 204 915-0403 V1.1.1, clause 9.1</w:t>
      </w:r>
    </w:p>
    <w:p w:rsidR="00D143FF" w:rsidRDefault="00D143FF" w:rsidP="00D143FF"/>
    <w:p w:rsidR="00D143FF" w:rsidRDefault="00D143FF" w:rsidP="00D143FF">
      <w:r>
        <w:t xml:space="preserve">                                                                                                                                                                                                                                                                                                                                                                                                                                                                                                                                                                                                                                                                                                                                                                                                                                                                                                  notification data definitions no specific event notification data. </w:t>
      </w:r>
    </w:p>
    <w:p w:rsidR="00D143FF" w:rsidRDefault="00D143FF" w:rsidP="00D143FF">
      <w:r>
        <w:t>SOURCE: Used in ES 201 915-04 V1.1.1, clause 9.5.1 SOURCE: Used in ES 201 915-04 V1.2.2, clause 9.5.1 SOURCE: Used in ES 201 915-04 V1.3.1, clause 9.5.1 SOURCE: Used in ES 201 915-04 V1.4.1, clause 9.5.1 SOURCE: Used in ES 202 915-0405 V1.1.1, clause 8.1 SOURCE: Used in ES 202 915-0405 V1.2.1, clause 8.1 SOURCE: Used in ES 202 915-0405 V1.3.1, clause 8.1 SOURCE: Used in ES 202 915-0405 V1.4.1, clause 8.1 SOURCE: Used in ES 203 915-0405 V1.1.1, clause 8.1 SOURCE: Used in ES 203 915-0405 V1.2.1, clause 8.1 SOURCE: Used in ES 204 915-0405 V1.1.1, clause 8.1</w:t>
      </w:r>
    </w:p>
    <w:p w:rsidR="00D143FF" w:rsidRDefault="00D143FF" w:rsidP="00D143FF"/>
    <w:p w:rsidR="00D143FF" w:rsidRDefault="00D143FF" w:rsidP="00D143FF">
      <w:r>
        <w:t xml:space="preserve">                                                                                                                                                                                                                                                                                                                                                                                                                                                                                                                                                                                                                                                                                                                                                                                                                                                                                                  notification data definitions tpmediastreamrequestset defines a numbered set of data elements of tpmediastreamrequest tpmediastreamrequest defines the sequence of data elements that specify the type of media stream. sequence element name sequence element type direction tpmediastreamdirection datatyperequest tpmediastreamdatatyperequest mediamonitormode tpcallmonitormode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tpaudiocapabilitiestype defines the audio codec. the requested capabilities can be indicated by adding the values together (i.e. a logical or function).e.g. 28 indicates interest in all g.722 codes (4+8+16). name value description p_g711_64k 1 g.711 on 64k, both alaw and ulaw p_g711_56k 2 g.711 on 56k, both alaw and ulaw p_g722_64k 4 p_g722_56k 8 p_g722_48k 16 p_g7231 (...\...) [the expected end of this definition was beyond the limit of 200 words] </w:t>
      </w:r>
    </w:p>
    <w:p w:rsidR="00D143FF" w:rsidRDefault="00D143FF" w:rsidP="00D143FF">
      <w:r>
        <w:t>SOURCE: Used in ES 201 915-04 V1.1.1, clause 8.5.1</w:t>
      </w:r>
    </w:p>
    <w:p w:rsidR="00D143FF" w:rsidRDefault="00D143FF" w:rsidP="00D143FF"/>
    <w:p w:rsidR="00D143FF" w:rsidRDefault="00D143FF" w:rsidP="00D143FF">
      <w:r>
        <w:t xml:space="preserve">                                                                                                                                                                                                                                                                                                                                                                                                                                                                                                                                                                                                                                                                                                                                                                                                                                                                                                  notification definitions 10.1.1 tpmessagingeventname defines the name of event being notified. in phase 2 of the apis, only the following events are supported. name value description p_event_gms_name_undefined 0 undefined p_event_gms_new_message_arrived 1 gms - new message arrived 10.1.2 tpmessagingeventcriteria defines the tagged choice of data elements that specify the criteria for an event notification to be generated. tag element type tpmessagingeventname tag element value choice element type choice element name p_event_gms_new_message_arrived tpgmsnewmessagearrivedcriteria eventgmsnewmessage arrived 10.1.3 tpgmsnewmessagearrivedcriteria defines the sequence of data elements that specify the criteria for a gms new message arrived event. sequence element name sequence element type mailboxid tpaddress authenticationinfo tpstring 10.1.4 tpmessagingeventinfo defines the tagged choice of data elements that specify the information returned to the application in an event notification. tag element type tpmessagingeventname tag element value choice element type choice element name p_event_gms_name_undefined tpstring eventnameundefined p_event_gms_new_message_arrived tpgmsnewmessagearrivedinfo eventgmsnewmessage arrived 10.1.5 tpgmsnewmessagearrivedinfo defines the sequence of data elements that specify the information returned to the application in a gms new message arrived event. sequence element name sequence element type mailboxid tpaddress folderid tpstring messageid tpstring numberofproperties tpint32 </w:t>
      </w:r>
    </w:p>
    <w:p w:rsidR="00D143FF" w:rsidRDefault="00D143FF" w:rsidP="00D143FF">
      <w:r>
        <w:t>SOURCE: Used in ES 203 915-09 V1.2.1, clause 10.1</w:t>
      </w:r>
    </w:p>
    <w:p w:rsidR="00D143FF" w:rsidRDefault="00D143FF" w:rsidP="00D143FF"/>
    <w:p w:rsidR="00D143FF" w:rsidRDefault="00D143FF" w:rsidP="00D143FF">
      <w:r>
        <w:t xml:space="preserve">                                                                                                                                                                                                                                                                                                                                                                                                                                                                                                                                                                                                                                                                                                                                                                                                                                                                                                  notification definitions 10.1.1 tpmessagingeventname defines the name of event being notified. in phase 2 of the apis, only the following events are supported. name value description p_event_gms_name_undefined 0 undefined p_event_gms_new_message_arrived 1 gms -new message arrived 10.1.2 tpmessagingeventcriteria defines the tagged choice of data elements that specify the criteria for an event notification to be generated. tag element type tpmessagingeventname tag element value choice element type choice element name p_event_gms_new_message_arrived tpgmsnewmessagearrivedcriteria eventgmsnewmessage arrived 10.1.3 tpgmsnewmessagearrivedcriteria defines the sequence of data elements that specify the criteria for a gms new message arrived event. sequence element name sequence element type mailboxid tpaddress authenticationinfo tpstring 10.1.4 tpmessagingeventinfo defines the tagged choice of data elements that specify the information returned to the application in an event notification. tag element type tpmessagingeventname tag element value choice element type choice element name p_event_gms_name_undefined tpstring eventnameundefined p_event_gms_new_message_arrived tpgmsnewmessagearrivedinfo eventgmsnewmessage arrived 10.1.5 tpgmsnewmessagearrivedinfo defines the sequence of data elements that specify the information returned to the application in a gms new message arrived event. sequence element name sequence element type mailboxid tpaddress folderid tpstring messageid tpstring numberofproperties tpint32 </w:t>
      </w:r>
    </w:p>
    <w:p w:rsidR="00D143FF" w:rsidRDefault="00D143FF" w:rsidP="00D143FF">
      <w:r>
        <w:t>SOURCE: Used in ES 201 915-09 V1.2.1, clause 10.1 SOURCE: Used in ES 201 915-09 V1.3.1, clause 10.1 SOURCE: Used in ES 201 915-09 V1.4.1, clause 10.1 SOURCE: Used in ES 202 915-09 V1.1.1, clause 10.1 SOURCE: Used in ES 202 915-09 V1.2.1, clause 10.1 SOURCE: Used in ES 202 915-09 V1.3.1, clause 10.1 SOURCE: Used in ES 203 915-09 V1.1.1, clause 10.1 SOURCE: Used in ES 204 915-09 V1.1.1, clause 10.1</w:t>
      </w:r>
    </w:p>
    <w:p w:rsidR="00D143FF" w:rsidRDefault="00D143FF" w:rsidP="00D143FF"/>
    <w:p w:rsidR="00D143FF" w:rsidRDefault="00D143FF" w:rsidP="00D143FF">
      <w:r>
        <w:t xml:space="preserve">                                                                                                                                                                                                                                                                                                                                                                                                                                                                                                                                                                                                                                                                                                                                                                                                                                                                                                  notification definitions tpmessagingeventname defines the name of event being notified. in phase 2 of the apis, only the following events are supported. name value description p_event_gms_name_undefined 0 undefined p_event_gms_new_message_arrived 1 gms -new message arrived tpmessagingeventcriteria defines the tagged choice of data elements that specify the criteria for an event notification to be generated. tag element type tpmessagingeventname tag element value choice element type choice element name p_event_gms_new_message_arrived tpgmsnewmessagearrivedcriteria eventgmsnewmessage arrived tpgmsnewmessagearrivedcriteria defines the sequence of data elements that specify the criteria for a gms new message arrived event. sequence element name sequence element type mailboxid tpaddress authenticationinfo tpstring tpmessagingeventinfo defines the tagged choice of data elements that specify the information returned to the application in an event notification. tag element type tpmessagingeventname tag element value choice element type choice element name p_event_gms_name_undefined tpstring eventnameundefined p_event_gms_new_message_arrived tpgmsnewmessagearrivedinfo eventgmsnewmessage arrived tpgmsnewmessagearrivedinfo defines the sequence of data elements that specify the information returned to the application in a gms new message arrived event. sequence element name sequence element type mailboxid tpaddress folderid tpstring messageid tpstring numberofproperties tpint32 </w:t>
      </w:r>
    </w:p>
    <w:p w:rsidR="00D143FF" w:rsidRDefault="00D143FF" w:rsidP="00D143FF">
      <w:r>
        <w:t>SOURCE: Used in ES 201 915-09 V1.1.1, clause 10.1</w:t>
      </w:r>
    </w:p>
    <w:p w:rsidR="00D143FF" w:rsidRDefault="00D143FF" w:rsidP="00D143FF"/>
    <w:p w:rsidR="00D143FF" w:rsidRDefault="00D143FF" w:rsidP="00D143FF">
      <w:r>
        <w:t xml:space="preserve">                                                                                                                                                                                                                                                                                                                                                                                                                                                                                                                                                                                                                                                                                                                                                                                                                                                                                                  The number of complaints logged per customer per data collection period. </w:t>
      </w:r>
    </w:p>
    <w:p w:rsidR="00D143FF" w:rsidRDefault="00D143FF" w:rsidP="00D143FF">
      <w:r>
        <w:t>SOURCE: Used in ES 202 057-01 V2.1.1, clause 5.9.1</w:t>
      </w:r>
    </w:p>
    <w:p w:rsidR="00D143FF" w:rsidRDefault="00D143FF" w:rsidP="00D143FF"/>
    <w:p w:rsidR="00D143FF" w:rsidRDefault="00D143FF" w:rsidP="00D143FF">
      <w:r>
        <w:t xml:space="preserve">                                                                                                                                                                                                                                                                                                                                                                                                                                                                                                                                                                                                                                                                                                                                                                                                                                                                                              The number of fault reports per fixed access line. 5.4.1.1 explanation of parameter definition a fault report is a report of disrupted or degraded service that is notified by the customer to the published point of contact of the service provider and is attributable to the fixed access line, and that is not found to be invalid. faults in any equipment on the customer side of the network termination point and faults which are attributable to the core network or other networks are excluded. network faults reported against either basic or primary rate access, or single or multi-line analogue access, should be counted as one fault, regardless of the number of channels activated or affected. the count of the number of access lines should be one for basic or primary rate access regardless of the number of channels activated. </w:t>
      </w:r>
    </w:p>
    <w:p w:rsidR="00D143FF" w:rsidRDefault="00D143FF" w:rsidP="00D143FF">
      <w:r>
        <w:t>SOURCE: Used in ES 202 057-01 V2.1.1, clause 5.4.1</w:t>
      </w:r>
    </w:p>
    <w:p w:rsidR="00D143FF" w:rsidRDefault="00D143FF" w:rsidP="00D143FF"/>
    <w:p w:rsidR="00D143FF" w:rsidRDefault="00D143FF" w:rsidP="00D143FF">
      <w:r>
        <w:t xml:space="preserve">                                                                                                                                                                                                                                                                                                                                                                                                                                                                                                                                                                                                                                                                                                                                                                                                                                                                                              The obu maximum radiated subcarrier(s) is the maximum re-radiated subcarrier from the obu independent of the incident signal level. this test method also applies to the output power of a transceiver. </w:t>
      </w:r>
    </w:p>
    <w:p w:rsidR="00D143FF" w:rsidRDefault="00D143FF" w:rsidP="00D143FF">
      <w:r>
        <w:t>SOURCE: Used in ES 200 674-01 V2.1.1, clause 9.4.1 SOURCE: Used in ES 200 674-01 V2.2.1, clause 9.4.1 SOURCE: Used in ES 200 674-01 V2.3.1, clause 9.4.1 SOURCE: Used in ES 200 674-01 V2.4.1, clause 9.4.1</w:t>
      </w:r>
    </w:p>
    <w:p w:rsidR="00D143FF" w:rsidRDefault="00D143FF" w:rsidP="00D143FF"/>
    <w:p w:rsidR="00D143FF" w:rsidRDefault="00D143FF" w:rsidP="00D143FF">
      <w:r>
        <w:t xml:space="preserve">                                                                                                                                                                                                                                                                                                                                                                                                                                                                                                                                                                                                                                                                                                                                                                                                                                                                                              The obu maximum radiated subcarrier(s) is the maximum re-radiated subcarrier from the obu independent of the incident signal level. this test method also applies to the output power of a transceiver. a transceiver should only radiate the upper sideband unless commanded differently. </w:t>
      </w:r>
    </w:p>
    <w:p w:rsidR="00D143FF" w:rsidRDefault="00D143FF" w:rsidP="00D143FF">
      <w:r>
        <w:t>SOURCE: Used in ES 200 674-01 V1.1.1, clause 9.4.1 SOURCE: Used in ES 200 674-02 V1.1.1, clause 9.4.1</w:t>
      </w:r>
    </w:p>
    <w:p w:rsidR="00D143FF" w:rsidRDefault="00D143FF" w:rsidP="00D143FF"/>
    <w:p w:rsidR="00D143FF" w:rsidRDefault="00D143FF" w:rsidP="00D143FF">
      <w:r>
        <w:t xml:space="preserve">                                                                                                                                                                                                                                                                                                                                                                                                                                                                                                                                                                                                                                                                                                                                                                                                                                                                                              The obu sensitivity is the minimum level power density expressed in dbm (received isotropically) that produces a wanted response from the obu. </w:t>
      </w:r>
    </w:p>
    <w:p w:rsidR="00D143FF" w:rsidRDefault="00D143FF" w:rsidP="00D143FF">
      <w:r>
        <w:t>SOURCE: Used in ES 200 674-01 V1.1.1, clause 9.1.1 SOURCE: Used in ES 200 674-01 V2.1.1, clause 9.1.1 SOURCE: Used in ES 200 674-01 V2.2.1, clause 9.1.1 SOURCE: Used in ES 200 674-01 V2.3.1, clause 9.1.1 SOURCE: Used in ES 200 674-01 V2.4.1, clause 9.1.1 SOURCE: Used in ES 200 674-02 V1.1.1, clause 9.1.1</w:t>
      </w:r>
    </w:p>
    <w:p w:rsidR="00D143FF" w:rsidRDefault="00D143FF" w:rsidP="00D143FF"/>
    <w:p w:rsidR="00D143FF" w:rsidRDefault="00D143FF" w:rsidP="00D143FF">
      <w:r>
        <w:t xml:space="preserve">                                                                                                                                                                                                                                                                                                                                                                                                                                                                                                                                                                                                                                                                                                                                                                                                                                                                                              The obu shall answer to the reception of this directive by confirming the correctness of the address as specified in the request. when an obu receives a pdu with a wrong responding ap title parameter value, or when not in session, it may choose not to answer. </w:t>
      </w:r>
    </w:p>
    <w:p w:rsidR="00D143FF" w:rsidRDefault="00D143FF" w:rsidP="00D143FF">
      <w:r>
        <w:t>SOURCE: Used in ES 200 674-01 V2.2.1, clause 11.6.5.1 SOURCE: Used in ES 200 674-01 V2.3.1, clause 11.6.5.1 SOURCE: Used in ES 200 674-01 V2.4.1, clause 11.6.5.1</w:t>
      </w:r>
    </w:p>
    <w:p w:rsidR="00D143FF" w:rsidRDefault="00D143FF" w:rsidP="00D143FF"/>
    <w:p w:rsidR="00D143FF" w:rsidRDefault="00D143FF" w:rsidP="00D143FF">
      <w:r>
        <w:t xml:space="preserve">                                                                                                                                                                                                                                                                                                                                                                                                                                                                                                                                                                                                                                                                                                                                                                                                                                                                                              The obu shall answer to the reception of this pdu by confirming the correctness of the address as specified in the request. </w:t>
      </w:r>
    </w:p>
    <w:p w:rsidR="00D143FF" w:rsidRDefault="00D143FF" w:rsidP="00D143FF">
      <w:r>
        <w:t>SOURCE: Used in ES 200 674-01 V2.1.1, clause 11.6.5.1</w:t>
      </w:r>
    </w:p>
    <w:p w:rsidR="00D143FF" w:rsidRDefault="00D143FF" w:rsidP="00D143FF"/>
    <w:p w:rsidR="00D143FF" w:rsidRDefault="00D143FF" w:rsidP="00D143FF">
      <w:r>
        <w:t xml:space="preserve">                                                                                                                                                                                                                                                                                                                                                                                                                                                                                                                                                                                                                                                                                                                                                                                                                                                                                              The obu shall be designed to respond to appropriately modulated signals only and shall not respond to wrong codes or to any simple carrier frequency. </w:t>
      </w:r>
    </w:p>
    <w:p w:rsidR="00D143FF" w:rsidRDefault="00D143FF" w:rsidP="00D143FF">
      <w:r>
        <w:t>SOURCE: Used in ES 200 674-01 V1.1.1, clause 9.2.1 SOURCE: Used in ES 200 674-01 V2.1.1, clause 9.2.1 SOURCE: Used in ES 200 674-01 V2.2.1, clause 9.2.1 SOURCE: Used in ES 200 674-01 V2.3.1, clause 9.2.1 SOURCE: Used in ES 200 674-01 V2.4.1, clause 9.2.1 SOURCE: Used in ES 200 674-02 V1.1.1, clause 9.2.1</w:t>
      </w:r>
    </w:p>
    <w:p w:rsidR="00D143FF" w:rsidRDefault="00D143FF" w:rsidP="00D143FF"/>
    <w:p w:rsidR="00D143FF" w:rsidRDefault="00D143FF" w:rsidP="00D143FF">
      <w:r>
        <w:t xml:space="preserve">                                                                                                                                                                                                                                                                                                                                                                                                                                                                                                                                                                                                                                                                                                                                                                                                                                                                                              The obu spurious emissions are emissions at frequencies, other than those of the obu subcarriers and sidebands associated with normal modulation, radiated by the obu. the spurious radiations are specified as the radiated power of any discrete signal. </w:t>
      </w:r>
    </w:p>
    <w:p w:rsidR="00D143FF" w:rsidRDefault="00D143FF" w:rsidP="00D143FF">
      <w:r>
        <w:t>SOURCE: Used in ES 200 674-01 V1.1.1, clause 9.6.1 SOURCE: Used in ES 200 674-01 V2.1.1, clause 9.6.1 SOURCE: Used in ES 200 674-01 V2.2.1, clause 9.6.1 SOURCE: Used in ES 200 674-01 V2.3.1, clause 9.6.1 SOURCE: Used in ES 200 674-01 V2.4.1, clause 9.6.1 SOURCE: Used in ES 200 674-02 V1.1.1, clause 9.6.1</w:t>
      </w:r>
    </w:p>
    <w:p w:rsidR="00D143FF" w:rsidRDefault="00D143FF" w:rsidP="00D143FF"/>
    <w:p w:rsidR="00D143FF" w:rsidRDefault="00D143FF" w:rsidP="00D143FF">
      <w:r>
        <w:t xml:space="preserve">                                                                                                                                                                                                                                                                                                                                                                                                                                                                                                                                                                                                                                                                                                                                                                                                                                                                                              of "well formed" for mheg applications for the purposes of launching from another presentation technology via ait, an mheg application is considered well formed if the ior of the initial object has been extracted from the relevant parent directory (or servicegateway) object. 9.3 pmt and servicegateway signalling extension 9.3.1 introduction this clause covers the identification and boot of an application by a receiver. the term "application" in this clause describes the use of the broadcast stream. therefore, the application defined in the present document shall be described as: "etsi profile version 1 of mheg-5 delivered using the dvb object carousel revision 1". the mechanism specified is designed to rely only on information in the pmt and the service gateway, i.e. there is no need to access the sdt or eit to be able to identify and boot the application. the boot process consists of three steps: 1) identification of an auto-boot application conforming to the present document. 2) acquisition of the servicegateway object. 3) acquisition of the auto-boot object - in the present document an mheg-5 application object. this shall be identified explicitly via signalling in the servicecontextlist (see clause 9.3.4.1) of the servicegateway object or implicitly by applying the (...\...) [the expected end of this definition was beyond the limit of 200 words] </w:t>
      </w:r>
    </w:p>
    <w:p w:rsidR="00D143FF" w:rsidRDefault="00D143FF" w:rsidP="00D143FF">
      <w:r>
        <w:t>SOURCE: Used in ES 202 184 V2.3.1, clause 9.2.2.4</w:t>
      </w:r>
    </w:p>
    <w:p w:rsidR="00D143FF" w:rsidRDefault="00D143FF" w:rsidP="00D143FF"/>
    <w:p w:rsidR="00D143FF" w:rsidRDefault="00D143FF" w:rsidP="00D143FF">
      <w:r>
        <w:t xml:space="preserve">                                                                                                                                                                                                                                                                                                                                                                                                                                                                                                                                                                                                                                                                                                                                                                                                                                                                                                  of a module a module is defined with the keyword module. note 1: the treatment of ttcn-3 modules in files, repositories and alike is outside the scope of the present document. syntactical structure module moduleidentifier [ language freetext { "," freetext } ] "{" [ moduledefinitionspart ] [ modulecontrolpart ] "}" semantic description a ttcn-3 module groups a set of (typically cohesive) ttcn-3 definitions. ttcn-3 modules have an explicit import interface to use definitions from other ttcn-3 or non-ttcn-3 modules. it is possible to hide definitions in a ttcn-3 module (see clause 8.2.5). ttcn-3 modules can be compiled/interpreted separately. they are reusable and parameterizable. module names are of the form of a ttcn-3 identifier. note 2: the module identifier is the informal text name of the module. in addition, a module specification can carry an optional attribute identified by the language keyword that identifies the edition of the ttcn-3 language, in which the module is specified. the following language strings are to be used: "ttcn-3:2001" - to be used with modules complying with version 1.1.2 of the present document (see annex h). "ttcn-3:2003" - to be used with modules complying with version 2.2.1 of the present document (see annex h). (...\...) [the expected end of this definition was beyond the limit of 200 words] </w:t>
      </w:r>
    </w:p>
    <w:p w:rsidR="00D143FF" w:rsidRDefault="00D143FF" w:rsidP="00D143FF">
      <w:r>
        <w:t>SOURCE: Used in ES 201 873-01 V4.1.1, clause 8.1 SOURCE: Used in ES 201 873-01 V4.2.1, clause 8.1 SOURCE: Used in ES 201 873-01 V4.3.1, clause 8.1 SOURCE: Used in ES 201 873-01 V4.4.1, clause 8.1 SOURCE: Used in ES 201 873-01 V4.5.1, clause 8.1 SOURCE: Used in ES 201 873-01 V4.6.1, clause 8.1</w:t>
      </w:r>
    </w:p>
    <w:p w:rsidR="00D143FF" w:rsidRDefault="00D143FF" w:rsidP="00D143FF"/>
    <w:p w:rsidR="00D143FF" w:rsidRDefault="00D143FF" w:rsidP="00D143FF">
      <w:r>
        <w:t xml:space="preserve">                                                                                                                                                                                                                                                                                                                                                                                                                                                                                                                                                                                                                                                                                                                                                                                                                                                                                                  of a module a module is defined with the keyword module. note 1: the treatment of ttcn-3 modules in files, repositories and alike is outside the scope of the present document. syntactical structure module moduleidentifier [ languagespec ] "{" [ moduledefinitionspart ] [ modulecontrolpart ] "}" semantic description a ttcn-3 module groups a set of (typically cohesive) ttcn-3 definitions. ttcn-3 modules have an explicit import interface to use definitions from other ttcn-3 or non-ttcn-3 modules. it is not possible to hide definitions in a ttcn-3 module, i.e. all definitions of a ttcn-3 module can be imported by other modules. ttcn-3 modules can be compiled/interpreted separately. they are reusable and parameterizable. module names are of the form of a ttcn-3 identifier. in addition, a module specification can carry an optional attribute identified by the language keyword that identifies the edition of the ttcn-3 language, in which the module is specified. currently the following language strings are supported: "ttcn-3:2001" for a module specification complying with ttcn-3 edition 1, "ttcn-3:2003" for edition 2, "ttcn-3:2005" for edition 3. note 2: the module identifier is the informal text name of the module. restrictions no specific restrictions in addition to the general static rules of ttcn-3 (...\...) [the expected end of this definition was beyond the limit of 200 words] </w:t>
      </w:r>
    </w:p>
    <w:p w:rsidR="00D143FF" w:rsidRDefault="00D143FF" w:rsidP="00D143FF">
      <w:r>
        <w:t>SOURCE: Used in ES 201 873-01 V3.2.1, clause 8.1 SOURCE: Used in ES 201 873-01 V3.3.2, clause 8.1</w:t>
      </w:r>
    </w:p>
    <w:p w:rsidR="00D143FF" w:rsidRDefault="00D143FF" w:rsidP="00D143FF"/>
    <w:p w:rsidR="00D143FF" w:rsidRDefault="00D143FF" w:rsidP="00D143FF">
      <w:r>
        <w:t xml:space="preserve">                                                                                                                                                                                                                                                                                                                                                                                                                                                                                                                                                                                                                                                                                                                                                                                                                                                                                                  of a module a module is defined with the keyword module. note 1: the treatment of ttcn-3 modules in files, repositories and alike is outside the scope of the present document. syntactical structure module moduleidentifier [ languagespec ] "{" [ moduledefinitionspart ] [ modulecontrolpart ] "}" semantic description a ttcn-3 module groups a set of (typically cohesive) ttcn-3 definitions. ttcn-3 modules have an explicit import interface to use definitions from other ttcn-3 or non-ttcn-3 modules. it is not possible to hide definitions in a ttcn-3 module, i.e. all definitions of a ttcn-3 module can be imported by other modules. ttcn-3 modules can be compiled/interpreted separately. they are reusable and parameterizable. module names are of the form of a ttcn-3 identifier. in addition, a module specification can carry an optional attribute identified by the language keyword that identifies the edition of the ttcn-3 language, in which the module is specified. the language strings are defined in clause 8.2.3.6. note 2: the module identifier is the informal text name of the module. restrictions no specific restrictions in addition to the general static rules of ttcn-3 given in clause 5. examples module mytestsuite language "ttcn-3:2003" { ... } </w:t>
      </w:r>
    </w:p>
    <w:p w:rsidR="00D143FF" w:rsidRDefault="00D143FF" w:rsidP="00D143FF">
      <w:r>
        <w:t>SOURCE: Used in ES 201 873-01 V3.4.1, clause 8.1</w:t>
      </w:r>
    </w:p>
    <w:p w:rsidR="00D143FF" w:rsidRDefault="00D143FF" w:rsidP="00D143FF"/>
    <w:p w:rsidR="00D143FF" w:rsidRDefault="00D143FF" w:rsidP="00D143FF">
      <w:r>
        <w:t xml:space="preserve">                                                                                                                                                                                                                                                                                                                                                                                                                                                                                                                                                                                                                                                                                                                                                                                                                                                                                                  of application tplan is not specific to a particular type or area of testing. the fundamental set of predefined tplan keywords is oriented towards conformance and interoperability testing (keywords such as iut, tester and td) but the extensibility of the language means that the user can adapt tplan to a wide range of testing contexts. </w:t>
      </w:r>
    </w:p>
    <w:p w:rsidR="00D143FF" w:rsidRDefault="00D143FF" w:rsidP="00D143FF">
      <w:r>
        <w:t>SOURCE: Used in ES 202 553 V1.1.1, clause 4.4 SOURCE: Used in ES 202 553 V1.2.1, clause 4.4</w:t>
      </w:r>
    </w:p>
    <w:p w:rsidR="00D143FF" w:rsidRDefault="00D143FF" w:rsidP="00D143FF"/>
    <w:p w:rsidR="00D143FF" w:rsidRDefault="00D143FF" w:rsidP="00D143FF">
      <w:r>
        <w:t xml:space="preserve">                                                                                                                                                                                                                                                                                                                                                                                                                                                                                                                                                                                                                                                                                                                                                                                                                                                                                                  of constant (literals) the following define the basic literals allowed. examples include boolean literals (true and false), character literals (e.g., 'x', 'a'), string literals (e.g. "parlay", "corba"), integer constants (e.g. -4, +23, 45, 05), float constants (e.g. -2.3, 4.0, 5.6e-23). we also define a number to be either an integer or a float, and a const to be any of the these constant types. bool_const ::= "true" | "false"; string_const ::= '"' {char}* '"'; int_const ::= {digit}+; float_const ::= (({digit}* "." {digit}+) | ({digit}+ "." {digit}*))([ee][-+]?{digit}+)? note: for a complete definition of the char type, see clauses 3.10.1.3 and 3.10.1.4 of the corba 2.4.2 architecture and specification document dated feb 2001. number::= int_const | float_const ; const::= bool_const | string_const | number ; </w:t>
      </w:r>
    </w:p>
    <w:p w:rsidR="00D143FF" w:rsidRDefault="00D143FF" w:rsidP="00D143FF">
      <w:r>
        <w:t>SOURCE: Used in ES 204 915-13 V1.1.1, clause 11.3.2</w:t>
      </w:r>
    </w:p>
    <w:p w:rsidR="00D143FF" w:rsidRDefault="00D143FF" w:rsidP="00D143FF"/>
    <w:p w:rsidR="00D143FF" w:rsidRDefault="00D143FF" w:rsidP="00D143FF">
      <w:r>
        <w:t xml:space="preserve">                                                                                                                                                                                                                                                                                                                                                                                                                                                                                                                                                                                                                                                                                                                                                                                                                                                                                                  of follow up modes the explicit definition of follow up modes by means of a goto clause is possible. each mode specification can have a preceding label that defines the target for a goto clause. moreover each transition can have an optional goto clause that refers to an mode label. semantic description if a transition with a goto clause is activated, the optional statement block is executed and afterwards the execution is continued at the label position with the activation of the following mode. restrictions besides the restrictions that already exist for the use of the goto statement, this package defines additional restrictions for the use of the goto clause in the context of modes. goto jumps are only allowed in a sequential environment, either inside seq modes or on the top level of a composition, i.e. directly on testcase level. moreover, goto jumps are not allowed to violate the composition hierarchy, thus it is not possible to jump to a parent mode or into a child mode. jumps are only allowed between modes on the same hierarchy level. however, if no follow up mode is explicitly defined by means of a goto statement the sequential ordering of mode specification (...\...) [the expected end of this definition was beyond the limit of 200 words] </w:t>
      </w:r>
    </w:p>
    <w:p w:rsidR="00D143FF" w:rsidRDefault="00D143FF" w:rsidP="00D143FF">
      <w:r>
        <w:t>SOURCE: Used in ES 202 786 V1.1.1, clause 5.4.1.1.2 SOURCE: Used in ES 202 786 V1.2.1, clause 5.4.1.1.2</w:t>
      </w:r>
    </w:p>
    <w:p w:rsidR="00D143FF" w:rsidRDefault="00D143FF" w:rsidP="00D143FF"/>
    <w:p w:rsidR="00D143FF" w:rsidRDefault="00D143FF" w:rsidP="00D143FF">
      <w:r>
        <w:t xml:space="preserve">                                                                                                                                                                                                                                                                                                                                                                                                                                                                                                                                                                                                                                                                                                                                                                                                                                                                                                  of formal parameters the scope of formal parameters in a parameterized object (e.g. in a function definition) shall be restricted to the definition in which the parameters appear and to the lower levels of scope in the same scope hierarchy. that is they follow the scope rules for local definitions (see clause 5.2). </w:t>
      </w:r>
    </w:p>
    <w:p w:rsidR="00D143FF" w:rsidRDefault="00D143FF" w:rsidP="00D143FF">
      <w:r>
        <w:t>SOURCE: Used in ES 201 873-01 V3.2.1, clause 5.2.1 SOURCE: Used in ES 201 873-01 V3.3.2, clause 5.2.1 SOURCE: Used in ES 201 873-01 V3.4.1, clause 5.2.1</w:t>
      </w:r>
    </w:p>
    <w:p w:rsidR="00D143FF" w:rsidRDefault="00D143FF" w:rsidP="00D143FF"/>
    <w:p w:rsidR="00D143FF" w:rsidRDefault="00D143FF" w:rsidP="00D143FF">
      <w:r>
        <w:t xml:space="preserve">                                                                                                                                                                                                                                                                                                                                                                                                                                                                                                                                                                                                                                                                                                                                                                                                                                                                                                  of formal parameters the scope of the formal parameters in a parameterized language element (e.g. in a function call) shall be restricted to the definition in which the parameters appear and to the lower levels of scope in the same scope hierarchy. that is they follow the normal scope rules (see clause 5.3.0). </w:t>
      </w:r>
    </w:p>
    <w:p w:rsidR="00D143FF" w:rsidRDefault="00D143FF" w:rsidP="00D143FF">
      <w:r>
        <w:t>SOURCE: Used in ES 201 873-01 V3.1.1, clause 5.3.1</w:t>
      </w:r>
    </w:p>
    <w:p w:rsidR="00D143FF" w:rsidRDefault="00D143FF" w:rsidP="00D143FF"/>
    <w:p w:rsidR="00D143FF" w:rsidRDefault="00D143FF" w:rsidP="00D143FF">
      <w:r>
        <w:t xml:space="preserve">                                                                                                                                                                                                                                                                                                                                                                                                                                                                                                                                                                                                                                                                                                                                                                                                                                                                                                  of friend modules modules can define other modules to be friends. syntactical structure [ private ] friend module moduleidentifier { "," moduleidentifier } ";" semantic description friendship to modules is defined by the exporting module (the module that declare the definitions) not by the importing module (the module that uses the module definitions of another module). friendship can be cyclic. if a module is friend to a module from which it imports top-level definitions, all top-level definitions with public and friend visibility are visible to the friend module. for non-friend modules, public top-level definitions are visible only. missing friend modules shall not cause an error. note: friend modules can be checked by tools, however at most warning are to be issued if a friend module is missing. restrictions in addition to the general static rules of ttcn 3 given in clause 5, the following restrictions apply: a) only private visibility can be defined for friend definitions as they are always private. examples module mymodulea { friend module mymoduleb,mymodulec; } // mymoduleb and mymodulec are friends of mymodulea module mymoduleb { friend module mymodulea; } // mymodulea is friend of mymoduleb module mymodulec { } </w:t>
      </w:r>
    </w:p>
    <w:p w:rsidR="00D143FF" w:rsidRDefault="00D143FF" w:rsidP="00D143FF">
      <w:r>
        <w:t>SOURCE: Used in ES 201 873-01 V4.2.1, clause 8.2.4</w:t>
      </w:r>
    </w:p>
    <w:p w:rsidR="00D143FF" w:rsidRDefault="00D143FF" w:rsidP="00D143FF"/>
    <w:p w:rsidR="00D143FF" w:rsidRDefault="00D143FF" w:rsidP="00D143FF">
      <w:r>
        <w:t xml:space="preserve">                                                                                                                                                                                                                                                                                                                                                                                                                                                                                                                                                                                                                                                                                                                                                                                                                                                                                                  of friend modules modules can define other modules to be friends. syntactical structure [ private ] friend module moduleidentifier { "," moduleidentifier } ";" semantic description friendship to modules is defined by the exporting module (the module that declares the definitions) not by the importing module (the module that uses the module definitions of another module). friendship can be cyclic. if a module is friend to a module from which it imports top-level definitions, all top-level definitions with public and friend visibility are visible to the friend module. for non-friend modules, public top-level definitions are visible only. missing friend modules shall not cause an error. note: friend modules can be checked by tools, however at most warning are to be issued if a friend module is missing. restrictions in addition to the general static rules of ttcn 3 given in clause 5, the following restrictions apply: a) only private visibility can be defined for friend definitions as they are always private. examples module mymodulea { friend module mymoduleb,mymodulec; } // mymoduleb and mymodulec are friends of mymodulea module mymoduleb { friend module mymodulea; } // mymodulea is friend of mymoduleb module mymodulec { } </w:t>
      </w:r>
    </w:p>
    <w:p w:rsidR="00D143FF" w:rsidRDefault="00D143FF" w:rsidP="00D143FF">
      <w:r>
        <w:t>SOURCE: Used in ES 201 873-01 V4.3.1, clause 8.2.4 SOURCE: Used in ES 201 873-01 V4.4.1, clause 8.2.4 SOURCE: Used in ES 201 873-01 V4.5.1, clause 8.2.4 SOURCE: Used in ES 201 873-01 V4.6.1, clause 8.2.4</w:t>
      </w:r>
    </w:p>
    <w:p w:rsidR="00D143FF" w:rsidRDefault="00D143FF" w:rsidP="00D143FF"/>
    <w:p w:rsidR="00D143FF" w:rsidRDefault="00D143FF" w:rsidP="00D143FF">
      <w:r>
        <w:t xml:space="preserve">                                                                                                                                                                                                                                                                                                                                                                                                                                                                                                                                                                                                                                                                                                                                                                                                                                                                                                  of friend modules modules can define other modules to be friends. syntactical structure friend module moduleidentifier { "," moduleidentifier } ";" semantic description friendship to modules is defined by the exporting module (the module that declarethe definitions) not by the importing module (the module that uses the module definitions of another module). friendship can be cyclic. if a module is friend to a module from which it imports top-level definitions, all top-level definitions with public and friend visibility are visible to the friend module. for non-friend modules, public top-level definitions are visible only. restrictions no specific restrictions in addition to the general static rules of ttcn-3 given in clause 5. examples module mymodulea { friend module mymoduleb,mymodulec; } // mymoduleb and mymodulec are friends of mymodulea module mymoduleb { friend module mymodulea; } // mymodulea is friend of mymoduleb module mymodulec { } </w:t>
      </w:r>
    </w:p>
    <w:p w:rsidR="00D143FF" w:rsidRDefault="00D143FF" w:rsidP="00D143FF">
      <w:r>
        <w:t>SOURCE: Used in ES 201 873-01 V4.1.1, clause 8.2.4</w:t>
      </w:r>
    </w:p>
    <w:p w:rsidR="00D143FF" w:rsidRDefault="00D143FF" w:rsidP="00D143FF"/>
    <w:p w:rsidR="00D143FF" w:rsidRDefault="00D143FF" w:rsidP="00D143FF">
      <w:r>
        <w:t xml:space="preserve">                                                                                                                                                                                                                                                                                                                                                                                                                                                                                                                                                                                                                                                                                                                                                                                                                                                                                                  of information flows across ra based on the requirements stated in clause 6.2 modes of operation, the necessary information flows are derived with the context of the model shown in figure 7. the following is a list of operations needed with a brief description: 1) reservationrequest the first stage of a two stage commit process where the transport facilities are requested and reserved if available. in the case of a derived call one direction of transport may also be committed using this action. 2) reservationcommit the second stage of a two stage commit process where the transport facilities are put into use. for derived voice this would enable a path split to be removed within the network without trusting a residential gateway. note that the residential gateway can be beyond a trusted customer gateway device. 3) reservationrequestandcommit used for reservation and commit function, used for single stage commit such as when access gateways and/or trunk gateways only are present in a call. 4) reservationmodify used for derived voice to change codecs based on capacity available on access line. 5) reservationrelease releases all transport functions in use and removes reservations. 6) reservationlost a fault indication from the transport layer that a (...\...) [the expected end of this definition was beyond the limit of 200 words] </w:t>
      </w:r>
    </w:p>
    <w:p w:rsidR="00D143FF" w:rsidRDefault="00D143FF" w:rsidP="00D143FF">
      <w:r>
        <w:t>SOURCE: Used in ES 282 002 V1.1.1, clause 6.4.1</w:t>
      </w:r>
    </w:p>
    <w:p w:rsidR="00D143FF" w:rsidRDefault="00D143FF" w:rsidP="00D143FF"/>
    <w:p w:rsidR="00D143FF" w:rsidRDefault="00D143FF" w:rsidP="00D143FF">
      <w:r>
        <w:t xml:space="preserve">                                                                                                                                                                                                                                                                                                                                                                                                                                                                                                                                                                                                                                                                                                                                                                                                                                                                                                  of intercept related information intercept related information will in principle be available in the following phases of a call: 1) at call attempt initiation when the target identity becomes active, at which time call destination information may or may not be available (set up phase of a call, target may be the originating or terminating party, or be involved indirectly by a supplementary service). 2) at the end of a call attempt, when the target identity becomes inactive (release phase of call). 3) at certain times between the above phases, when relevant information becomes available (active phase of call). in addition, information on non-call related actions of a target constitutes iri and is sent via hi2, e.g. information on subscriber controlled input. the intercept related information (iri) may be subdivided into the following categories: 1) control information for hi2 (e.g. correlation information). 2) basic call information, for standard calls between two parties. 3) information related to supplementary services, which have been invoked during a call. 4) information on non call related target actions. </w:t>
      </w:r>
    </w:p>
    <w:p w:rsidR="00D143FF" w:rsidRDefault="00D143FF" w:rsidP="00D143FF">
      <w:r>
        <w:t>SOURCE: Used in ES 201 671 V1.1.1, clause 8.2</w:t>
      </w:r>
    </w:p>
    <w:p w:rsidR="00D143FF" w:rsidRDefault="00D143FF" w:rsidP="00D143FF"/>
    <w:p w:rsidR="00D143FF" w:rsidRDefault="00D143FF" w:rsidP="00D143FF">
      <w:r>
        <w:t xml:space="preserve">                                                                                                                                                                                                                                                                                                                                                                                                                                                                                                                                                                                                                                                                                                                                                                                                                                                                                                  of interfaces instead of changing the existing interfaces, we define new additional interfaces containing the newly introduced declarations: * tricommunicationsart - te ? sa * tricommunicationtert - sa ? rt * triplatformpart - te ? sa * triplatformtert - te ? sa </w:t>
      </w:r>
    </w:p>
    <w:p w:rsidR="00D143FF" w:rsidRDefault="00D143FF" w:rsidP="00D143FF">
      <w:r>
        <w:t>SOURCE: Used in ES 202 782 V1.1.1, clause 6.7 SOURCE: Used in ES 202 782 V1.2.1, clause 6.7</w:t>
      </w:r>
    </w:p>
    <w:p w:rsidR="00D143FF" w:rsidRDefault="00D143FF" w:rsidP="00D143FF"/>
    <w:p w:rsidR="00D143FF" w:rsidRDefault="00D143FF" w:rsidP="00D143FF">
      <w:r>
        <w:t xml:space="preserve">                                                                                                                                                                                                                                                                                                                                                                                                                                                                                                                                                                                                                                                                                                                                                                                                                                                                                                  of invariant blocks syntactical structure inv "{" predicate {"," predicate} "}" semantic description an invariant block contains boolean predicates (expressions) which characterize the applicability of a mode. thus, an invariant block is always related to its containing mode specification and it specifies the conditions that shall be valid for a mode during runtime. for each mode, all invariants are checked for each sampling step when the mode is active. while a mode is active the invariants of a mode shall not be violated. if an invariant of an active mode is violated, the mode must be able to switch to another mode that has valid invariants during the respective sampling step. if this is not possible, the test system must set an error verdict. the invariants block is always checked at the beginning of each sampling step, even before the body of each mode is executed. examples example 1 below shows the definition of an atomic mode that sets the out port a continuously with the value of 3.0. moreover, the invariant prescribes conditions on the incoming ports b, c and d. when one of the invariants is violated by the actual value at ports, mode execution is stopped. example (...\...) [the expected end of this definition was beyond the limit of 200 words] </w:t>
      </w:r>
    </w:p>
    <w:p w:rsidR="00D143FF" w:rsidRDefault="00D143FF" w:rsidP="00D143FF">
      <w:r>
        <w:t>SOURCE: Used in ES 202 786 V1.1.1, clause 5.4.1.2</w:t>
      </w:r>
    </w:p>
    <w:p w:rsidR="00D143FF" w:rsidRDefault="00D143FF" w:rsidP="00D143FF"/>
    <w:p w:rsidR="00D143FF" w:rsidRDefault="00D143FF" w:rsidP="00D143FF">
      <w:r>
        <w:t xml:space="preserve">                                                                                                                                                                                                                                                                                                                                                                                                                                                                                                                                                                                                                                                                                                                                                                                                                                                                                                  of invariant blocks syntactical structure inv "{" predicate {"," predicate} "}" semantic description an invariant block contains boolean predicates (expressions) which characterize the applicability of a mode. thus, an invariant block is always related to its containing mode specification and it specifies the conditions that shall be valid for a mode during runtime. for each mode, all invariants are checked for each sampling step when the mode is active. while a mode is active the invariants of a mode shall not be violated. if an invariant of an active mode is violated, the mode shall be able to switch to another mode that has valid invariants during the respective sampling step. if this is not possible, the test system shall set an error verdict. the invariants block is always checked at the beginning of each sampling step, even before the body of each mode is executed. examples example 1 below shows the definition of an atomic mode that sets the out port a continuously with the value of 3.0. moreover, the invariant prescribes conditions on the incoming ports b, c and d. when one of the invariants is violated by the actual value at ports, mode execution is stopped. example (...\...) [the expected end of this definition was beyond the limit of 200 words] </w:t>
      </w:r>
    </w:p>
    <w:p w:rsidR="00D143FF" w:rsidRDefault="00D143FF" w:rsidP="00D143FF">
      <w:r>
        <w:t>SOURCE: Used in ES 202 786 V1.2.1, clause 5.4.1.2</w:t>
      </w:r>
    </w:p>
    <w:p w:rsidR="00D143FF" w:rsidRDefault="00D143FF" w:rsidP="00D143FF"/>
    <w:p w:rsidR="00D143FF" w:rsidRDefault="00D143FF" w:rsidP="00D143FF">
      <w:r>
        <w:t xml:space="preserve">                                                                                                                                                                                                                                                                                                                                                                                                                                                                                                                                                                                                                                                                                                                                                                                                                                                                                                  of operators these define the unary arithmetic operators, binary arithmetic operators, as well as the boolean operators. "%" is the modulo operator, "in" is a list containment operator (e.g. can be used to check if a element is within a list, or if a list is contained within another). note that the standard operator precedence will be enforced on top of this grammar. unary_arith_op ::= "+" | "-"; binary_arith_op ::= "+" | "-" | "*" | "/" | "%"; boolean_op ::= "&lt;=" | "&lt;" | "==" | "&gt;" | "&gt;=" | "!=" | "in"; </w:t>
      </w:r>
    </w:p>
    <w:p w:rsidR="00D143FF" w:rsidRDefault="00D143FF" w:rsidP="00D143FF">
      <w:r>
        <w:t>SOURCE: Used in ES 204 915-13 V1.1.1, clause 11.3.3</w:t>
      </w:r>
    </w:p>
    <w:p w:rsidR="00D143FF" w:rsidRDefault="00D143FF" w:rsidP="00D143FF"/>
    <w:p w:rsidR="00D143FF" w:rsidRDefault="00D143FF" w:rsidP="00D143FF">
      <w:r>
        <w:t xml:space="preserve">                                                                                                                                                                                                                                                                                                                                                                                                                                                                                                                                                                                                                                                                                                                                                                                                                                                                                                  of power consumption for distributed bs in dynamic method the power consumption of distributed bs equipment in dynamic method is defined for three different activity levels as follows (for details of activity levels see annex h): * pal10 ,c and pal10,rrh are the power consumption [w] of central and remote parts of bs with 10 % activity level. * pal40,c and pal40,rrh are the power consumption [w] of central and remote parts of bs with 40 % activity level. * pal70,c and pal70,rrh are the power consumption [w] of central and remote parts of bs with 70 % activity level. </w:t>
      </w:r>
    </w:p>
    <w:p w:rsidR="00D143FF" w:rsidRDefault="00D143FF" w:rsidP="00D143FF">
      <w:r>
        <w:t>SOURCE: Used in ES 202 706 V1.4.1, clause 7.2.6</w:t>
      </w:r>
    </w:p>
    <w:p w:rsidR="00D143FF" w:rsidRDefault="00D143FF" w:rsidP="00D143FF"/>
    <w:p w:rsidR="00D143FF" w:rsidRDefault="00D143FF" w:rsidP="00D143FF">
      <w:r>
        <w:t xml:space="preserve">                                                                                                                                                                                                                                                                                                                                                                                                                                                                                                                                                                                                                                                                                                                                                                                                                                                                                                  of power consumption for integrated bs in dynamic method the power consumption of integrated bs equipment in dynamic method is defined for three different activity levels as follows: * pal10 is the power consumption [w] with 10 % activity level. * pal40 is the power consumption [w] with 40 % activity level. * pal70 is the power consumption [w] with 70 % activity level. the activity levels are defined for a given system. the models are provided in annex h. </w:t>
      </w:r>
    </w:p>
    <w:p w:rsidR="00D143FF" w:rsidRDefault="00D143FF" w:rsidP="00D143FF">
      <w:r>
        <w:t>SOURCE: Used in ES 202 706 V1.4.1, clause 7.2.5</w:t>
      </w:r>
    </w:p>
    <w:p w:rsidR="00D143FF" w:rsidRDefault="00D143FF" w:rsidP="00D143FF"/>
    <w:p w:rsidR="00D143FF" w:rsidRDefault="00D143FF" w:rsidP="00D143FF">
      <w:r>
        <w:t xml:space="preserve">                                                                                                                                                                                                                                                                                                                                                                                                                                                                                                                                                                                                                                                                                                                                                                                                                                                                                                  of terms each kpi shall clearly define all terms relevant to its application. </w:t>
      </w:r>
    </w:p>
    <w:p w:rsidR="00D143FF" w:rsidRDefault="00D143FF" w:rsidP="00D143FF">
      <w:r>
        <w:t>SOURCE: Used in ES 205 200-01 V1.1.1, clause 6.4 SOURCE: Used in ES 205 200-01 V1.2.1, clause 6.4</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cn(k) = total energy consumption by data centre n during the kpi assessment interval tk-1begin to tk-1end as described in detail in es 205 200-1 [2] cs,n(k) = total energy consumption for energy source s in the data centre n during the kpi assessment interval between tk-1begin and tk-1end as described in detail in es 205 200-1 [2] s = energy source number sn = total number of separate energy sources of the data centre n including those provided only during fault conditions mps,n(ec) = measurement penalty for energy source s at data centre n which takes account of the means by which energy consumption measurement is obtained </w:t>
      </w:r>
    </w:p>
    <w:p w:rsidR="00D143FF" w:rsidRDefault="00D143FF" w:rsidP="00D143FF">
      <w:r>
        <w:t>SOURCE: Used in ES 205 200-0201 V1.1.1, clause 6.3.2.2 SOURCE: Used in ES 205 200-0201 V1.2.1, clause 6.3.2.2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cn(k) = total energy consumption of data centre n during the kpi assessment interval tk-1begin to tk-1end as described in detail in es 205 200-1 [2] ln(k) = total energy consumed by ite and/or nte load in data centre n during the kpi assessment interval between tk-1begin and tk-1end as described in detail in es 205 200-1 [2] j = ite and/or nte load measurement point number jn = total number of measurement points of ite and/or nte load in data centre n lj,n(k) = energy consumed by ite and/or nte load at the measurement point j in data centre n mpj,n(te) = measurement penalty for ite and/or nte load measurement point j in data centre n </w:t>
      </w:r>
    </w:p>
    <w:p w:rsidR="00D143FF" w:rsidRDefault="00D143FF" w:rsidP="00D143FF">
      <w:r>
        <w:t>SOURCE: Used in ES 205 200-0201 V1.1.1, clause 6.3.3.2 SOURCE: Used in ES 205 200-0201 V1.2.1, clause 6.3.3.2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ln(k) = total energy consumed by ite and/or nte load in data centre n during the kpi assessment interval between tk-1begin and tk-1end as described in detail in es 205 200-1 [2] (see clause 6.3.2.2) run(k) = total energy re-used from data centre n during the kpi assessment interval between tk-1begin and tk-1end as described in detail in es 205 200-1 [2] (see clause 6.3.2.2) wl = ratio of re-used energy taken into account for the portion that is above the load energy, if any min (x,y) = the smaller of x and y max (x,y) = the larger of x and y </w:t>
      </w:r>
    </w:p>
    <w:p w:rsidR="00D143FF" w:rsidRDefault="00D143FF" w:rsidP="00D143FF">
      <w:r>
        <w:t>SOURCE: Used in ES 205 200-0201 V1.1.1, clause 6.3.4.2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ln(k) = total energy consumed by ite and/or nte load in data centre n during the kpi assessment interval between tk-1begin and tk-1end as described in detail in es 205 200-1 [2] (see clause 6.3.2.2) run(k) = total energy re-used from data centre n during the kpi assessment interval between tk-1begin and tk-1end as described in detail in es 205 200-1 [2] (see clause 6.3.2.2) wl = ratio of re-used energy taken into account for the portion that is above the load energy, if any min (x,y) = the smaller of x and y max (x,y) = the larger of x and y cn(k) = total energy consumption by data centre n during the kpi assessment interval tk-1begin to tk-1end as described in detail in clause 6.3.2 </w:t>
      </w:r>
    </w:p>
    <w:p w:rsidR="00D143FF" w:rsidRDefault="00D143FF" w:rsidP="00D143FF">
      <w:r>
        <w:t>SOURCE: Used in ES 205 200-0201 V1.2.1, clause 6.3.4.2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renn(k) = energy input (kwh) from local, renewable, sources to data centre n during the kpi assessment interval between tk-1begin and tk-1end as described in detail in es 205 200-1 [2] (see clause 6.3.2.2) </w:t>
      </w:r>
    </w:p>
    <w:p w:rsidR="00D143FF" w:rsidRDefault="00D143FF" w:rsidP="00D143FF">
      <w:r>
        <w:t>SOURCE: Used in ES 205 200-0201 V1.1.1, clause 6.3.5.2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renn(k) = energy input (kwh) from local, renewable, sources to data centre n during the kpi assessment interval between tk-1begin and tk-1end as described in detail in es 205 200-1 [2] (see clause 6.3.2.2) cn(k) = total energy consumption by data centre n during the kpi assessment interval tk-1begin to tk-1end as described in detail in 6.3.2 </w:t>
      </w:r>
    </w:p>
    <w:p w:rsidR="00D143FF" w:rsidRDefault="00D143FF" w:rsidP="00D143FF">
      <w:r>
        <w:t>SOURCE: Used in ES 205 200-0201 V1.2.1, clause 6.3.5.2</w:t>
      </w:r>
    </w:p>
    <w:p w:rsidR="00D143FF" w:rsidRDefault="00D143FF" w:rsidP="00D143FF"/>
    <w:p w:rsidR="00D143FF" w:rsidRDefault="00D143FF" w:rsidP="00D143FF">
      <w:r>
        <w:t xml:space="preserve">                                                                                                                                                                                                                                                                                                                                                                                                                                                                                                                                                                                                                                                                                                                                                                                                                                                                                                  of terms see clause 3.2. </w:t>
      </w:r>
    </w:p>
    <w:p w:rsidR="00D143FF" w:rsidRDefault="00D143FF" w:rsidP="00D143FF">
      <w:r>
        <w:t>SOURCE: Used in ES 205 200-0201 V1.1.1, clause 6.3.1.2 SOURCE: Used in ES 205 200-0201 V1.2.1, clause 6.3.1.2</w:t>
      </w:r>
    </w:p>
    <w:p w:rsidR="00D143FF" w:rsidRDefault="00D143FF" w:rsidP="00D143FF"/>
    <w:p w:rsidR="00D143FF" w:rsidRDefault="00D143FF" w:rsidP="00D143FF">
      <w:r>
        <w:t xml:space="preserve">                                                                                                                                                                                                                                                                                                                                                                                                                                                                                                                                                                                                                                                                                                                                                                                                                                                                                                  of the keys the main keys required for the operation of this architecture are described below. additional keys may be required for any particular implementation. counter mac key (kmac) for the secure readout of counters a key is necessary to create a signature on the value of the counter. this key kmac will be specific for each card issuer, and shall not be known to the system operator. each card issuer will have at any time one kmac installed in a specific security module. at any time this kmac can be replaced by a new version. initial loading key (kttp) to enable the download of keys into a security module managed by a non-trusted party, a special construct is necessary between card issuer, system operator, and a ttp. this construct can be featured by a secure device containing the initial loading key kttp the key kttp is generated by a ttp specific for every card issuer. it might either be derived out of a master key in a secure way or specifically be chosen for every instance of the key. it is handed over to the card issuers. the card issuer can encrypt the loading keys using the initial loading (...\...) [the expected end of this definition was beyond the limit of 200 words] </w:t>
      </w:r>
    </w:p>
    <w:p w:rsidR="00D143FF" w:rsidRDefault="00D143FF" w:rsidP="00D143FF">
      <w:r>
        <w:t>SOURCE: Used in ES 201 209-01 V1.1.1, clause 4.6.3</w:t>
      </w:r>
    </w:p>
    <w:p w:rsidR="00D143FF" w:rsidRDefault="00D143FF" w:rsidP="00D143FF"/>
    <w:p w:rsidR="00D143FF" w:rsidRDefault="00D143FF" w:rsidP="00D143FF">
      <w:r>
        <w:t xml:space="preserve">                                                                                                                                                                                                                                                                                                                                                                                                                                                                                                                                                                                                                                                                                                                                                                                                                                                                                                  of the onentry block the onentry block contains a statement list that is to be executed once and only once during the activation of a mode. syntactical structure onentry statementblock semantic description the onentry block is executed as part of the activation procedure of a mode. to successfully start the onentry block all invariants must satisfy their conditions. the onentry blocks of hierarchically ordered modes are executed sequentially, beginning with the onentry block of the outer-most mode to the inner modes. restrictions in an onentry block of a mode any ttcn-3 statement is principally allowed, except: * blocking instructions (i.e. receive statements, alt-statements) shall not be used. such constructs would potentially block the execution of the statement block with the consequence, that the next sampling step is missed. * each type of control flow related statement that leads to the leaving of the mode (e.g. goto, return). example the example below shows the definition of an atomic mode that sets the sampling of a port during its activation time. cont{ onentry {a.delta:=0.001;} a.value:=3; } </w:t>
      </w:r>
    </w:p>
    <w:p w:rsidR="00D143FF" w:rsidRDefault="00D143FF" w:rsidP="00D143FF">
      <w:r>
        <w:t>SOURCE: Used in ES 202 786 V1.1.1, clause 5.4.1.3</w:t>
      </w:r>
    </w:p>
    <w:p w:rsidR="00D143FF" w:rsidRDefault="00D143FF" w:rsidP="00D143FF"/>
    <w:p w:rsidR="00D143FF" w:rsidRDefault="00D143FF" w:rsidP="00D143FF">
      <w:r>
        <w:t xml:space="preserve">                                                                                                                                                                                                                                                                                                                                                                                                                                                                                                                                                                                                                                                                                                                                                                                                                                                                                                  of the onentry block the onentry block contains a statement list that is to be executed once and only once during the activation of a mode. syntactical structure onentry statementblock semantic description the onentry block is executed as part of the activation procedure of a mode. to successfully start the onentry block all invariants shall satisfy their conditions. the onentry blocks of hierarchically ordered modes are executed sequentially, beginning with the onentry block of the outer-most mode to the inner modes. restrictions in an onentry block of a mode any ttcn-3 statement is principally allowed, except: * blocking instructions (i.e. the following operations and statements: all receiving operations, timeout, done, killed, wait and mode) shall not be used. such constructs would potentially block the execution of the statement block with the consequence, that the next sampling step is missed. * each type of control flow related statement that leads to the leaving of the mode (e.g. goto, return). example the example below shows the definition of an atomic mode that sets the sampling of a port during its activation time. example: cont{ onentry {a.delta:=0.001;} a.value:=3; } </w:t>
      </w:r>
    </w:p>
    <w:p w:rsidR="00D143FF" w:rsidRDefault="00D143FF" w:rsidP="00D143FF">
      <w:r>
        <w:t>SOURCE: Used in ES 202 786 V1.2.1, clause 5.4.1.3</w:t>
      </w:r>
    </w:p>
    <w:p w:rsidR="00D143FF" w:rsidRDefault="00D143FF" w:rsidP="00D143FF"/>
    <w:p w:rsidR="00D143FF" w:rsidRDefault="00D143FF" w:rsidP="00D143FF">
      <w:r>
        <w:t xml:space="preserve">                                                                                                                                                                                                                                                                                                                                                                                                                                                                                                                                                                                                                                                                                                                                                                                                                                                                                                  of the onexit block the onexit block contains a statement list that is to be executed once and only once during the deactivation of a mode. syntactical structure onexit statementblock semantic description the onexit block is executed as part of the deactivation procedure of a mode. the execution of the onexit block is triggered either by an activated transition or the violation of an invariant that lead to the leaving of the mode. in case of an active transition the onexit block is executed directly after the execution of the transition's optional action block. the onexit blocks of hierarchically ordered modes are executed sequentially, beginning with the onexit blocks of the inner-most modes towards the outer modes. restrictions in an onexit block of a mode any ttcn-3 statement is principally allowed, except: * blocking instructions (i.e. receive statements, alt-statements) shall not be used. such constructs would potentially block the execution of the statement block with the consequence, that the next sampling step is missed. * each type of control flow related statement that leads to the leaving of the mode (e.g. goto, return). example the following example shows the definition of an atomic mode that sets the sampling of a (...\...) [the expected end of this definition was beyond the limit of 200 words] </w:t>
      </w:r>
    </w:p>
    <w:p w:rsidR="00D143FF" w:rsidRDefault="00D143FF" w:rsidP="00D143FF">
      <w:r>
        <w:t>SOURCE: Used in ES 202 786 V1.1.1, clause 5.4.1.4</w:t>
      </w:r>
    </w:p>
    <w:p w:rsidR="00D143FF" w:rsidRDefault="00D143FF" w:rsidP="00D143FF"/>
    <w:p w:rsidR="00D143FF" w:rsidRDefault="00D143FF" w:rsidP="00D143FF">
      <w:r>
        <w:t xml:space="preserve">                                                                                                                                                                                                                                                                                                                                                                                                                                                                                                                                                                                                                                                                                                                                                                                                                                                                                                  of the onexit block the onexit block contains a statement list that is to be executed once and only once during the deactivation of a mode. syntactical structure onexit statementblock semantic description the onexit block is executed as part of the deactivation procedure of a mode. the execution of the onexit block is triggered either by an activated transition or the violation of an invariant that lead to the leaving of the mode. in case of an active transition the onexit block is executed directly after the execution of the transition's optional action block. the onexit blocks of hierarchically ordered modes are executed sequentially, beginning with the onexit blocks of the inner-most modes towards the outer modes. restrictions in an onexit block of a mode any ttcn-3 statement is principally allowed, except: * blocking instructions (i.e. the following operations and statements: all receiving operations, timeout, done, killed, wait and mode) shall not be used. such constructs would potentially block the execution of the statement block with the consequence, that the next sampling step is missed. * each type of control flow related statement that leads to the leaving of the mode (e.g. goto, return). example the following example shows the (...\...) [the expected end of this definition was beyond the limit of 200 words] </w:t>
      </w:r>
    </w:p>
    <w:p w:rsidR="00D143FF" w:rsidRDefault="00D143FF" w:rsidP="00D143FF">
      <w:r>
        <w:t>SOURCE: Used in ES 202 786 V1.2.1, clause 5.4.1.4</w:t>
      </w:r>
    </w:p>
    <w:p w:rsidR="00D143FF" w:rsidRDefault="00D143FF" w:rsidP="00D143FF"/>
    <w:p w:rsidR="00D143FF" w:rsidRDefault="00D143FF" w:rsidP="00D143FF">
      <w:r>
        <w:t xml:space="preserve">                                                                                                                                                                                                                                                                                                                                                                                                                                                                                                                                                                                                                                                                                                                                                                                                                                                                                                  of the until block the until block allows the specification of exit conditions for modes and additionally the specification of explicit transitions between modes. the entries of the until block are called transitions. each transition specifies conditions for their activation (i.e. guards and trigger events) and may provide an explicit definition of the mode that has to be activated next (target mode). an until block can contain several alternative transitions that each specify different exit conditions and target modes. 5.4.1.1.1 definition of transition guards and events the until block defines a number of transitions between modes. a transition contains either a guard or a trigger event specification or both. the guard and the trigger event specification are both used to determine whether a transition can fire or not. a guard is modelled as a boolean ttcn-3 expression. a trigger event is modelled by means of ttcn-3 receiving operations (receive statement, trigger statement, getcall statement etc.). the predicate or the ttcn-3 receiving operations may be followed by an optional statement block, which contain instructions to be executed upon activation of the transition. at the end of the transition there may be a goto clause which specifies the follow-up mode. syntactical structure (...\...) [the expected end of this definition was beyond the limit of 200 words] </w:t>
      </w:r>
    </w:p>
    <w:p w:rsidR="00D143FF" w:rsidRDefault="00D143FF" w:rsidP="00D143FF">
      <w:r>
        <w:t>SOURCE: Used in ES 202 786 V1.1.1, clause 5.4.1.1 SOURCE: Used in ES 202 786 V1.2.1, clause 5.4.1.1</w:t>
      </w:r>
    </w:p>
    <w:p w:rsidR="00D143FF" w:rsidRDefault="00D143FF" w:rsidP="00D143FF"/>
    <w:p w:rsidR="00D143FF" w:rsidRDefault="00D143FF" w:rsidP="00D143FF">
      <w:r>
        <w:t xml:space="preserve">                                                                                                                                                                                                                                                                                                                                                                                                                                                                                                                                                                                                                                                                                                                                                                                                                                                                                                  on reception of a get-credential-rq directive, the obu shall calculate its credentials on the basis of the value of the field, the password, and the nonce specified in the related get-credential-rq directive. the calculated response shall be exactly four (4) octets in length. </w:t>
      </w:r>
    </w:p>
    <w:p w:rsidR="00D143FF" w:rsidRDefault="00D143FF" w:rsidP="00D143FF">
      <w:r>
        <w:t>SOURCE: Used in ES 200 674-01 V2.2.1, clause 11.6.25.1 SOURCE: Used in ES 200 674-01 V2.3.1, clause 11.6.25.1 SOURCE: Used in ES 200 674-01 V2.4.1, clause 11.6.25.1</w:t>
      </w:r>
    </w:p>
    <w:p w:rsidR="00D143FF" w:rsidRDefault="00D143FF" w:rsidP="00D143FF"/>
    <w:p w:rsidR="00D143FF" w:rsidRDefault="00D143FF" w:rsidP="00D143FF">
      <w:r>
        <w:t xml:space="preserve">                                                                                                                                                                                                                                                                                                                                                                                                                                                                                                                                                                                                                                                                                                                                                                                                                                                                                                  on reception of a get-master-record-rq directive, the obu shall respond with data stored in the master record memory area, starting with the specified offset and of the specified length. </w:t>
      </w:r>
    </w:p>
    <w:p w:rsidR="00D143FF" w:rsidRDefault="00D143FF" w:rsidP="00D143FF">
      <w:r>
        <w:t>SOURCE: Used in ES 200 674-01 V2.2.1, clause 11.6.8.1 SOURCE: Used in ES 200 674-01 V2.3.1, clause 11.6.8.1 SOURCE: Used in ES 200 674-01 V2.4.1, clause 11.6.8.1</w:t>
      </w:r>
    </w:p>
    <w:p w:rsidR="00D143FF" w:rsidRDefault="00D143FF" w:rsidP="00D143FF"/>
    <w:p w:rsidR="00D143FF" w:rsidRDefault="00D143FF" w:rsidP="00D143FF">
      <w:r>
        <w:t xml:space="preserve">                                                                                                                                                                                                                                                                                                                                                                                                                                                                                                                                                                                                                                                                                                                                                                                                                                                                                                  on reception of a get-tba-random-rq directive, the obu shall respond with a pseudo-random generated number to be used in subsequent security exchanges. the length of the random number shall be exactly that specified in the corresponding request directive. </w:t>
      </w:r>
    </w:p>
    <w:p w:rsidR="00D143FF" w:rsidRDefault="00D143FF" w:rsidP="00D143FF">
      <w:r>
        <w:t>SOURCE: Used in ES 200 674-01 V2.2.1, clause 11.6.23.1 SOURCE: Used in ES 200 674-01 V2.3.1, clause 11.6.23.1 SOURCE: Used in ES 200 674-01 V2.4.1, clause 11.6.23.1</w:t>
      </w:r>
    </w:p>
    <w:p w:rsidR="00D143FF" w:rsidRDefault="00D143FF" w:rsidP="00D143FF"/>
    <w:p w:rsidR="00D143FF" w:rsidRDefault="00D143FF" w:rsidP="00D143FF">
      <w:r>
        <w:t xml:space="preserve">                                                                                                                                                                                                                                                                                                                                                                                                                                                                                                                                                                                                                                                                                                                                                                                                                                                                                                  on reception of a read-appl-core-rq directive, the obu shall respond with data stored in the application core memory area, starting with the specified offset and of the specified length. </w:t>
      </w:r>
    </w:p>
    <w:p w:rsidR="00D143FF" w:rsidRDefault="00D143FF" w:rsidP="00D143FF">
      <w:r>
        <w:t>SOURCE: Used in ES 200 674-01 V2.2.1, clause 11.6.9.1 SOURCE: Used in ES 200 674-01 V2.3.1, clause 11.6.9.1 SOURCE: Used in ES 200 674-01 V2.4.1, clause 11.6.9.1</w:t>
      </w:r>
    </w:p>
    <w:p w:rsidR="00D143FF" w:rsidRDefault="00D143FF" w:rsidP="00D143FF"/>
    <w:p w:rsidR="00D143FF" w:rsidRDefault="00D143FF" w:rsidP="00D143FF">
      <w:r>
        <w:t xml:space="preserve">                                                                                                                                                                                                                                                                                                                                                                                                                                                                                                                                                                                                                                                                                                                                                                                                                                                                                                  on reception of a read-appl-core-rq pdu, the obu shall respond with data stored in the application core memory area, starting with the specified offset and of the specified length. </w:t>
      </w:r>
    </w:p>
    <w:p w:rsidR="00D143FF" w:rsidRDefault="00D143FF" w:rsidP="00D143FF">
      <w:r>
        <w:t>SOURCE: Used in ES 200 674-01 V2.1.1, clause 11.6.8.1</w:t>
      </w:r>
    </w:p>
    <w:p w:rsidR="00D143FF" w:rsidRDefault="00D143FF" w:rsidP="00D143FF"/>
    <w:p w:rsidR="00D143FF" w:rsidRDefault="00D143FF" w:rsidP="00D143FF">
      <w:r>
        <w:t xml:space="preserve">                                                                                                                                                                                                                                                                                                                                                                                                                                                                                                                                                                                                                                                                                                                                                                                                                                                                                                  on reception of a read-appl-record-rq directive, the obu shall respond with data stored in the application record memory area, starting with the specified offset and of the specified length. </w:t>
      </w:r>
    </w:p>
    <w:p w:rsidR="00D143FF" w:rsidRDefault="00D143FF" w:rsidP="00D143FF">
      <w:r>
        <w:t>SOURCE: Used in ES 200 674-01 V2.2.1, clause 11.6.14.1 SOURCE: Used in ES 200 674-01 V2.3.1, clause 11.6.14.1 SOURCE: Used in ES 200 674-01 V2.4.1, clause 11.6.14.1</w:t>
      </w:r>
    </w:p>
    <w:p w:rsidR="00D143FF" w:rsidRDefault="00D143FF" w:rsidP="00D143FF"/>
    <w:p w:rsidR="00D143FF" w:rsidRDefault="00D143FF" w:rsidP="00D143FF">
      <w:r>
        <w:t xml:space="preserve">                                                                                                                                                                                                                                                                                                                                                                                                                                                                                                                                                                                                                                                                                                                                                                                                                                                                                                  on reception of a read-appl-record-rq pdu, the obu shall respond with data stored in the application record memory area, starting with the specified offset and of the specified length. </w:t>
      </w:r>
    </w:p>
    <w:p w:rsidR="00D143FF" w:rsidRDefault="00D143FF" w:rsidP="00D143FF">
      <w:r>
        <w:t>SOURCE: Used in ES 200 674-01 V2.1.1, clause 11.6.10.1</w:t>
      </w:r>
    </w:p>
    <w:p w:rsidR="00D143FF" w:rsidRDefault="00D143FF" w:rsidP="00D143FF"/>
    <w:p w:rsidR="00D143FF" w:rsidRDefault="00D143FF" w:rsidP="00D143FF">
      <w:r>
        <w:t xml:space="preserve">                                                                                                                                                                                                                                                                                                                                                                                                                                                                                                                                                                                                                                                                                                                                                                                                                                                                                                  on reception of a read-data-from-external-rq directive, the obu shall deliver to the rse data or results from operations previously performed on external devices. </w:t>
      </w:r>
    </w:p>
    <w:p w:rsidR="00D143FF" w:rsidRDefault="00D143FF" w:rsidP="00D143FF">
      <w:r>
        <w:t>SOURCE: Used in ES 200 674-01 V2.2.1, clause 11.6.13.1 SOURCE: Used in ES 200 674-01 V2.3.1, clause 11.6.13.1 SOURCE: Used in ES 200 674-01 V2.4.1, clause 11.6.13.1</w:t>
      </w:r>
    </w:p>
    <w:p w:rsidR="00D143FF" w:rsidRDefault="00D143FF" w:rsidP="00D143FF"/>
    <w:p w:rsidR="00D143FF" w:rsidRDefault="00D143FF" w:rsidP="00D143FF">
      <w:r>
        <w:t xml:space="preserve">                                                                                                                                                                                                                                                                                                                                                                                                                                                                                                                                                                                                                                                                                                                                                                                                                                                                                                  on reception of a read-master-core-rq directive, the obu shall respond with data stored in the master core memory area, starting with the specified offset and of the specified length. </w:t>
      </w:r>
    </w:p>
    <w:p w:rsidR="00D143FF" w:rsidRDefault="00D143FF" w:rsidP="00D143FF">
      <w:r>
        <w:t>SOURCE: Used in ES 200 674-01 V2.2.1, clause 11.6.7.1 SOURCE: Used in ES 200 674-01 V2.3.1, clause 11.6.7.1 SOURCE: Used in ES 200 674-01 V2.4.1, clause 11.6.7.1</w:t>
      </w:r>
    </w:p>
    <w:p w:rsidR="00D143FF" w:rsidRDefault="00D143FF" w:rsidP="00D143FF"/>
    <w:p w:rsidR="00D143FF" w:rsidRDefault="00D143FF" w:rsidP="00D143FF">
      <w:r>
        <w:t xml:space="preserve">                                                                                                                                                                                                                                                                                                                                                                                                                                                                                                                                                                                                                                                                                                                                                                                                                                                                                                  on reception of a read-master-core-rq pdu, the obu shall respond with data stored in the master core memory area, starting with the specified offset and of the specified length. </w:t>
      </w:r>
    </w:p>
    <w:p w:rsidR="00D143FF" w:rsidRDefault="00D143FF" w:rsidP="00D143FF">
      <w:r>
        <w:t>SOURCE: Used in ES 200 674-01 V2.1.1, clause 11.6.7.1</w:t>
      </w:r>
    </w:p>
    <w:p w:rsidR="00D143FF" w:rsidRDefault="00D143FF" w:rsidP="00D143FF"/>
    <w:p w:rsidR="00D143FF" w:rsidRDefault="00D143FF" w:rsidP="00D143FF">
      <w:r>
        <w:t xml:space="preserve">                                                                                                                                                                                                                                                                                                                                                                                                                                                                                                                                                                                                                                                                                                                                                                                                                                                                                                  on reception of a set-credential-rq directive, the obu shall verify the received value of the rsu credentials against an agreed parameter value that is stored in its publicly available memory area. result and diagnostics in this case shall reflect the actual result codes of the verification operation. </w:t>
      </w:r>
    </w:p>
    <w:p w:rsidR="00D143FF" w:rsidRDefault="00D143FF" w:rsidP="00D143FF">
      <w:r>
        <w:t>SOURCE: Used in ES 200 674-01 V2.2.1, clause 11.6.24.1 SOURCE: Used in ES 200 674-01 V2.3.1, clause 11.6.24.1 SOURCE: Used in ES 200 674-01 V2.4.1, clause 11.6.24.1</w:t>
      </w:r>
    </w:p>
    <w:p w:rsidR="00D143FF" w:rsidRDefault="00D143FF" w:rsidP="00D143FF"/>
    <w:p w:rsidR="00D143FF" w:rsidRDefault="00D143FF" w:rsidP="00D143FF">
      <w:r>
        <w:t xml:space="preserve">                                                                                                                                                                                                                                                                                                                                                                                                                                                                                                                                                                                                                                                                                                                                                                                                                                                                                                  on reception of a set-password-rq directive, the obu shall store the new value of the password on a permanent memory area, and use it for accessing password protected areas for the rest of the current session. on starting a new session, the obu will use the default password again, but maintain the received password in the permanent storage area. </w:t>
      </w:r>
    </w:p>
    <w:p w:rsidR="00D143FF" w:rsidRDefault="00D143FF" w:rsidP="00D143FF">
      <w:r>
        <w:t>SOURCE: Used in ES 200 674-01 V2.2.1, clause 11.6.21.1 SOURCE: Used in ES 200 674-01 V2.3.1, clause 11.6.21.1 SOURCE: Used in ES 200 674-01 V2.4.1, clause 11.6.21.1</w:t>
      </w:r>
    </w:p>
    <w:p w:rsidR="00D143FF" w:rsidRDefault="00D143FF" w:rsidP="00D143FF"/>
    <w:p w:rsidR="00D143FF" w:rsidRDefault="00D143FF" w:rsidP="00D143FF">
      <w:r>
        <w:t xml:space="preserve">                                                                                                                                                                                                                                                                                                                                                                                                                                                                                                                                                                                                                                                                                                                                                                                                                                                                                                  on reception of a set-uif-rq directive, the obu shall perform actions on the user interface according to the parameters set in the directive. result and diagnostics shall reflect the result codes of the user interface operation. </w:t>
      </w:r>
    </w:p>
    <w:p w:rsidR="00D143FF" w:rsidRDefault="00D143FF" w:rsidP="00D143FF">
      <w:r>
        <w:t>SOURCE: Used in ES 200 674-01 V2.2.1, clause 11.6.19.1 SOURCE: Used in ES 200 674-01 V2.3.1, clause 11.6.19.1 SOURCE: Used in ES 200 674-01 V2.4.1, clause 11.6.19.1</w:t>
      </w:r>
    </w:p>
    <w:p w:rsidR="00D143FF" w:rsidRDefault="00D143FF" w:rsidP="00D143FF"/>
    <w:p w:rsidR="00D143FF" w:rsidRDefault="00D143FF" w:rsidP="00D143FF">
      <w:r>
        <w:t xml:space="preserve">                                                                                                                                                                                                                                                                                                                                                                                                                                                                                                                                                                                                                                                                                                                                                                                                                                                                                                  on reception of a use-last-password-rq directive, the obu shall use the previously stored (by means of a set-password-rq directive) value of a password for accessing password protected areas for the rest of the current session. on starting a new session, the obu will use the default password again, but maintain the received password in the permanent storage area. </w:t>
      </w:r>
    </w:p>
    <w:p w:rsidR="00D143FF" w:rsidRDefault="00D143FF" w:rsidP="00D143FF">
      <w:r>
        <w:t>SOURCE: Used in ES 200 674-01 V2.2.1, clause 11.6.22.1 SOURCE: Used in ES 200 674-01 V2.3.1, clause 11.6.22.1 SOURCE: Used in ES 200 674-01 V2.4.1, clause 11.6.22.1</w:t>
      </w:r>
    </w:p>
    <w:p w:rsidR="00D143FF" w:rsidRDefault="00D143FF" w:rsidP="00D143FF"/>
    <w:p w:rsidR="00D143FF" w:rsidRDefault="00D143FF" w:rsidP="00D143FF">
      <w:r>
        <w:t xml:space="preserve">                                                                                                                                                                                                                                                                                                                                                                                                                                                                                                                                                                                                                                                                                                                                                                                                                                                                                                  on reception of a write-appl-core-conf-rq directive, the obu shall write specified data onto the application core memory structure. a response shall only be issued after the write operation has been completed. result and diagnostics in this case shall reflect the actual result codes of the write operation. </w:t>
      </w:r>
    </w:p>
    <w:p w:rsidR="00D143FF" w:rsidRDefault="00D143FF" w:rsidP="00D143FF">
      <w:r>
        <w:t>SOURCE: Used in ES 200 674-01 V2.2.1, clause 11.6.11.1 SOURCE: Used in ES 200 674-01 V2.3.1, clause 11.6.11.1 SOURCE: Used in ES 200 674-01 V2.4.1, clause 11.6.11.1</w:t>
      </w:r>
    </w:p>
    <w:p w:rsidR="00D143FF" w:rsidRDefault="00D143FF" w:rsidP="00D143FF"/>
    <w:p w:rsidR="00D143FF" w:rsidRDefault="00D143FF" w:rsidP="00D143FF">
      <w:r>
        <w:t xml:space="preserve">                                                                                                                                                                                                                                                                                                                                                                                                                                                                                                                                                                                                                                                                                                                                                                                                                                                                                                  on reception of a write-appl-core-rq directive, the obu shall write specified data onto the application core memory structure. only formal controls are made on the requested operation and the result and diagnostics parameters shall reflect the results of such controls. </w:t>
      </w:r>
    </w:p>
    <w:p w:rsidR="00D143FF" w:rsidRDefault="00D143FF" w:rsidP="00D143FF">
      <w:r>
        <w:t>SOURCE: Used in ES 200 674-01 V2.2.1, clause 11.6.10.1 SOURCE: Used in ES 200 674-01 V2.3.1, clause 11.6.10.1 SOURCE: Used in ES 200 674-01 V2.4.1, clause 11.6.10.1</w:t>
      </w:r>
    </w:p>
    <w:p w:rsidR="00D143FF" w:rsidRDefault="00D143FF" w:rsidP="00D143FF"/>
    <w:p w:rsidR="00D143FF" w:rsidRDefault="00D143FF" w:rsidP="00D143FF">
      <w:r>
        <w:t xml:space="preserve">                                                                                                                                                                                                                                                                                                                                                                                                                                                                                                                                                                                                                                                                                                                                                                                                                                                                                                  on reception of a write-appl-core-rq pdu, the obu shall write specified data onto the application core memory structure. only formal controls are made on the requested operation and the result and diagnostics parameters shall reflect the results of such controls. </w:t>
      </w:r>
    </w:p>
    <w:p w:rsidR="00D143FF" w:rsidRDefault="00D143FF" w:rsidP="00D143FF">
      <w:r>
        <w:t>SOURCE: Used in ES 200 674-01 V2.1.1, clause 11.6.9.1</w:t>
      </w:r>
    </w:p>
    <w:p w:rsidR="00D143FF" w:rsidRDefault="00D143FF" w:rsidP="00D143FF"/>
    <w:p w:rsidR="00D143FF" w:rsidRDefault="00D143FF" w:rsidP="00D143FF">
      <w:r>
        <w:t xml:space="preserve">                                                                                                                                                                                                                                                                                                                                                                                                                                                                                                                                                                                                                                                                                                                                                                                                                                                                                                  on reception of a write-appl-record-curr-conf-rq directive, the obu shall write specified data onto the application record memory structure, pointing to the current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V2.2.1, clause 11.6.16.1 SOURCE: Used in ES 200 674-01 V2.3.1, clause 11.6.16.1 SOURCE: Used in ES 200 674-01 V2.4.1, clause 11.6.16.1</w:t>
      </w:r>
    </w:p>
    <w:p w:rsidR="00D143FF" w:rsidRDefault="00D143FF" w:rsidP="00D143FF"/>
    <w:p w:rsidR="00D143FF" w:rsidRDefault="00D143FF" w:rsidP="00D143FF">
      <w:r>
        <w:t xml:space="preserve">                                                                                                                                                                                                                                                                                                                                                                                                                                                                                                                                                                                                                                                                                                                                                                                                                                                                                                  on reception of a write-appl-record-curr-conf-rq pdu, the obu shall write specified data onto the application record memory structure, pointing to the current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V2.1.1, clause 11.6.12.1</w:t>
      </w:r>
    </w:p>
    <w:p w:rsidR="00D143FF" w:rsidRDefault="00D143FF" w:rsidP="00D143FF"/>
    <w:p w:rsidR="00D143FF" w:rsidRDefault="00D143FF" w:rsidP="00D143FF">
      <w:r>
        <w:t xml:space="preserve">                                                                                                                                                                                                                                                                                                                                                                                                                                                                                                                                                                                                                                                                                                                                                                                                                                                                                                  on reception of a write-appl-record-curr-rq directive, the obu shall write specified data onto the application record memory structure, pointing to the current record. only formal controls are made on the requested operation and the result and diagnostics parameters shall reflect the results of such controls. </w:t>
      </w:r>
    </w:p>
    <w:p w:rsidR="00D143FF" w:rsidRDefault="00D143FF" w:rsidP="00D143FF">
      <w:r>
        <w:t>SOURCE: Used in ES 200 674-01 V2.2.1, clause 11.6.15.1 SOURCE: Used in ES 200 674-01 V2.3.1, clause 11.6.15.1 SOURCE: Used in ES 200 674-01 V2.4.1, clause 11.6.15.1</w:t>
      </w:r>
    </w:p>
    <w:p w:rsidR="00D143FF" w:rsidRDefault="00D143FF" w:rsidP="00D143FF"/>
    <w:p w:rsidR="00D143FF" w:rsidRDefault="00D143FF" w:rsidP="00D143FF">
      <w:r>
        <w:t xml:space="preserve">                                                                                                                                                                                                                                                                                                                                                                                                                                                                                                                                                                                                                                                                                                                                                                                                                                                                                                  on reception of a write-appl-record-curr-rq pdu, the obu shall write specified data onto the application record memory structure, pointing to the current record. only formal controls are made on the requested operation and the result and diagnostics parameters shall reflect the results of such controls. </w:t>
      </w:r>
    </w:p>
    <w:p w:rsidR="00D143FF" w:rsidRDefault="00D143FF" w:rsidP="00D143FF">
      <w:r>
        <w:t>SOURCE: Used in ES 200 674-01 V2.1.1, clause 11.6.11.1</w:t>
      </w:r>
    </w:p>
    <w:p w:rsidR="00D143FF" w:rsidRDefault="00D143FF" w:rsidP="00D143FF"/>
    <w:p w:rsidR="00D143FF" w:rsidRDefault="00D143FF" w:rsidP="00D143FF">
      <w:r>
        <w:t xml:space="preserve">                                                                                                                                                                                                                                                                                                                                                                                                                                                                                                                                                                                                                                                                                                                                                                                                                                                                                                  on reception of a write-appl-record-next-conf-rq directive, the obu shall write specified data onto the application record memory structure, pointing to the next available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V2.2.1, clause 11.6.18.1 SOURCE: Used in ES 200 674-01 V2.3.1, clause 11.6.18.1 SOURCE: Used in ES 200 674-01 V2.4.1, clause 11.6.18.1</w:t>
      </w:r>
    </w:p>
    <w:p w:rsidR="00D143FF" w:rsidRDefault="00D143FF" w:rsidP="00D143FF"/>
    <w:p w:rsidR="00D143FF" w:rsidRDefault="00D143FF" w:rsidP="00D143FF">
      <w:r>
        <w:t xml:space="preserve">                                                                                                                                                                                                                                                                                                                                                                                                                                                                                                                                                                                                                                                                                                                                                                                                                                                                                                  on reception of a write-appl-record-next-conf-rq pdu, the obu shall write specified data onto the application record memory structure, pointing to the next available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V2.1.1, clause 11.6.14.1</w:t>
      </w:r>
    </w:p>
    <w:p w:rsidR="00D143FF" w:rsidRDefault="00D143FF" w:rsidP="00D143FF"/>
    <w:p w:rsidR="00D143FF" w:rsidRDefault="00D143FF" w:rsidP="00D143FF">
      <w:r>
        <w:t xml:space="preserve">                                                                                                                                                                                                                                                                                                                                                                                                                                                                                                                                                                                                                                                                                                                                                                                                                                                                                                  on reception of a write-appl-record-next-rq directive, the obu shall write specified data onto the application record memory structure, pointing to the next available record. only formal controls are made on the requested operation and the result and diagnostics parameters shall reflect the results of such controls. </w:t>
      </w:r>
    </w:p>
    <w:p w:rsidR="00D143FF" w:rsidRDefault="00D143FF" w:rsidP="00D143FF">
      <w:r>
        <w:t>SOURCE: Used in ES 200 674-01 V2.2.1, clause 11.6.17.1 SOURCE: Used in ES 200 674-01 V2.3.1, clause 11.6.17.1 SOURCE: Used in ES 200 674-01 V2.4.1, clause 11.6.17.1</w:t>
      </w:r>
    </w:p>
    <w:p w:rsidR="00D143FF" w:rsidRDefault="00D143FF" w:rsidP="00D143FF"/>
    <w:p w:rsidR="00D143FF" w:rsidRDefault="00D143FF" w:rsidP="00D143FF">
      <w:r>
        <w:t xml:space="preserve">                                                                                                                                                                                                                                                                                                                                                                                                                                                                                                                                                                                                                                                                                                                                                                                                                                                                                                  on reception of a write-appl-record-next-rq pdu, the obu shall write specified data onto the application record memory structure, pointing to the next available record. only formal controls are made on the requested operation and the result and diagnostics parameters shall reflect the results of such controls. </w:t>
      </w:r>
    </w:p>
    <w:p w:rsidR="00D143FF" w:rsidRDefault="00D143FF" w:rsidP="00D143FF">
      <w:r>
        <w:t>SOURCE: Used in ES 200 674-01 V2.1.1, clause 11.6.13.1</w:t>
      </w:r>
    </w:p>
    <w:p w:rsidR="00D143FF" w:rsidRDefault="00D143FF" w:rsidP="00D143FF"/>
    <w:p w:rsidR="00D143FF" w:rsidRDefault="00D143FF" w:rsidP="00D143FF">
      <w:r>
        <w:t xml:space="preserve">                                                                                                                                                                                                                                                                                                                                                                                                                                                                                                                                                                                                                                                                                                                                                                                                                                                                                                  on reception of a write-data-to-external-rq directive, the obu shall behave according to the value of the mode parameter, as specified in 11.5.11. </w:t>
      </w:r>
    </w:p>
    <w:p w:rsidR="00D143FF" w:rsidRDefault="00D143FF" w:rsidP="00D143FF">
      <w:r>
        <w:t>SOURCE: Used in ES 200 674-01 V2.2.1, clause 11.6.12.1 SOURCE: Used in ES 200 674-01 V2.3.1, clause 11.6.12.1 SOURCE: Used in ES 200 674-01 V2.4.1, clause 11.6.12.1</w:t>
      </w:r>
    </w:p>
    <w:p w:rsidR="00D143FF" w:rsidRDefault="00D143FF" w:rsidP="00D143FF"/>
    <w:p w:rsidR="00D143FF" w:rsidRDefault="00D143FF" w:rsidP="00D143FF">
      <w:r>
        <w:t xml:space="preserve">                                                                                                                                                                                                                                                                                                                                                                                                                                                                                                                                                                                                                                                                                                                                                                                                                                                                                                  on reception of an open-rq protocol message, the obu shall allocate the needed resources and establish an association between the obu and the requesting rsu. </w:t>
      </w:r>
    </w:p>
    <w:p w:rsidR="00D143FF" w:rsidRDefault="00D143FF" w:rsidP="00D143FF">
      <w:r>
        <w:t>SOURCE: Used in ES 200 674-01 V2.1.1, clause 11.6.3.1</w:t>
      </w:r>
    </w:p>
    <w:p w:rsidR="00D143FF" w:rsidRDefault="00D143FF" w:rsidP="00D143FF"/>
    <w:p w:rsidR="00D143FF" w:rsidRDefault="00D143FF" w:rsidP="00D143FF">
      <w:r>
        <w:t xml:space="preserve">                                                                                                                                                                                                                                                                                                                                                                                                                                                                                                                                                                                                                                                                                                                                                                                                                                                                                                  on using import on using import, the following rules shall be applied: a) only top-level definitions in the module may be imported. definitions which occur at a lower scope (e.g. local constants defined in a function) shall not be imported. b) only direct importing from the source module of a definition (i.e. the module where the actual definition for the identifier referenced in the import statement resides) is allowed. c) a definition is imported together with its name and all local definitions. note 1: a local definition, e.g. a field name of a user-defined record type, only has meaning in the context of the definitions in which it is defined, e.g. a field name of a record type can only be used to access a field of the record type and not outside this context. d) a definition is imported together with all information of referenced definitions that are necessary for the usage of the referenced definition. note 2: import statements are transitive, e.g. if a module a imports a definition from module b that uses a type reference defined in module c, the corresponding information necessary for the usage of that type is automatically imported into module a. e) (...\...) [the expected end of this definition was beyond the limit of 200 words] </w:t>
      </w:r>
    </w:p>
    <w:p w:rsidR="00D143FF" w:rsidRDefault="00D143FF" w:rsidP="00D143FF">
      <w:r>
        <w:t>SOURCE: Used in ES 201 873-01 V3.1.1, clause 7.5.2</w:t>
      </w:r>
    </w:p>
    <w:p w:rsidR="00D143FF" w:rsidRDefault="00D143FF" w:rsidP="00D143FF"/>
    <w:p w:rsidR="00D143FF" w:rsidRDefault="00D143FF" w:rsidP="00D143FF">
      <w:r>
        <w:t xml:space="preserve">                                                                                                                                                                                                                                                                                                                                                                                                                                                                                                                                                                                                                                                                                                                                                                                                                                                                                                  The open-rq directive is used by the rsu to create a new association between the rsu and the obu. </w:t>
      </w:r>
    </w:p>
    <w:p w:rsidR="00D143FF" w:rsidRDefault="00D143FF" w:rsidP="00D143FF">
      <w:r>
        <w:t>SOURCE: Used in ES 200 674-01 V2.2.1, clause 11.5.2.1</w:t>
      </w:r>
    </w:p>
    <w:p w:rsidR="00D143FF" w:rsidRDefault="00D143FF" w:rsidP="00D143FF"/>
    <w:p w:rsidR="00D143FF" w:rsidRDefault="00D143FF" w:rsidP="00D143FF">
      <w:r>
        <w:t xml:space="preserve">                                                                                                                                                                                                                                                                                                                                                                                                                                                                                                                                                                                                                                                                                                                                                                                                                                                                                              The open-rq directive is used by the rsu to create a new association between the rsu and the obu. </w:t>
      </w:r>
    </w:p>
    <w:p w:rsidR="00D143FF" w:rsidRDefault="00D143FF" w:rsidP="00D143FF">
      <w:r>
        <w:t>SOURCE: Used in ES 200 674-01 V2.3.1, clause 11.5.2.1 SOURCE: Used in ES 200 674-01 V2.4.1, clause 11.5.2.1</w:t>
      </w:r>
    </w:p>
    <w:p w:rsidR="00D143FF" w:rsidRDefault="00D143FF" w:rsidP="00D143FF"/>
    <w:p w:rsidR="00D143FF" w:rsidRDefault="00D143FF" w:rsidP="00D143FF">
      <w:r>
        <w:t xml:space="preserve">                                                                                                                                                                                                                                                                                                                                                                                                                                                                                                                                                                                                                                                                                                                                                                                                                                                                                              The open-rq protocol message is used by the rsu to create a new association between the rsu and the obu. </w:t>
      </w:r>
    </w:p>
    <w:p w:rsidR="00D143FF" w:rsidRDefault="00D143FF" w:rsidP="00D143FF">
      <w:r>
        <w:t>SOURCE: Used in ES 200 674-01 V2.1.1, clause 11.5.2.1</w:t>
      </w:r>
    </w:p>
    <w:p w:rsidR="00D143FF" w:rsidRDefault="00D143FF" w:rsidP="00D143FF"/>
    <w:p w:rsidR="00D143FF" w:rsidRDefault="00D143FF" w:rsidP="00D143FF">
      <w:r>
        <w:t xml:space="preserve">                                                                                                                                                                                                                                                                                                                                                                                                                                                                                                                                                                                                                                                                                                                                                                                                                                                                                              parameter describing the attenuation of a guided transmitted signal returned to a source by a device or medium resulting from reflections of the signal generated by the source. the return loss is a measure of mismatch between two impedances, being equal to the number of decibels that corresponds to the scalar value of the reciprocal of the reflection coefficient, and hence being expressed by the formula: = db where z1 and z2 are the two impedances. considering that the active equipment is a system constituted by transmissions lines, the input impedances of amplifiers shall be adapted to prevent any reflection. </w:t>
      </w:r>
    </w:p>
    <w:p w:rsidR="00D143FF" w:rsidRDefault="00D143FF" w:rsidP="00D143FF">
      <w:r>
        <w:t>SOURCE: Used in ES 202 127 V1.1.1, clause 6.5.1</w:t>
      </w:r>
    </w:p>
    <w:p w:rsidR="00D143FF" w:rsidRDefault="00D143FF" w:rsidP="00D143FF"/>
    <w:p w:rsidR="00D143FF" w:rsidRDefault="00D143FF" w:rsidP="00D143FF">
      <w:r>
        <w:t xml:space="preserve">                                                                                                                                                                                                                                                                                                                                                                                                                                                                                                                                                                                                                                                                                                                                                                                                                                                                                                  parameter describing the attenuation of a guided transmitted signal returned to a source by a device or medium resulting from reflections of the signal generated by the source. the return loss is a measure of mismatch between two impedances, being equal to the number of decibels that corresponds to the scalar value of the reciprocal of the reflection coefficient, and hence being expressed by the formula: = db where z1 and z2 are the two impedances. considering that the output of active antenna is fitted to transmissions lines, the output impedance of the active antenna, shall be adapted to prevent any reflection. </w:t>
      </w:r>
    </w:p>
    <w:p w:rsidR="00D143FF" w:rsidRDefault="00D143FF" w:rsidP="00D143FF">
      <w:r>
        <w:t>SOURCE: Used in ES 202 056 V1.1.1, clause 6.5.1</w:t>
      </w:r>
    </w:p>
    <w:p w:rsidR="00D143FF" w:rsidRDefault="00D143FF" w:rsidP="00D143FF"/>
    <w:p w:rsidR="00D143FF" w:rsidRDefault="00D143FF" w:rsidP="00D143FF">
      <w:r>
        <w:t xml:space="preserve">                                                                                                                                                                                                                                                                                                                                                                                                                                                                                                                                                                                                                                                                                                                                                                                                                                                                                                  parameters module parameters define a set of values that are supplied by the test environment at run-time. module parameters do not change their value during test execution. they can be used on right hand side of assignments, in expressions, in actual parameters, and in template definitions, but not within type definitions. syntactical structure single type, single module parameter form: [ visibility ] modulepar modulepartype moduleparidentifier [ ":=" constantexpression ] ";" single type, multiple module parameter form: [ visibility ] modulepar modulepartype { moduleparidentifier [ ":=" constantexpression ] "," } moduleparidentifier [ ":=" constantexpression ] ";" semantic description module parameters behave as global constants at run-time. for module parameterization, ttcn-3 only supports value parameterization which has to be resolved static at start of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merely be assigned at the place of the declaration of the module parameter. if the test system (...\...) [the expected end of this definition was beyond the limit of 200 words] </w:t>
      </w:r>
    </w:p>
    <w:p w:rsidR="00D143FF" w:rsidRDefault="00D143FF" w:rsidP="00D143FF">
      <w:r>
        <w:t>SOURCE: Used in ES 201 873-01 V4.5.1, clause 8.2.1</w:t>
      </w:r>
    </w:p>
    <w:p w:rsidR="00D143FF" w:rsidRDefault="00D143FF" w:rsidP="00D143FF"/>
    <w:p w:rsidR="00D143FF" w:rsidRDefault="00D143FF" w:rsidP="00D143FF">
      <w:r>
        <w:t xml:space="preserve">                                                                                                                                                                                                                                                                                                                                                                                                                                                                                                                                                                                                                                                                                                                                                                                                                                                                                                  parameters module parameters define a set of values that are supplied by the test environment at run-time. module parameters do not change their value during test execution. they can be used on right hand side of assignments, in expressions, in actual parameters, and in template definitions, but not within type definitions. syntactical structure single type, single module parameter form: [ visibility ] modulepar modulepartype moduleparidentifier [ ":=" constantexpression ] ";" single type, multiple module parameter form: [ visibility ] modulepar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merely be assigned at the place of the declaration of the module parameter. if the test system does not provide an actual run-time value for a module parameter, the default value shall be used during (...\...) [the expected end of this definition was beyond the limit of 200 words] </w:t>
      </w:r>
    </w:p>
    <w:p w:rsidR="00D143FF" w:rsidRDefault="00D143FF" w:rsidP="00D143FF">
      <w:r>
        <w:t>SOURCE: Used in ES 201 873-01 V4.1.1, clause 8.2.1 SOURCE: Used in ES 201 873-01 V4.2.1, clause 8.2.1 SOURCE: Used in ES 201 873-01 V4.3.1, clause 8.2.1 SOURCE: Used in ES 201 873-01 V4.4.1, clause 8.2.1</w:t>
      </w:r>
    </w:p>
    <w:p w:rsidR="00D143FF" w:rsidRDefault="00D143FF" w:rsidP="00D143FF"/>
    <w:p w:rsidR="00D143FF" w:rsidRDefault="00D143FF" w:rsidP="00D143FF">
      <w:r>
        <w:t xml:space="preserve">                                                                                                                                                                                                                                                                                                                                                                                                                                                                                                                                                                                                                                                                                                                                                                                                                                                                                                  parameters module parameters define a set of values that are supplied by the test environment at run-time. syntactical structure single type, single module parameter form: modulepar modulepartype moduleparidentifier [ ":=" constantexpression ] ";" single type, multiple module parameter form: modulepar modulepartype { moduleparidentifier [ ":=" constantexpression ] "," } moduleparidentifier [ ":=" constantexpression ] ";" multi-type, multiple module parameter form: modulepar "{" { modulepartype { moduleparidentifier [ ":=" constantexpression ] "," } moduleparidentifier [ ":=" constantexpression ] [ ";" ] }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be a literal value only and can merely be assigned at the place of the declaration of the parameter. if the test system does not provide an actual run-time value for a module parameter, (...\...) [the expected end of this definition was beyond the limit of 200 words] </w:t>
      </w:r>
    </w:p>
    <w:p w:rsidR="00D143FF" w:rsidRDefault="00D143FF" w:rsidP="00D143FF">
      <w:r>
        <w:t>SOURCE: Used in ES 201 873-01 V3.2.1, clause 8.2.1</w:t>
      </w:r>
    </w:p>
    <w:p w:rsidR="00D143FF" w:rsidRDefault="00D143FF" w:rsidP="00D143FF"/>
    <w:p w:rsidR="00D143FF" w:rsidRDefault="00D143FF" w:rsidP="00D143FF">
      <w:r>
        <w:t xml:space="preserve">                                                                                                                                                                                                                                                                                                                                                                                                                                                                                                                                                                                                                                                                                                                                                                                                                                                                                                  parameters module parameters define a set of values that are supplied by the test environment at run-time. syntactical structure single type, single module parameter form: modulepar modulepartype moduleparidentifier [ ":=" constantexpression ] ";" single type, multiple module parameter form: modulepar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be a literal value only and can merely be assigned at the place of the declaration of the parameter. if the test system does not provide an actual run-time value for a module parameter, the default value shall be used during test execution, otherwise the actual value provided by the test system. module parameters can be imported. optional fields of record and set module parameters or module parameter fields can be initialized explicitly or implicitly. (...\...) [the expected end of this definition was beyond the limit of 200 words] </w:t>
      </w:r>
    </w:p>
    <w:p w:rsidR="00D143FF" w:rsidRDefault="00D143FF" w:rsidP="00D143FF">
      <w:r>
        <w:t>SOURCE: Used in ES 201 873-01 V3.4.1, clause 8.2.1</w:t>
      </w:r>
    </w:p>
    <w:p w:rsidR="00D143FF" w:rsidRDefault="00D143FF" w:rsidP="00D143FF"/>
    <w:p w:rsidR="00D143FF" w:rsidRDefault="00D143FF" w:rsidP="00D143FF">
      <w:r>
        <w:t xml:space="preserve">                                                                                                                                                                                                                                                                                                                                                                                                                                                                                                                                                                                                                                                                                                                                                                                                                                                                                                  parameters module parameters define a set of values that are supplied by the test environment at run-time. syntactical structure single type, single module parameter form: modulepar modulepartype moduleparidentifier [ ":=" constantexpression ] ";" single type, multiple module parameter form: modulepar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be a literal value only and can merely be assigned at the place of the declaration of the parameter. if the test system does not provide an actual run-time value for a module parameter, the default value shall be used during test execution, otherwise the actual value provided by the test system. module parameters can be imported. restrictions a) during test execution these values shall be treated as constants. b) module parameters shall not be (...\...) [the expected end of this definition was beyond the limit of 200 words] </w:t>
      </w:r>
    </w:p>
    <w:p w:rsidR="00D143FF" w:rsidRDefault="00D143FF" w:rsidP="00D143FF">
      <w:r>
        <w:t>SOURCE: Used in ES 201 873-01 V3.3.2, clause 8.2.1</w:t>
      </w:r>
    </w:p>
    <w:p w:rsidR="00D143FF" w:rsidRDefault="00D143FF" w:rsidP="00D143FF"/>
    <w:p w:rsidR="00D143FF" w:rsidRDefault="00D143FF" w:rsidP="00D143FF">
      <w:r>
        <w:t xml:space="preserve">                                                                                                                                                                                                                                                                                                                                                                                                                                                                                                                                                                                                                                                                                                                                                                                                                                                                                                  parameters module parameters define a set of values that are supplied by the test environment at runtime. module parameters do not change their value during test execution. they can be used on right hand side of assignments, in expressions, in actual parameters, and in template definitions, but not within type definitions. syntactical structure single type, single module parameter form: [ visibility ] modulepar modulepartype moduleparidentifier [ ":=" constantexpression ] ";" single type, multiple module parameter form: [ visibility ] modulepar modulepartype { moduleparidentifier [ ":=" constantexpression ] "," } moduleparidentifier [ ":=" constantexpression ] ";" semantic description module parameters behave as global constants at runtime. for module parameterization, ttcn-3 only supports value parameterization which has to be resolved static at start of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merely be assigned at the place of the declaration of the module parameter. if the test system (...\...) [the expected end of this definition was beyond the limit of 200 words] </w:t>
      </w:r>
    </w:p>
    <w:p w:rsidR="00D143FF" w:rsidRDefault="00D143FF" w:rsidP="00D143FF">
      <w:r>
        <w:t>SOURCE: Used in ES 201 873-01 V4.6.1, clause 8.2.1</w:t>
      </w:r>
    </w:p>
    <w:p w:rsidR="00D143FF" w:rsidRDefault="00D143FF" w:rsidP="00D143FF"/>
    <w:p w:rsidR="00D143FF" w:rsidRDefault="00D143FF" w:rsidP="00D143FF">
      <w:r>
        <w:t xml:space="preserve">                                                                                                                                                                                                                                                                                                                                                                                                                                                                                                                                                                                                                                                                                                                                                                                                                                                                                                  parameters of kind value formal parameters with default values are additionally restricted by: restrictions replace the text as follows: e) the expression of the default value has to be compatible with the type of the parameter. the expression shall not refer to elements of the component type of the optional runs on clause. the expression shall not refer to other parameters of the same parameter list. the expression shall not contain the invocation of functions with a runs on clause. e) the type of a value parameter with a default value shall not be a type parameter. clause </w:t>
      </w:r>
    </w:p>
    <w:p w:rsidR="00D143FF" w:rsidRDefault="00D143FF" w:rsidP="00D143FF">
      <w:r>
        <w:t>SOURCE: Used in ES 202 784 V1.1.1, clause 5.4.1.1 SOURCE: Used in ES 202 784 V1.2.1, clause 5.4.1.1 SOURCE: Used in ES 202 784 V1.3.1, clause 5.4.1.1 SOURCE: Used in ES 202 784 V1.4.1, clause 5.4.1.1</w:t>
      </w:r>
    </w:p>
    <w:p w:rsidR="00D143FF" w:rsidRDefault="00D143FF" w:rsidP="00D143FF"/>
    <w:p w:rsidR="00D143FF" w:rsidRDefault="00D143FF" w:rsidP="00D143FF">
      <w:r>
        <w:t xml:space="preserve">                                                                                                                                                                                                                                                                                                                                                                                                                                                                                                                                                                                                                                                                                                                                                                                                                                                                                                  The port type proforma is mapped to a port type definition in ttcn-3, with the group and comment fields mapped to display statements in the corresponding with statement. module mymodule() { type port porttypeidentifier portmodeltype { porttypedef } with display "porttypeproforma"; } example: port type name : myporttype group : communication model : message comments : type definition comments in msgtype1, msgtype2; out msgtype3; detailedcomments: maps to: module mymodule() { type port myporttype message { in msgtype1, msgtype2; out msgtype3; } with display "porttype {}"; } 7.8 component types component type name : componenttypeidentifier group : [groupreference] comments : [freetext] name type initial value comments . [varconstortimeridentifier] . . . [typeortimer] . . . [constantexpression] . . . [freetext] . . port definitions comments portlist . . [freetext]. . . . . detailedcomments: [freetext] figure 9: component type proforma 7.8.1 mapping the component type proforma is mapped to a component type definition in ttcn-3, with the group and comment fields mapped to display statements in the corresponding with statement. module mymodule() { type component componenttypeidentifier { var type varidentifier [ ":=" contantexpression] timer timeridentifier [ ":=" contantexpression] const type constidentifier ":=" constantexpression portlist } with display "componenttypeproforma"; } example: component (...\...) [the expected end of this definition was beyond the limit of 200 words] </w:t>
      </w:r>
    </w:p>
    <w:p w:rsidR="00D143FF" w:rsidRDefault="00D143FF" w:rsidP="00D143FF">
      <w:r>
        <w:t>SOURCE: Used in ES 201 873-02 V1.1.1, clause 7.7.1</w:t>
      </w:r>
    </w:p>
    <w:p w:rsidR="00D143FF" w:rsidRDefault="00D143FF" w:rsidP="00D143FF"/>
    <w:p w:rsidR="00D143FF" w:rsidRDefault="00D143FF" w:rsidP="00D143FF">
      <w:r>
        <w:t xml:space="preserve">                                                                                                                                                                                                                                                                                                                                                                                                                                                                                                                                                                                                                                                                                                                                                                                                                                                                                              The port type proforma is mapped to a port type definition in ttcn-3, with the group and comment fields mapped to display statements in the corresponding with statement. module mymodule() { type port porttypeidentifier portmodeltype { porttypedef } with display "porttypeproforma"; } example: port type name : myporttype group : communication model : message comments : type definition comments in msgtype1, msgtype2; out msgtype3; detailedcomments: maps to: module mymodule() { type port myporttype message { in msgtype1, msgtype2; out msgtype3; } with display "porttype {}"; } 7.8 component types component type name : componenttypeidentifier group : [groupreference] comments : [freetext] name type initial value comments . [varconstortimeridentifier] . . . [typeortimer] . . . [constantexpression] . . . [freetext] . . port definitions comments portlist . . [freetext]. . . . . detailedcomments: [freetext] figure 9: component type proforma 7.8.1 mapping the component type proforma is mapped to a component type definition in ttcn-3, with the group and comment fields mapped to display statements in the corresponding with statement. module mymodule() { type component componenttypeidentifier { var type varidentifier [ ":=" contantexpression] timer timeridentifier [ ":=" contantexpression] const type constidentifier ":=" constantexpression portlist } with display "componenttypeproforma"; } example: component (...\...) [the expected end of this definition was beyond the limit of 200 words] </w:t>
      </w:r>
    </w:p>
    <w:p w:rsidR="00D143FF" w:rsidRDefault="00D143FF" w:rsidP="00D143FF">
      <w:r>
        <w:t>SOURCE: Used in ES 201 873-02 V1.1.2, clause 7.7.1</w:t>
      </w:r>
    </w:p>
    <w:p w:rsidR="00D143FF" w:rsidRDefault="00D143FF" w:rsidP="00D143FF"/>
    <w:p w:rsidR="00D143FF" w:rsidRDefault="00D143FF" w:rsidP="00D143FF">
      <w:r>
        <w:t xml:space="preserve">                                                                                                                                                                                                                                                                                                                                                                                                                                                                                                                                                                                                                                                                                                                                                                                                                                                                                              The proportion of bills resulting in a customer complaint about the correctness of a given bill. 5.11.1.1 explanation of parameter definition a bill correctness complaint is an expression of dissatisfaction with a bill received from a customer i.e. the bill is found to be inaccurate by the customer. an inaccuracy occurs when, for example, incorrect call data are used, calls are charged at an incorrect rate, services are billed incorrectly, call discounts, credits or debts are handled incorrectly, or the total charge including vat is calculated incorrectly. a bill correctness complaint should not be confused with a billing query (a request for information) or with a fault report. </w:t>
      </w:r>
    </w:p>
    <w:p w:rsidR="00D143FF" w:rsidRDefault="00D143FF" w:rsidP="00D143FF">
      <w:r>
        <w:t>SOURCE: Used in ES 202 057-01 V2.1.1, clause 5.11.1</w:t>
      </w:r>
    </w:p>
    <w:p w:rsidR="00D143FF" w:rsidRDefault="00D143FF" w:rsidP="00D143FF"/>
    <w:p w:rsidR="00D143FF" w:rsidRDefault="00D143FF" w:rsidP="00D143FF">
      <w:r>
        <w:t xml:space="preserve">                                                                                                                                                                                                                                                                                                                                                                                                                                                                                                                                                                                                                                                                                                                                                                                                                                                                                              The proportion of prepaid accounts resulting in a customer complaint about the correctness of its credit or the charges made. 5.12.1.1 explanation of parameter definition a prepaid account credit correctness complaint is an expression of dissatisfaction with the credit of a prepaid account received from a customer i.e. the credit is found to be inaccurate by the customer. an inaccuracy occurs when, for example, incorrect call data are used, calls are charged at an incorrect rate, services are charged incorrectly, call discounts, credits or debts are handled incorrectly, or the total charge including vat is calculated incorrectly. a prepaid account credit correctness complaint should not be confused with a credit query (a request for information) or with a fault report. </w:t>
      </w:r>
    </w:p>
    <w:p w:rsidR="00D143FF" w:rsidRDefault="00D143FF" w:rsidP="00D143FF">
      <w:r>
        <w:t>SOURCE: Used in ES 202 057-01 V2.1.1, clause 5.12.1</w:t>
      </w:r>
    </w:p>
    <w:p w:rsidR="00D143FF" w:rsidRDefault="00D143FF" w:rsidP="00D143FF"/>
    <w:p w:rsidR="00D143FF" w:rsidRDefault="00D143FF" w:rsidP="00D143FF">
      <w:r>
        <w:t xml:space="preserve">                                                                                                                                                                                                                                                                                                                                                                                                                                                                                                                                                                                                                                                                                                                                                                                                                                                                                              provisioning delay definition the indicator evaluates service availability to deliver voice messages. this delay corresponds to the time interval between the end of message deposal on the server and the provisioning of this message to the customer. assessment method this indicator is the number of successive call attempts to voice messaging (immediately after voice message deposit) necessities to obtain voice message diffusion. unit number of voice messaging attempts (in integer) standardization reference significant optional comment </w:t>
      </w:r>
    </w:p>
    <w:p w:rsidR="00D143FF" w:rsidRDefault="00D143FF" w:rsidP="00D143FF">
      <w:r>
        <w:t>SOURCE: Used in ES 202 765-04 V1.1.1, clause 7.4</w:t>
      </w:r>
    </w:p>
    <w:p w:rsidR="00D143FF" w:rsidRDefault="00D143FF" w:rsidP="00D143FF"/>
    <w:p w:rsidR="00D143FF" w:rsidRDefault="00D143FF" w:rsidP="00D143FF">
      <w:r>
        <w:t xml:space="preserve">                                                                                                                                                                                                                                                                                                                                                                                                                                                                                                                                                                                                                                                                                                                                                                                                                                                                                                  provisioning delay definition the indicator evaluates service availability to deliver voice messages. this delay corresponds to the time interval between the end of message deposal on the server and the provisioning of this message to the customer. assessment method this indicator is the number of successive call attempts to voice messaging (immediately after voice message deposit) necessities to obtain voice message diffusion. unit number of voice messaging attempts (in integer) standardization reference significant optional comment </w:t>
      </w:r>
    </w:p>
    <w:p w:rsidR="00D143FF" w:rsidRDefault="00D143FF" w:rsidP="00D143FF">
      <w:r>
        <w:t>SOURCE: Used in ES 202 765-04 V1.2.1, clause 7.4</w:t>
      </w:r>
    </w:p>
    <w:p w:rsidR="00D143FF" w:rsidRDefault="00D143FF" w:rsidP="00D143FF"/>
    <w:p w:rsidR="00D143FF" w:rsidRDefault="00D143FF" w:rsidP="00D143FF">
      <w:r>
        <w:t xml:space="preserve">                                                                                                                                                                                                                                                                                                                                                                                                                                                                                                                                                                                                                                                                                                                                                                                                                                                                                                  ratio of output current, voltage or power to input current, voltage or power respectively. this ratio is expressed in db. </w:t>
      </w:r>
    </w:p>
    <w:p w:rsidR="00D143FF" w:rsidRDefault="00D143FF" w:rsidP="00D143FF">
      <w:r>
        <w:t>SOURCE: Used in ES 202 056 V1.1.1, clause 6.1.1 SOURCE: Used in ES 202 127 V1.1.1, clause 6.1.1</w:t>
      </w:r>
    </w:p>
    <w:p w:rsidR="00D143FF" w:rsidRDefault="00D143FF" w:rsidP="00D143FF"/>
    <w:p w:rsidR="00D143FF" w:rsidRDefault="00D143FF" w:rsidP="00D143FF">
      <w:r>
        <w:t xml:space="preserve">                                                                                                                                                                                                                                                                                                                                                                                                                                                                                                                                                                                                                                                                                                                                                                                                                                                                                                  The read-appl-core-rq directive allows an rsu to read a specific application context information. the application is selected by its ap invocation identifier. </w:t>
      </w:r>
    </w:p>
    <w:p w:rsidR="00D143FF" w:rsidRDefault="00D143FF" w:rsidP="00D143FF">
      <w:r>
        <w:t>SOURCE: Used in ES 200 674-01 V2.2.1, clause 11.5.8.1</w:t>
      </w:r>
    </w:p>
    <w:p w:rsidR="00D143FF" w:rsidRDefault="00D143FF" w:rsidP="00D143FF"/>
    <w:p w:rsidR="00D143FF" w:rsidRDefault="00D143FF" w:rsidP="00D143FF">
      <w:r>
        <w:t xml:space="preserve">                                                                                                                                                                                                                                                                                                                                                                                                                                                                                                                                                                                                                                                                                                                                                                                                                                                                                              The read-appl-core-rq directive allows an rsu to read a specific application context information. the application is selected by its ap invocation identifier. </w:t>
      </w:r>
    </w:p>
    <w:p w:rsidR="00D143FF" w:rsidRDefault="00D143FF" w:rsidP="00D143FF">
      <w:r>
        <w:t>SOURCE: Used in ES 200 674-01 V2.3.1, clause 11.5.8.1 SOURCE: Used in ES 200 674-01 V2.4.1, clause 11.5.8.1</w:t>
      </w:r>
    </w:p>
    <w:p w:rsidR="00D143FF" w:rsidRDefault="00D143FF" w:rsidP="00D143FF"/>
    <w:p w:rsidR="00D143FF" w:rsidRDefault="00D143FF" w:rsidP="00D143FF">
      <w:r>
        <w:t xml:space="preserve">                                                                                                                                                                                                                                                                                                                                                                                                                                                                                                                                                                                                                                                                                                                                                                                                                                                                                              The read-appl-core-rq protocol data unit allows an rsu to read a specific application context information. the application is selected by its called ap invocation identifier. </w:t>
      </w:r>
    </w:p>
    <w:p w:rsidR="00D143FF" w:rsidRDefault="00D143FF" w:rsidP="00D143FF">
      <w:r>
        <w:t>SOURCE: Used in ES 200 674-01 V2.1.1, clause 11.5.7.1</w:t>
      </w:r>
    </w:p>
    <w:p w:rsidR="00D143FF" w:rsidRDefault="00D143FF" w:rsidP="00D143FF"/>
    <w:p w:rsidR="00D143FF" w:rsidRDefault="00D143FF" w:rsidP="00D143FF">
      <w:r>
        <w:t xml:space="preserve">                                                                                                                                                                                                                                                                                                                                                                                                                                                                                                                                                                                                                                                                                                                                                                                                                                                                                              The read-appl-record-rq directive allows an rsu to retrieve information addressed by an application context. the application is selected by its ap invocation identifier. </w:t>
      </w:r>
    </w:p>
    <w:p w:rsidR="00D143FF" w:rsidRDefault="00D143FF" w:rsidP="00D143FF">
      <w:r>
        <w:t>SOURCE: Used in ES 200 674-01 V2.2.1, clause 11.5.13.1 SOURCE: Used in ES 200 674-01 V2.3.1, clause 11.5.13.1 SOURCE: Used in ES 200 674-01 V2.4.1, clause 11.5.13.1</w:t>
      </w:r>
    </w:p>
    <w:p w:rsidR="00D143FF" w:rsidRDefault="00D143FF" w:rsidP="00D143FF"/>
    <w:p w:rsidR="00D143FF" w:rsidRDefault="00D143FF" w:rsidP="00D143FF">
      <w:r>
        <w:t xml:space="preserve">                                                                                                                                                                                                                                                                                                                                                                                                                                                                                                                                                                                                                                                                                                                                                                                                                                                                                              The read-appl-record-rq protocol data unit allows an rsu to retrieve information addressed by an application context. the application is selected by its called ap invocation identifier. </w:t>
      </w:r>
    </w:p>
    <w:p w:rsidR="00D143FF" w:rsidRDefault="00D143FF" w:rsidP="00D143FF">
      <w:r>
        <w:t>SOURCE: Used in ES 200 674-01 V2.1.1, clause 11.5.10.1</w:t>
      </w:r>
    </w:p>
    <w:p w:rsidR="00D143FF" w:rsidRDefault="00D143FF" w:rsidP="00D143FF"/>
    <w:p w:rsidR="00D143FF" w:rsidRDefault="00D143FF" w:rsidP="00D143FF">
      <w:r>
        <w:t xml:space="preserve">                                                                                                                                                                                                                                                                                                                                                                                                                                                                                                                                                                                                                                                                                                                                                                                                                                                                                              The read-data-from-external-rq directive allows an rsu to read results of commands previously issued with a write-data-to-external-rq directive to an external device that is connected to, but not part of, the obe. this directive is optional, and maintained only for compatibility with older versions of the present document, so there is no obligation to implement it. </w:t>
      </w:r>
    </w:p>
    <w:p w:rsidR="00D143FF" w:rsidRDefault="00D143FF" w:rsidP="00D143FF">
      <w:r>
        <w:t>SOURCE: Used in ES 200 674-01 V2.2.1, clause 11.5.12.1 SOURCE: Used in ES 200 674-01 V2.3.1, clause 11.5.12.1 SOURCE: Used in ES 200 674-01 V2.4.1, clause 11.5.12.1</w:t>
      </w:r>
    </w:p>
    <w:p w:rsidR="00D143FF" w:rsidRDefault="00D143FF" w:rsidP="00D143FF"/>
    <w:p w:rsidR="00D143FF" w:rsidRDefault="00D143FF" w:rsidP="00D143FF">
      <w:r>
        <w:t xml:space="preserve">                                                                                                                                                                                                                                                                                                                                                                                                                                                                                                                                                                                                                                                                                                                                                                                                                                                                                              The read-display-type-rq directive allows an rsu to inquire the obu's output device type, in order to subsequently send appropriate information. this directive is optional, and maintained only for compatibility with previous implementations, so there is no obligation to implement it. </w:t>
      </w:r>
    </w:p>
    <w:p w:rsidR="00D143FF" w:rsidRDefault="00D143FF" w:rsidP="00D143FF">
      <w:r>
        <w:t>SOURCE: Used in ES 200 674-01 V2.2.1, clause 11.5.5.1 SOURCE: Used in ES 200 674-01 V2.3.1, clause 11.5.5.1 SOURCE: Used in ES 200 674-01 V2.4.1, clause 11.5.5.1</w:t>
      </w:r>
    </w:p>
    <w:p w:rsidR="00D143FF" w:rsidRDefault="00D143FF" w:rsidP="00D143FF"/>
    <w:p w:rsidR="00D143FF" w:rsidRDefault="00D143FF" w:rsidP="00D143FF">
      <w:r>
        <w:t xml:space="preserve">                                                                                                                                                                                                                                                                                                                                                                                                                                                                                                                                                                                                                                                                                                                                                                                                                                                                                              The read-display-type-rq protocol data unit allows an rsu to inquire the obu's output device type, in order to subsequently send appropriate information. this pdu is optional, and maintained only for compatibility with previous implementations, so there is no obligation to implement it. </w:t>
      </w:r>
    </w:p>
    <w:p w:rsidR="00D143FF" w:rsidRDefault="00D143FF" w:rsidP="00D143FF">
      <w:r>
        <w:t>SOURCE: Used in ES 200 674-01 V2.1.1, clause 11.5.5.1</w:t>
      </w:r>
    </w:p>
    <w:p w:rsidR="00D143FF" w:rsidRDefault="00D143FF" w:rsidP="00D143FF"/>
    <w:p w:rsidR="00D143FF" w:rsidRDefault="00D143FF" w:rsidP="00D143FF">
      <w:r>
        <w:t xml:space="preserve">                                                                                                                                                                                                                                                                                                                                                                                                                                                                                                                                                                                                                                                                                                                                                                                                                                                                                              The read-master-core-rq directive allows an rsu to read generic application context related information. results of this service may be used to identify and further address specific applications. </w:t>
      </w:r>
    </w:p>
    <w:p w:rsidR="00D143FF" w:rsidRDefault="00D143FF" w:rsidP="00D143FF">
      <w:r>
        <w:t>SOURCE: Used in ES 200 674-01 V2.2.1, clause 11.5.6.1 SOURCE: Used in ES 200 674-01 V2.3.1, clause 11.5.6.1 SOURCE: Used in ES 200 674-01 V2.4.1, clause 11.5.6.1</w:t>
      </w:r>
    </w:p>
    <w:p w:rsidR="00D143FF" w:rsidRDefault="00D143FF" w:rsidP="00D143FF"/>
    <w:p w:rsidR="00D143FF" w:rsidRDefault="00D143FF" w:rsidP="00D143FF">
      <w:r>
        <w:t xml:space="preserve">                                                                                                                                                                                                                                                                                                                                                                                                                                                                                                                                                                                                                                                                                                                                                                                                                                                                                              The read-master-core-rq protocol data unit allows an rsu to read generic application context related information. results of this service may be used to identify and further address specific applications. </w:t>
      </w:r>
    </w:p>
    <w:p w:rsidR="00D143FF" w:rsidRDefault="00D143FF" w:rsidP="00D143FF">
      <w:r>
        <w:t>SOURCE: Used in ES 200 674-01 V2.1.1, clause 11.5.6.1</w:t>
      </w:r>
    </w:p>
    <w:p w:rsidR="00D143FF" w:rsidRDefault="00D143FF" w:rsidP="00D143FF"/>
    <w:p w:rsidR="00D143FF" w:rsidRDefault="00D143FF" w:rsidP="00D143FF">
      <w:r>
        <w:t xml:space="preserve">                                                                                                                                                                                                                                                                                                                                                                                                                                                                                                                                                                                                                                                                                                                                                                                                                                                                                              reception of a close-rq directive will close an active association. if no association is active, the obu shall ignore a received close-rq directive. </w:t>
      </w:r>
    </w:p>
    <w:p w:rsidR="00D143FF" w:rsidRDefault="00D143FF" w:rsidP="00D143FF">
      <w:r>
        <w:t>SOURCE: Used in ES 200 674-01 V2.2.1, clause 11.6.4.1</w:t>
      </w:r>
    </w:p>
    <w:p w:rsidR="00D143FF" w:rsidRDefault="00D143FF" w:rsidP="00D143FF"/>
    <w:p w:rsidR="00D143FF" w:rsidRDefault="00D143FF" w:rsidP="00D143FF">
      <w:r>
        <w:t xml:space="preserve">                                                                                                                                                                                                                                                                                                                                                                                                                                                                                                                                                                                                                                                                                                                                                                                                                                                                                                  reception of a close-rq directive will close an active association. if no association is active, the obu shall ignore a received close-rq directive. </w:t>
      </w:r>
    </w:p>
    <w:p w:rsidR="00D143FF" w:rsidRDefault="00D143FF" w:rsidP="00D143FF">
      <w:r>
        <w:t>SOURCE: Used in ES 200 674-01 V2.3.1, clause 11.6.4.1 SOURCE: Used in ES 200 674-01 V2.4.1, clause 11.6.4.1</w:t>
      </w:r>
    </w:p>
    <w:p w:rsidR="00D143FF" w:rsidRDefault="00D143FF" w:rsidP="00D143FF"/>
    <w:p w:rsidR="00D143FF" w:rsidRDefault="00D143FF" w:rsidP="00D143FF">
      <w:r>
        <w:t xml:space="preserve">                                                                                                                                                                                                                                                                                                                                                                                                                                                                                                                                                                                                                                                                                                                                                                                                                                                                                                  reception of a close-rq protocol message will close an active association. the directive can only be issued when an association is active. if no association is active, the obu shall ignore a received close-rq protocol message. </w:t>
      </w:r>
    </w:p>
    <w:p w:rsidR="00D143FF" w:rsidRDefault="00D143FF" w:rsidP="00D143FF">
      <w:r>
        <w:t>SOURCE: Used in ES 200 674-01 V2.1.1, clause 11.6.4.1</w:t>
      </w:r>
    </w:p>
    <w:p w:rsidR="00D143FF" w:rsidRDefault="00D143FF" w:rsidP="00D143FF"/>
    <w:p w:rsidR="00D143FF" w:rsidRDefault="00D143FF" w:rsidP="00D143FF">
      <w:r>
        <w:t xml:space="preserve">                                                                                                                                                                                                                                                                                                                                                                                                                                                                                                                                                                                                                                                                                                                                                                                                                                                                                                  reception of an open-rq directive establish an association between the obu and the requesting rsu. </w:t>
      </w:r>
    </w:p>
    <w:p w:rsidR="00D143FF" w:rsidRDefault="00D143FF" w:rsidP="00D143FF">
      <w:r>
        <w:t>SOURCE: Used in ES 200 674-01 V2.2.1, clause 11.6.3.1 SOURCE: Used in ES 200 674-01 V2.3.1, clause 11.6.3.1 SOURCE: Used in ES 200 674-01 V2.4.1, clause 11.6.3.1</w:t>
      </w:r>
    </w:p>
    <w:p w:rsidR="00D143FF" w:rsidRDefault="00D143FF" w:rsidP="00D143FF"/>
    <w:p w:rsidR="00D143FF" w:rsidRDefault="00D143FF" w:rsidP="00D143FF">
      <w:r>
        <w:t xml:space="preserve">                                                                                                                                                                                                                                                                                                                                                                                                                                                                                                                                                                                                                                                                                                                                                                                                                                                                                                  requirements in the comparative situation, the full life cycle applies to both the ict product system and the baseline system, unless cut-off is allowed in accordance with the cut-off rules outlined in clause 12.2.3. </w:t>
      </w:r>
    </w:p>
    <w:p w:rsidR="00D143FF" w:rsidRDefault="00D143FF" w:rsidP="00D143FF">
      <w:r>
        <w:t>SOURCE: Used in ES 203 199 V1.2.1, clause 12.1 SOURCE: Used in ES 203 199 V1.3.1, clause 12.1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alarm call the following sequence diagram shows a "reminder message", in the form of an alarm, being delivered to a customer as a result of a trigger from an application. typically, the application would be set to trigger at a certain time, however, the application could also trigger on events. 1: this message is used to create an object implementing the ipappcall interface. 2: this message requests the object implementing the ipcallcontrolmanager interface to create an object implementing the ipcall interface. 3: assuming that the criteria for creating an object implementing the ipcall interface (e.g. load control values not (...\...) [the expected end of this definition was beyond the limit of 200 words] </w:t>
      </w:r>
    </w:p>
    <w:p w:rsidR="00D143FF" w:rsidRDefault="00D143FF" w:rsidP="00D143FF">
      <w:r>
        <w:t>SOURCE: Used in ES 201 915-05 V1.5.1, clause 4.1 SOURCE: Used in ES 201 915-05 V1.6.1,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alarm call the following sequence diagram shows a 'reminder message', in the form of an alarm, being delivered to a customer as a result of a trigger from an application. typically, the application would be set to trigger at a certain time, however, the application could also trigger on events. 1: this message is used to create an object implementing the ipappcall interface. 2: this message requests the object implementing the ipcallcontrolmanager interface to create an object implementing the ipcall interface. 3: assuming that the criteria for creating an object implementing the ipcall interface (e.g. load control values not (...\...) [the expected end of this definition was beyond the limit of 200 words] </w:t>
      </w:r>
    </w:p>
    <w:p w:rsidR="00D143FF" w:rsidRDefault="00D143FF" w:rsidP="00D143FF">
      <w:r>
        <w:t>SOURCE: Used in ES 201 915-05 V1.4.1, clause 4.1 SOURCE: Used in ES 202 915-05 V1.2.1, clause 4.1 SOURCE: Used in ES 202 915-05 V1.3.1, clause 4.1 SOURCE: Used in ES 202 915-05 V1.4.1,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generic and call user interaction sequence diagrams 5.1.1 alarm call the following sequence diagram shows a 'reminder message', in the form of an alarm, being delivered to a customer as a result of a trigger from an application. typically, the application would be set to trigger at a certain time, however, the application could also trigger on events. 1: this message is used to create an object implementing the ipappcall interface. 2: this message requests the object implementing the ipcallcontrolmanager interface to create an object implementing the ipcall interface. 3: assuming that the criteria for creating an object implementing (...\...) [the expected end of this definition was beyond the limit of 200 words] </w:t>
      </w:r>
    </w:p>
    <w:p w:rsidR="00D143FF" w:rsidRDefault="00D143FF" w:rsidP="00D143FF">
      <w:r>
        <w:t>SOURCE: Used in ES 203 915-05 V1.2.1, clause 4.4 SOURCE: Used in ES 204 915-05 V1.1.1, clause 4.4</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network controlled notifications the following sequence diagram shows how an application can receive notifications that have not been created by the application, but are provisioned from within the network. 1: the application is started. the application creates a new ipappdatasessioncontrolmanager to handle callbacks. 2: the enablenotifications method is invoked on the ipdatasessioncontrolmanager interface to indicate that the application is ready to receive notifications that are created in the network. for illustrative purposes we assume notifications of type "b" are created in the network. 3: when a network created trigger occurs the application is notified on the callback interface. 4: (...\...) [the expected end of this definition was beyond the limit of 200 words] </w:t>
      </w:r>
    </w:p>
    <w:p w:rsidR="00D143FF" w:rsidRDefault="00D143FF" w:rsidP="00D143FF">
      <w:r>
        <w:t>SOURCE: Used in ES 203 915-08 V1.1.1, clause 4.1 SOURCE: Used in ES 204 915-08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reservation / payment in parts the sequence diagram illustrates how to request a reservation and how to charge a user from the reserved amount, for instance to charge a user for a streamed video which lasts 10 minutes and costs a total of $2,00. the operations and interfaces that do not provide rating are employed throughout this sequence diagram. we assume the application has already discovered the charging scf. as a result, the application received an object reference pointing to an object that implements the ipchargingmanager interface. the operations which handle units are used exactly the same, except that (...\...) [the expected end of this definition was beyond the limit of 200 words] </w:t>
      </w:r>
    </w:p>
    <w:p w:rsidR="00D143FF" w:rsidRDefault="00D143FF" w:rsidP="00D143FF">
      <w:r>
        <w:t>SOURCE: Used in ES 201 915-12 V1.5.1, clause 4.1 SOURCE: Used in ES 201 915-12 V1.6.1,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reservation / payment in parts the sequence diagram illustrates how to request a reservation and how to charge a user from the reserved amount, for instance to charge a user for a streamed video which lasts 10 minutes and costs a total of $2.00. the operations and interfaces that do not provide rating are employed throughout this sequence diagram. we assume the application has already discovered the charging scf. as a result, the application received an object reference pointing to an object that implements the ipchargingmanager interface. the operations which handle units are used exactly the same, except that (...\...) [the expected end of this definition was beyond the limit of 200 words] </w:t>
      </w:r>
    </w:p>
    <w:p w:rsidR="00D143FF" w:rsidRDefault="00D143FF" w:rsidP="00D143FF">
      <w:r>
        <w:t>SOURCE: Used in ES 201 915-12 V1.4.1, clause 4.1 SOURCE: Used in ES 203 915-12 V1.1.1, clause 4.1 SOURCE: Used in ES 204 915-12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standard transaction history retrieval 1: this message is used by the application to retrieve a transaction history for a certain subscriber's account. 2: this method passes the result of the transaction history retrieval request for a specific user to its callback object. 5.2 standard query handling 1: this message is used to query the balance of the account of one or several users. 2: this message passes the result of the balance query for one or several users to its callback object. 3: this scenario shows the case where at least one error in the parameters of the message (...\...) [the expected end of this definition was beyond the limit of 200 words] </w:t>
      </w:r>
    </w:p>
    <w:p w:rsidR="00D143FF" w:rsidRDefault="00D143FF" w:rsidP="00D143FF">
      <w:r>
        <w:t>SOURCE: Used in ES 201 915-11 V1.4.1, clause 4.1 SOURCE: Used in ES 201 915-11 V1.5.1, clause 4.1 SOURCE: Used in ES 201 915-11 V1.6.1, clause 4.1 SOURCE: Used in ES 202 915-11 V1.2.1, clause 4.1 SOURCE: Used in ES 202 915-11 V1.3.1, clause 4.1 SOURCE: Used in ES 202 915-11 V1.4.1,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standard voucher handling 1: this message is used to get a voucher for an amount. 2: this message used to return the amount requested. 3: this message is used to update the balance of the account. 4: this message is used to return the confirmation of the update. 5: this message is used to remove the voucher. 6: this message is used to confirm that the voucher is removed. 5.2 standard transaction history retrieval 1: this message is used by the application to retrieve a transaction history for a certain subscriber's account. 2: this method passes the result of (...\...) [the expected end of this definition was beyond the limit of 200 words] </w:t>
      </w:r>
    </w:p>
    <w:p w:rsidR="00D143FF" w:rsidRDefault="00D143FF" w:rsidP="00D143FF">
      <w:r>
        <w:t>SOURCE: Used in ES 203 915-11 V1.1.1, clause 4.1 SOURCE: Used in ES 204 915-11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terminal capabilities example the following example sequence diagram illustrates how the terminal capabilities can be retrieved and their changes monitored. 1: the application retrieves the terminal capability of a terminal. 2: the application creates an object to implement ipappextendedterminalcapabilities. 3: the terminal capabilities changes are started to be monitored. 4: the terminal capabilities have changed and they are reported as requested. 5: the report is forwarded internally to the application. 6: the terminal capabilities have changed and they are reported as requested. 7: the report is forwarded internally to the application. 8: an error has happened in the monitoring (...\...) [the expected end of this definition was beyond the limit of 200 words] </w:t>
      </w:r>
    </w:p>
    <w:p w:rsidR="00D143FF" w:rsidRDefault="00D143FF" w:rsidP="00D143FF">
      <w:r>
        <w:t>SOURCE: Used in ES 203 915-07 V1.1.1, clause 4.1 SOURCE: Used in ES 204 915-07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user location sequence diagrams 5.1.1 user location interrogation - triggered request the following sequence diagram shows how an application requests triggered location reports from the user location service. when users location changes, the service reports this to the application. 1: this message is used to start triggered location reporting for one or several users. 2: when the trigger condition is fulfilled then this message passes the location of the affected user to its callback object. 3: this is repeated until the application stops triggered location reporting (see next message). 4: this message is used to stop triggered location reporting. (...\...) [the expected end of this definition was beyond the limit of 200 words] </w:t>
      </w:r>
    </w:p>
    <w:p w:rsidR="00D143FF" w:rsidRDefault="00D143FF" w:rsidP="00D143FF">
      <w:r>
        <w:t>SOURCE: Used in ES 201 915-06 V1.4.1, clause 4.1 SOURCE: Used in ES 201 915-06 V1.5.1, clause 4.1 SOURCE: Used in ES 202 915-06 V1.2.1, clause 4.1 SOURCE: Used in ES 202 915-06 V1.3.1, clause 4.1 SOURCE: Used in ES 202 915-06 V1.4.1, clause 4.1 SOURCE: Used in ES 203 915-06 V1.1.1, clause 4.1 SOURCE: Used in ES 203 915-06 V1.2.1, clause 4.1 SOURCE: Used in ES 204 915-06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there are no sequence diagrams for the service broker scf. 6 class diagrams figure 1: service broker interfaces overview 7 the service interface specifications 7.1 interface specification format this clause defines the interfaces, methods and parameters that form a part of the api specification. the unified modelling language (uml) is used to specify the interface classes. the general format of an interface specification is described below. 7.1.1 interface class this shows a uml interface class description of the methods supported by that interface, and the relevant parameters and types. the service and framework interfaces for enterprise-based client applications are denoted (...\...) [the expected end of this definition was beyond the limit of 200 words] </w:t>
      </w:r>
    </w:p>
    <w:p w:rsidR="00D143FF" w:rsidRDefault="00D143FF" w:rsidP="00D143FF">
      <w:r>
        <w:t>SOURCE: Used in ES 204 915-16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there are no sequence diagrams for the terminal capabilities scf. 6 class diagrams terminal capabilities class diagram: figure 1: package overview 7 the service interface specifications 7.1 interface specification format this clause defines the interfaces, methods and parameters that form a part of the api specification. the unified modelling language (uml) is used to specify the interface classes. the general format of an interface specification is described below. 7.1.1 interface class this shows a uml interface class description of the methods supported by that interface, and the relevant parameters and types. the service and framework interfaces for enterprise-based client applications (...\...) [the expected end of this definition was beyond the limit of 200 words] </w:t>
      </w:r>
    </w:p>
    <w:p w:rsidR="00D143FF" w:rsidRDefault="00D143FF" w:rsidP="00D143FF">
      <w:r>
        <w:t>SOURCE: Used in ES 201 915-07 V1.4.1, clause 4.1</w:t>
      </w:r>
    </w:p>
    <w:p w:rsidR="00D143FF" w:rsidRDefault="00D143FF" w:rsidP="00D143FF"/>
    <w:p w:rsidR="00D143FF" w:rsidRDefault="00D143FF" w:rsidP="00D143FF">
      <w:r>
        <w:t xml:space="preserve">                                                                                                                                                                                                                                                                                                                                                                                                                                                                                                                                                                                                                                                                                                                                                                                                                                                                                                  The rsu transmitter spectrum mask is defined as the radiated power density around the carrier frequency caused by the modulated transmitter. the reuse distance between multiple rsus is determined by the spectrum-mask attenuation. the present document defines the performance for reused distance. </w:t>
      </w:r>
    </w:p>
    <w:p w:rsidR="00D143FF" w:rsidRDefault="00D143FF" w:rsidP="00D143FF">
      <w:r>
        <w:t>SOURCE: Used in ES 200 674-01 V1.1.1, clause 7.3.1</w:t>
      </w:r>
    </w:p>
    <w:p w:rsidR="00D143FF" w:rsidRDefault="00D143FF" w:rsidP="00D143FF"/>
    <w:p w:rsidR="00D143FF" w:rsidRDefault="00D143FF" w:rsidP="00D143FF">
      <w:r>
        <w:t xml:space="preserve">                                                                                                                                                                                                                                                                                                                                                                                                                                                                                                                                                                                                                                                                                                                                                                                                                                                                                              The rsu transmitter spectrum mask is defined as the radiated power density around the carrier frequency caused by the modulated transmitter. the reuse distance between multiple rsus is determined by the spectrum-mask attenuation. the present document defines the performance for reused distance. </w:t>
      </w:r>
    </w:p>
    <w:p w:rsidR="00D143FF" w:rsidRDefault="00D143FF" w:rsidP="00D143FF">
      <w:r>
        <w:t>SOURCE: Used in ES 200 674-01 V2.1.1, clause 7.4.1 SOURCE: Used in ES 200 674-01 V2.2.1, clause 7.4.1 SOURCE: Used in ES 200 674-01 V2.3.1, clause 7.4.1 SOURCE: Used in ES 200 674-01 V2.4.1, clause 7.4.1 SOURCE: Used in ES 200 674-02 V1.1.1, clause 7.3.1</w:t>
      </w:r>
    </w:p>
    <w:p w:rsidR="00D143FF" w:rsidRDefault="00D143FF" w:rsidP="00D143FF"/>
    <w:p w:rsidR="00D143FF" w:rsidRDefault="00D143FF" w:rsidP="00D143FF">
      <w:r>
        <w:t xml:space="preserve">                                                                                                                                                                                                                                                                                                                                                                                                                                                                                                                                                                                                                                                                                                                                                                                                                                                                                              screen" occurrences definition currently, a major trouble of iptv service is the display on the tv set of a "black screen". black screen can outcome from: * encoder/decoder implementation when no video stream is present; * a major loss of video packet during a long period of time. this metric corresponds to the number of black screen sequences during a time period (24 hours, 1 week, etc.). "black screen" is one of the cases of "isochrominance". assessment method this default is detected mainly by using robots or probes implementing objective video signal measurement algorithms that 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 -advertisements" duration, because sometimes the broadcasters insert "black screen" sequences not visible by the users between advertising. </w:t>
      </w:r>
    </w:p>
    <w:p w:rsidR="00D143FF" w:rsidRDefault="00D143FF" w:rsidP="00D143FF">
      <w:r>
        <w:t>SOURCE: Used in ES 202 765-04 V1.2.1, clause 8.5</w:t>
      </w:r>
    </w:p>
    <w:p w:rsidR="00D143FF" w:rsidRDefault="00D143FF" w:rsidP="00D143FF"/>
    <w:p w:rsidR="00D143FF" w:rsidRDefault="00D143FF" w:rsidP="00D143FF">
      <w:r>
        <w:t xml:space="preserve">                                                                                                                                                                                                                                                                                                                                                                                                                                                                                                                                                                                                                                                                                                                                                                                                                                                                                                  screen" occurrences definition currently, a major trouble of iptv service is the display on the tv set of a "black screen". black screen can outcome from: * encoder/decoder implementation when no video stream is present; * a major loss of video packet during a long period of time. this metric corresponds to the number of black screen sequences during a time period (24 hours, 1 week...). "black screen" is one of the cases of "isochrominance". assessment method this default is detected mainly by using robots or probes implementing objective video signal measurement algorithms that 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 -advertisements" duration, because sometimes the broadcasters insert "black screen" sequences not visible by the users between advertising. </w:t>
      </w:r>
    </w:p>
    <w:p w:rsidR="00D143FF" w:rsidRDefault="00D143FF" w:rsidP="00D143FF">
      <w:r>
        <w:t>SOURCE: Used in ES 202 765-04 V1.1.1, clause 8.5</w:t>
      </w:r>
    </w:p>
    <w:p w:rsidR="00D143FF" w:rsidRDefault="00D143FF" w:rsidP="00D143FF"/>
    <w:p w:rsidR="00D143FF" w:rsidRDefault="00D143FF" w:rsidP="00D143FF">
      <w:r>
        <w:t xml:space="preserve">                                                                                                                                                                                                                                                                                                                                                                                                                                                                                                                                                                                                                                                                                                                                                                                                                                                                                                  screen" occurrences definition this metric corresponds to the number of black screen sequence during a time period. currently, a major trouble of vod service is the display on the tv set of a "black screen". black screen can outcome from: * encoder/decoder implementation when no video stream is present; * a major loss of video packet during a long period of time. this metric corresponds to the number of black screen sequence during a time period (24 hours, 1 week, ...). "black screen" is one of the cases of "isochrominance". assessment method this default is detected mainly by using robots or probes implementing objective video signal measurement algorithms that 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"inter-advertisements" duration, because sometimes the broadcartors insert sequences e.g. black screen" not visible by the users between advertising. </w:t>
      </w:r>
    </w:p>
    <w:p w:rsidR="00D143FF" w:rsidRDefault="00D143FF" w:rsidP="00D143FF">
      <w:r>
        <w:t>SOURCE: Used in ES 202 765-04 V1.1.1, clause 9.6</w:t>
      </w:r>
    </w:p>
    <w:p w:rsidR="00D143FF" w:rsidRDefault="00D143FF" w:rsidP="00D143FF"/>
    <w:p w:rsidR="00D143FF" w:rsidRDefault="00D143FF" w:rsidP="00D143FF">
      <w:r>
        <w:t xml:space="preserve">                                                                                                                                                                                                                                                                                                                                                                                                                                                                                                                                                                                                                                                                                                                                                                                                                                                                                                  screen" occurrences definition this metric corresponds to the number of black screen sequence during a time period. currently, a major trouble of vod service is the display on the tv set of a "black screen". black screen can outcome from: * encoder/decoder implementation when no video stream is present; * a major loss of video packet during a long period of time. this metric corresponds to the number of black screen sequence during a time period (24 hours, 1 week, etc.). "black screen" is one of the cases of "isochrominance". assessment method this default is detected mainly by using robots or probes implementing objective video signal measurement algorithms that 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"inter-advertisements" duration, because sometimes the broadcartors insert sequences e.g. black screen" not visible by the users between advertising. </w:t>
      </w:r>
    </w:p>
    <w:p w:rsidR="00D143FF" w:rsidRDefault="00D143FF" w:rsidP="00D143FF">
      <w:r>
        <w:t>SOURCE: Used in ES 202 765-04 V1.2.1, clause 9.6</w:t>
      </w:r>
    </w:p>
    <w:p w:rsidR="00D143FF" w:rsidRDefault="00D143FF" w:rsidP="00D143FF"/>
    <w:p w:rsidR="00D143FF" w:rsidRDefault="00D143FF" w:rsidP="00D143FF">
      <w:r>
        <w:t xml:space="preserve">                                                                                                                                                                                                                                                                                                                                                                                                                                                                                                                                                                                                                                                                                                                                                                                                                                                                                                  The select-tbs-id-rq protocol data unit allows an rsu to ensure that the responding obu is exactly the one whose ap title is specified. if concatenated with an open-rq directive, the service allows opening an association with a specific obu (direct addressing). </w:t>
      </w:r>
    </w:p>
    <w:p w:rsidR="00D143FF" w:rsidRDefault="00D143FF" w:rsidP="00D143FF">
      <w:r>
        <w:t>SOURCE: Used in ES 200 674-01 V2.2.1, clause 11.5.4.1</w:t>
      </w:r>
    </w:p>
    <w:p w:rsidR="00D143FF" w:rsidRDefault="00D143FF" w:rsidP="00D143FF"/>
    <w:p w:rsidR="00D143FF" w:rsidRDefault="00D143FF" w:rsidP="00D143FF">
      <w:r>
        <w:t xml:space="preserve">                                                                                                                                                                                                                                                                                                                                                                                                                                                                                                                                                                                                                                                                                                                                                                                                                                                                                              The select-tbs-id-rq protocol data unit allows an rsu to ensure that the responding obu is exactly the one whose ap title is specified. if concatenated with an open-rq directive, the service allows opening an association with a specific obu (direct addressing). </w:t>
      </w:r>
    </w:p>
    <w:p w:rsidR="00D143FF" w:rsidRDefault="00D143FF" w:rsidP="00D143FF">
      <w:r>
        <w:t>SOURCE: Used in ES 200 674-01 V2.3.1, clause 11.5.4.1 SOURCE: Used in ES 200 674-01 V2.4.1, clause 11.5.4.1</w:t>
      </w:r>
    </w:p>
    <w:p w:rsidR="00D143FF" w:rsidRDefault="00D143FF" w:rsidP="00D143FF"/>
    <w:p w:rsidR="00D143FF" w:rsidRDefault="00D143FF" w:rsidP="00D143FF">
      <w:r>
        <w:t xml:space="preserve">                                                                                                                                                                                                                                                                                                                                                                                                                                                                                                                                                                                                                                                                                                                                                                                                                                                                                              The select-tbs-id-rq protocol data unit allows an rsu to ensure that the responding obu is exactly the one whose ap title is specified. if concatenated with an open-rq protocol message, the service allows opening an association with a specific obu (direct addressing). </w:t>
      </w:r>
    </w:p>
    <w:p w:rsidR="00D143FF" w:rsidRDefault="00D143FF" w:rsidP="00D143FF">
      <w:r>
        <w:t>SOURCE: Used in ES 200 674-01 V2.1.1, clause 11.5.4.1</w:t>
      </w:r>
    </w:p>
    <w:p w:rsidR="00D143FF" w:rsidRDefault="00D143FF" w:rsidP="00D143FF"/>
    <w:p w:rsidR="00D143FF" w:rsidRDefault="00D143FF" w:rsidP="00D143FF">
      <w:r>
        <w:t xml:space="preserve">                                                                                                                                                                                                                                                                                                                                                                                                                                                                                                                                                                                                                                                                                                                                                                                                                                                                                              session control data definitions 11.1.1 ipappdatasession defines the address of an ipappdatasession interface. 11.1.2 ipappdatasessionref defines a reference to type ipappdatasession 11.1.3 ipappdatasessioncontrolmanager defines the address of an ipappdatasessioncontrolmanager interface. 11.1.4 ipappdatasessioncontrolmanagerref defines a reference to type ipappdatasessioncontrolmanager. 11.1.5 ipdatasession defines the address of an ipdatasession interface. 11.1.6 ipdatasessionref defines a reference to type ipdatasession. 11.1.7 ipdatasessioncontrolmanager defines the address of an ipdatasessioncontrolmanager interface. 11.1.8 ipdatasessioncontrolmanagerref defines a reference to type ipdatasessioncontrolmanager. </w:t>
      </w:r>
    </w:p>
    <w:p w:rsidR="00D143FF" w:rsidRDefault="00D143FF" w:rsidP="00D143FF">
      <w:r>
        <w:t>SOURCE: Used in ES 201 915-08 V1.2.1, clause 11.1</w:t>
      </w:r>
    </w:p>
    <w:p w:rsidR="00D143FF" w:rsidRDefault="00D143FF" w:rsidP="00D143FF"/>
    <w:p w:rsidR="00D143FF" w:rsidRDefault="00D143FF" w:rsidP="00D143FF">
      <w:r>
        <w:t xml:space="preserve">                                                                                                                                                                                                                                                                                                                                                                                                                                                                                                                                                                                                                                                                                                                                                                                                                                                                                                  session control data definitions 11.1.1 ipappdatasession defines the address of an ipappdatasession interface. 11.1.2 ipappdatasessionref defines a reference to type ipappdatasession 11.1.3 ipappdatasessioncontrolmanager defines the address of an ipappdatasessioncontrolmanager interface. 11.1.4 ipappdatasessioncontrolmanagerref defines a reference to type ipappdatasessioncontrolmanager. 11.1.5 ipdatasession defines the address of an ipdatasession interface. 11.1.6 ipdatasessionref defines a reference to type ipdatasession. 11.1.7 ipdatasessioncontrolmanager defines the address of an ipdatasessioncontrolmanager interface. 11.1.8 ipdatasessioncontrolmanagerref defines a reference to type ipdatasessioncontrolmanager. </w:t>
      </w:r>
    </w:p>
    <w:p w:rsidR="00D143FF" w:rsidRDefault="00D143FF" w:rsidP="00D143FF">
      <w:r>
        <w:t>SOURCE: Used in ES 201 915-08 V1.3.1, clause 11.1</w:t>
      </w:r>
    </w:p>
    <w:p w:rsidR="00D143FF" w:rsidRDefault="00D143FF" w:rsidP="00D143FF"/>
    <w:p w:rsidR="00D143FF" w:rsidRDefault="00D143FF" w:rsidP="00D143FF">
      <w:r>
        <w:t xml:space="preserve">                                                                                                                                                                                                                                                                                                                                                                                                                                                                                                                                                                                                                                                                                                                                                                                                                                                                                                  session control data definitions 11.1.1 ipappdatasession defines the address of an ipappdatasession interface. 11.1.2 ipappdatasessionref defines a reference to type ipappdatasession. 11.1.3 ipappdatasessioncontrolmanager defines the address of an ipappdatasessioncontrolmanager interface. 11.1.4 ipappdatasessioncontrolmanagerref defines a reference to type ipappdatasessioncontrolmanager. 11.1.5 ipdatasession defines the address of an ipdatasession interface. 11.1.6 ipdatasessionref defines a reference to type ipdatasession. 11.1.7 ipdatasessioncontrolmanager defines the address of an ipdatasessioncontrolmanager interface. 11.1.8 ipdatasessioncontrolmanagerref defines a reference to type ipdatasessioncontrolmanager. </w:t>
      </w:r>
    </w:p>
    <w:p w:rsidR="00D143FF" w:rsidRDefault="00D143FF" w:rsidP="00D143FF">
      <w:r>
        <w:t>SOURCE: Used in ES 202 915-08 V1.1.1, clause 11.1 SOURCE: Used in ES 203 915-08 V1.1.1, clause 11.1 SOURCE: Used in ES 204 915-08 V1.1.1, clause 11.1</w:t>
      </w:r>
    </w:p>
    <w:p w:rsidR="00D143FF" w:rsidRDefault="00D143FF" w:rsidP="00D143FF"/>
    <w:p w:rsidR="00D143FF" w:rsidRDefault="00D143FF" w:rsidP="00D143FF">
      <w:r>
        <w:t xml:space="preserve">                                                                                                                                                                                                                                                                                                                                                                                                                                                                                                                                                                                                                                                                                                                                                                                                                                                                                                  session control data definitions ipappdatasession defines the address of an ipappdatasession interface. ipappdatasessionref defines a reference to type ipappdatasession. ipappdatasessionrefref defines a reference to type ipappdatasessionref. ipappdatasessioncontrolmanager defines the address of an ipappdatasessioncontrolmanager interface. ipappdatasessioncontrolmanagerref defines a reference to type ipappdatasessioncontrolmanager. ipdatasession defines the address of an ipdatasession interface. ipdatasessionref defines a reference to type ipdatasession. ipdatasessionrefref defines a reference to type ipdatasessionref. ipdatasessioncontrolmanager defines the address of an ipdatasessionmanager interface. ipdatasessionmanagerref defines a reference to type ipdatasessioncontrolmanager. </w:t>
      </w:r>
    </w:p>
    <w:p w:rsidR="00D143FF" w:rsidRDefault="00D143FF" w:rsidP="00D143FF">
      <w:r>
        <w:t>SOURCE: Used in ES 201 915-08 V1.1.1, clause 11.1</w:t>
      </w:r>
    </w:p>
    <w:p w:rsidR="00D143FF" w:rsidRDefault="00D143FF" w:rsidP="00D143FF"/>
    <w:p w:rsidR="00D143FF" w:rsidRDefault="00D143FF" w:rsidP="00D143FF">
      <w:r>
        <w:t xml:space="preserve">                                                                                                                                                                                                                                                                                                                                                                                                                                                                                                                                                                                                                                                                                                                                                                                                                                                                                                  The set-credential-rq directive allows an rsu to transmit its credentials to an obu. credentials are supposedly calculated on the basis of a nonce received previously by means of a get-tba-random-rq directive, and on data that are publicly available in the obu. the position and length of these data are stated in specific profiles. </w:t>
      </w:r>
    </w:p>
    <w:p w:rsidR="00D143FF" w:rsidRDefault="00D143FF" w:rsidP="00D143FF">
      <w:r>
        <w:t>SOURCE: Used in ES 200 674-01 V2.2.1, clause 11.5.23.1</w:t>
      </w:r>
    </w:p>
    <w:p w:rsidR="00D143FF" w:rsidRDefault="00D143FF" w:rsidP="00D143FF"/>
    <w:p w:rsidR="00D143FF" w:rsidRDefault="00D143FF" w:rsidP="00D143FF">
      <w:r>
        <w:t xml:space="preserve">                                                                                                                                                                                                                                                                                                                                                                                                                                                                                                                                                                                                                                                                                                                                                                                                                                                                                              The set-credential-rq directive allows an rsu to transmit its credentials to an obu. credentials are supposedly calculated on the basis of a nonce received previously by means of a get-tba-random-rq directive, and on data that are publicly available in the obu. the position and length of these data are stated in specific profiles. </w:t>
      </w:r>
    </w:p>
    <w:p w:rsidR="00D143FF" w:rsidRDefault="00D143FF" w:rsidP="00D143FF">
      <w:r>
        <w:t>SOURCE: Used in ES 200 674-01 V2.3.1, clause 11.5.23.1</w:t>
      </w:r>
    </w:p>
    <w:p w:rsidR="00D143FF" w:rsidRDefault="00D143FF" w:rsidP="00D143FF"/>
    <w:p w:rsidR="00D143FF" w:rsidRDefault="00D143FF" w:rsidP="00D143FF">
      <w:r>
        <w:t xml:space="preserve">                                                                                                                                                                                                                                                                                                                                                                                                                                                                                                                                                                                                                                                                                                                                                                                                                                                                                              The set-credential-rq directive allows an rsu to transmit its credentials to an obu. credentials are supposedly calculated on the basis of a nonce received previously by means of a get-tba-random-rq directive, and on data that are publicly available in the obu. the position and length of these data are stated in specific profiles. the credentials, once verified by the obe, shall remain valid as long as the calling ap title remains unchanged and as long as the session identifier (linkid parameter) remains unchanged or is set to 0 (broadcast operations). </w:t>
      </w:r>
    </w:p>
    <w:p w:rsidR="00D143FF" w:rsidRDefault="00D143FF" w:rsidP="00D143FF">
      <w:r>
        <w:t>SOURCE: Used in ES 200 674-01 V2.4.1, clause 11.5.23.1</w:t>
      </w:r>
    </w:p>
    <w:p w:rsidR="00D143FF" w:rsidRDefault="00D143FF" w:rsidP="00D143FF"/>
    <w:p w:rsidR="00D143FF" w:rsidRDefault="00D143FF" w:rsidP="00D143FF">
      <w:r>
        <w:t xml:space="preserve">                                                                                                                                                                                                                                                                                                                                                                                                                                                                                                                                                                                                                                                                                                                                                                                                                                                                                              The set-password-rq directive allows an rsu to modify the password to be used to access specific services. for example, application data to be read or written could reside on an external memory card that may require an access password. this directive allows an rsu to specify a different password for each different obu. the password is stored in the obu for later usage, but it is valid for the current session only. this means that in a subsequent session, a default (or no) password will be used for all those services that require authentication. this directive is optional, and maintained only for compatibility with older versions of the present document, so there is no obligation to implement it. </w:t>
      </w:r>
    </w:p>
    <w:p w:rsidR="00D143FF" w:rsidRDefault="00D143FF" w:rsidP="00D143FF">
      <w:r>
        <w:t>SOURCE: Used in ES 200 674-01 V2.2.1, clause 11.5.20.1 SOURCE: Used in ES 200 674-01 V2.3.1, clause 11.5.20.1 SOURCE: Used in ES 200 674-01 V2.4.1, clause 11.5.20.1</w:t>
      </w:r>
    </w:p>
    <w:p w:rsidR="00D143FF" w:rsidRDefault="00D143FF" w:rsidP="00D143FF"/>
    <w:p w:rsidR="00D143FF" w:rsidRDefault="00D143FF" w:rsidP="00D143FF">
      <w:r>
        <w:t xml:space="preserve">                                                                                                                                                                                                                                                                                                                                                                                                                                                                                                                                                                                                                                                                                                                                                                                                                                                                                              The set-uif-rq directive allows an rsu to set parameters for the obe user interface. </w:t>
      </w:r>
    </w:p>
    <w:p w:rsidR="00D143FF" w:rsidRDefault="00D143FF" w:rsidP="00D143FF">
      <w:r>
        <w:t>SOURCE: Used in ES 200 674-01 V2.2.1, clause 11.5.18.1 SOURCE: Used in ES 200 674-01 V2.3.1, clause 11.5.18.1 SOURCE: Used in ES 200 674-01 V2.4.1, clause 11.5.18.1</w:t>
      </w:r>
    </w:p>
    <w:p w:rsidR="00D143FF" w:rsidRDefault="00D143FF" w:rsidP="00D143FF"/>
    <w:p w:rsidR="00D143FF" w:rsidRDefault="00D143FF" w:rsidP="00D143FF">
      <w:r>
        <w:t xml:space="preserve">                                                                                                                                                                                                                                                                                                                                                                                                                                                                                                                                                                                                                                                                                                                                                                                                                                                                                              The signature definition proforma is mapped to a signature definition in the ttcn-3 core language. the comments and detailed comments fields are mapped to display attributes within the corresponding withstatement. the comments fields of the exceptions table are mapped to display attributes qualified by the exception type in the corresponding withstatement. non-blocking procedures shall specify the keyword noblock as the return type. 1: 2: 3: 4: 5: 6: 7: 8: 9: 10: module ttcn3moduleid "{" signature signatureidentifier "(" [signatureformalparlist] ")" [return type | noblock] [exception "(" exceptiontypelist ")"] with "{" [commentsattribute ";"] [exceptioncommentsattribute ";"] [detailedcommentsattribute ";"] "}" "}" example: signature definition name read(integer fields, inout charstring buf, integer nbyte) group return type integer comments reads from a file exception type comments integer error code myexception user defined detailed comments required: unistd.h maps to: 1: 2: 3: 4: 5: 6: 7: 8: 9: 10: 11: 12: module mymodule { signature read_syscall(in integer fields, inout charstring buf, in integer nbyte) return integer exception (integer) with { display "comments := reads from a file"; display (integer) "comments := error code of system call"; display "detailed comments := required: unistd.h"; } } 6.12 simple templates simple templates group [groupreference] name type derived value encoding (...\...) [the expected end of this definition was beyond the limit of 200 words] </w:t>
      </w:r>
    </w:p>
    <w:p w:rsidR="00D143FF" w:rsidRDefault="00D143FF" w:rsidP="00D143FF">
      <w:r>
        <w:t>SOURCE: Used in ES 201 873-02 V2.2.1, clause 6.11.1 SOURCE: Used in ES 201 873-02 V3.1.1, clause 6.11.1 SOURCE: Used in ES 201 873-02 V3.2.1, clause 6.11.1</w:t>
      </w:r>
    </w:p>
    <w:p w:rsidR="00D143FF" w:rsidRDefault="00D143FF" w:rsidP="00D143FF"/>
    <w:p w:rsidR="00D143FF" w:rsidRDefault="00D143FF" w:rsidP="00D143FF">
      <w:r>
        <w:t xml:space="preserve">                                                                                                                                                                                                                                                                                                                                                                                                                                                                                                                                                                                                                                                                                                                                                                                                                                                                                              signing certificate attribute definition the following attribute is identical to the ess signingcertificate defined above except that this attribute can be used with hashing algorithms other than sha-1. this attribute shall be used in the same manner as defined above for the ess signingcertificate attribute. the following object identifier identifies the signing certificate attribute: id-aa-ets-othersigcert object identifier ::= { iso(1) member-body(2) us(840) rsadsi(113549) pkcs(1) pkcs9(9) smime(16) id-aa(2) 19 } the signing certificate attribute value has the asn.1 syntax othersigningcertificate othersigningcertificate ::= sequence { certs sequence of othercertid, policies sequence of policyinformation optional -- not used in the present document } othercertid ::= sequence { othercerthash otherhash, issuerserial issuerserial optional } otherhash ::= choice { sha1hash otherhashvalue, -- this contains a sha-1 hash otherhash otherhashalgandvalue} otherhashvalue ::= octet string otherhashalgandvalue ::= sequence { hashalgorithm algorithmidentifier, hashvalue otherhashvalue } 8.9 additional mandatory attributes 8.9.1 signature policy identifier the present document mandates that a reference to the signature policy, which defines the rules for creation and validation of an electronic signature, is included as a signed attribute with every signature. the signature policy identifier shall be a signed attribute. the following object identifier identifies the signature policy identifier attribute: id-aa-ets-sigpolicyid object identifier ::= (...\...) [the expected end of this definition was beyond the limit of 200 words] </w:t>
      </w:r>
    </w:p>
    <w:p w:rsidR="00D143FF" w:rsidRDefault="00D143FF" w:rsidP="00D143FF">
      <w:r>
        <w:t>SOURCE: Used in ES 201 733 V1.1.3, clause 8.8.2</w:t>
      </w:r>
    </w:p>
    <w:p w:rsidR="00D143FF" w:rsidRDefault="00D143FF" w:rsidP="00D143FF"/>
    <w:p w:rsidR="00D143FF" w:rsidRDefault="00D143FF" w:rsidP="00D143FF">
      <w:r>
        <w:t xml:space="preserve">                                                                                                                                                                                                                                                                                                                                                                                                                                                                                                                                                                                                                                                                                                                                                                                                                                                                                                  The simple templates proforma is mapped to a ttcn-3 group containing a series of template definition statements. the group reference and detailed comments are mapped to display statements inside the with statement associated with the group. the encoding and comment fields are mapped to statements with the with statement associated with the separate template definitions. the group will be named simpletemplatesn where 'n' is an integer number used to distinguish more than one simple templates groups. module mymodule() { group simpletemplates1 { template simpletype templateidentifier := singlevlaueorattrib } with { encode (templateidentifier) "freetext"; display "simpletemplatesproforma "; } } example: simple templates name type value encoding comments agefield integer ? detailed comments: maps to: module mymodule() { group simpletemplates1 { template integer agefield := ?; } with display "simpletemplates {}"; } 7.12 structured template structured template name : templateidentifier&amp;parlist group : [groupreference] type : templatestructidentifier encoding : [freetext] comments : [freetext] element name element value element encoding comments . . fieldreference . . . . fieldvalueorattrib . . . . [freetext] . . [freetext] . . detailed comments : [freetext] figure 13: structured template proforma 7.12.1 mapping the structured template proforma is mapped to a template definition statement in ttcn-3, with (...\...) [the expected end of this definition was beyond the limit of 200 words] </w:t>
      </w:r>
    </w:p>
    <w:p w:rsidR="00D143FF" w:rsidRDefault="00D143FF" w:rsidP="00D143FF">
      <w:r>
        <w:t>SOURCE: Used in ES 201 873-02 V1.1.1, clause 7.11.1</w:t>
      </w:r>
    </w:p>
    <w:p w:rsidR="00D143FF" w:rsidRDefault="00D143FF" w:rsidP="00D143FF"/>
    <w:p w:rsidR="00D143FF" w:rsidRDefault="00D143FF" w:rsidP="00D143FF">
      <w:r>
        <w:t xml:space="preserve">                                                                                                                                                                                                                                                                                                                                                                                                                                                                                                                                                                                                                                                                                                                                                                                                                                                                                              The simple templates proforma is mapped to a ttcn-3 group containing a series of template definition statements. the group reference and detailed comments are mapped to display statements inside the with statement associated with the group. the encoding and comment fields are mapped to statements with the with statement associated with the separate template definitions. the group will be named simpletemplatesn where 'n' is an integer number used to distinguish more than one simple templates groups. module mymodule() { group simpletemplates1 { template simpletype templateidentifier := singlevlaueorattrib } with { encode (templateidentifier) "freetext"; display "simpletemplatesproforma "; } } example: simple templates name type value encoding comments agefield integer ? detailed comments: maps to: module mymodule() { group simpletemplates1 { template integer agefield := ?; } with display "simpletemplates {}"; } 7.12 structured template structured template name : templateidentifier&amp;parlist group : [groupreference] type : templatestructidentifier encoding : [freetext] comments : [freetext] element name element value element encoding comments . . fieldreference . . . . fieldvalueorattrib . . . . [freetext] . . [freetext] . . detailed comments : [freetext] figure 13: structured template proforma 7.12.1 mapping the structured template proforma is mapped to a template definition statement in ttcn-3, with (...\...) [the expected end of this definition was beyond the limit of 200 words] </w:t>
      </w:r>
    </w:p>
    <w:p w:rsidR="00D143FF" w:rsidRDefault="00D143FF" w:rsidP="00D143FF">
      <w:r>
        <w:t>SOURCE: Used in ES 201 873-02 V1.1.2, clause 7.11.1</w:t>
      </w:r>
    </w:p>
    <w:p w:rsidR="00D143FF" w:rsidRDefault="00D143FF" w:rsidP="00D143FF"/>
    <w:p w:rsidR="00D143FF" w:rsidRDefault="00D143FF" w:rsidP="00D143FF">
      <w:r>
        <w:t xml:space="preserve">                                                                                                                                                                                                                                                                                                                                                                                                                                                                                                                                                                                                                                                                                                                                                                                                                                                                                              The simple types proforma is mapped to a series of simple type definition statements on the same group level. simple type definitions are all subtypedef type definitions. the detailed comments field is mapped to a display attribute within the withstatement associated with the enclosing group or the module. the encoding and comments fields are mapped to encoding and display attributes respectively within the withstatement associated with the respective simple type definition. 1: 2: 3: 4: 5: 6: 7: module ttcn3moduleid "{" type type subtypeidentifier [arraydef] [subtypespec] with "{" [encodeattribute ";"] [commentsattribute ";"] "}" with "{" [simpletypesdetailedcommentsattribute ";"] "}" example: simple types group simpletypes/ name definition encoding comments eq_number integer (1 .. 20) per god knows detailed comments detailed comments maps to: 1: 2: 3: 4: 5: 6: 7: 8: 9: 10: module mymodule { group simpletypes { type integer eq_number (1..20) with { encode "per"; display "comments := god knows"; } } with { display "simple types detailed comments := detailed comments"; } } 6.5 structured types structured type name structtypeidentifier[structdefformalparlist] group [groupreference] structure structuretype encoding [tabfreetext] comments [tabfreetext] field name field type field encoding comments . fieldidentifier . . . . type [arraydef] [subtypespec] [optionalkeyword] . . [tabfreetext] . (...\...) [the expected end of this definition was beyond the limit of 200 words] </w:t>
      </w:r>
    </w:p>
    <w:p w:rsidR="00D143FF" w:rsidRDefault="00D143FF" w:rsidP="00D143FF">
      <w:r>
        <w:t>SOURCE: Used in ES 201 873-02 V2.2.1, clause 6.4.1 SOURCE: Used in ES 201 873-02 V3.1.1, clause 6.4.1 SOURCE: Used in ES 201 873-02 V3.2.1, clause 6.4.1</w:t>
      </w:r>
    </w:p>
    <w:p w:rsidR="00D143FF" w:rsidRDefault="00D143FF" w:rsidP="00D143FF"/>
    <w:p w:rsidR="00D143FF" w:rsidRDefault="00D143FF" w:rsidP="00D143FF">
      <w:r>
        <w:t xml:space="preserve">                                                                                                                                                                                                                                                                                                                                                                                                                                                                                                                                                                                                                                                                                                                                                                                                                                                                                              single definitions single definitions can be imported by referring to the definition kind and the definition name(s). the import of single definitions can be used in combination with imports of groups (see clause 8.2.3.3) and with imports of definitions of the same kind (see clause 8.2.3.4). syntactical structure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restrictions a) see clause 8.2.3. examples import from mymodulea { type mytype1 // imports one type definition from mymodulea only } import from mymoduleb { type mytype2, mytype3, mytype4; // imports three types, template mytemplate1; // imports one template, and const myconst1, myconst2 // imports two constants } </w:t>
      </w:r>
    </w:p>
    <w:p w:rsidR="00D143FF" w:rsidRDefault="00D143FF" w:rsidP="00D143FF">
      <w:r>
        <w:t>SOURCE: Used in ES 201 873-01 V3.3.2, clause 8.2.3.2</w:t>
      </w:r>
    </w:p>
    <w:p w:rsidR="00D143FF" w:rsidRDefault="00D143FF" w:rsidP="00D143FF"/>
    <w:p w:rsidR="00D143FF" w:rsidRDefault="00D143FF" w:rsidP="00D143FF">
      <w:r>
        <w:t xml:space="preserve">                                                                                                                                                                                                                                                                                                                                                                                                                                                                                                                                                                                                                                                                                                                                                                                                                                                                                                  single definitions single definitions can be imported by referring to the definition kind and the definition name(s). the import of single definitions can be used in combination with imports of groups (see clause 8.2.3.3) and with imports of definitions of the same kind (see clause 8.2.3.4). syntactical structure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restrictions a) see clause 8.2.3. examples import from mymodulea { type mytype1 // imports one type definition from mymodulea only } import from mymoduleb { type mytype2, mytype3, mytype4; // imports three types, template mytemplate1; // imports one template, and const myconst1, myconst2 // imports two constants } </w:t>
      </w:r>
    </w:p>
    <w:p w:rsidR="00D143FF" w:rsidRDefault="00D143FF" w:rsidP="00D143FF">
      <w:r>
        <w:t>SOURCE: Used in ES 201 873-01 V3.4.1, clause 8.2.3.2</w:t>
      </w:r>
    </w:p>
    <w:p w:rsidR="00D143FF" w:rsidRDefault="00D143FF" w:rsidP="00D143FF"/>
    <w:p w:rsidR="00D143FF" w:rsidRDefault="00D143FF" w:rsidP="00D143FF">
      <w:r>
        <w:t xml:space="preserve">                                                                                                                                                                                                                                                                                                                                                                                                                                                                                                                                                                                                                                                                                                                                                                                                                                                                                                  single definitions single definitions can be imported by referring to the definition kind and the definition name(s). the import of single definitions can be used in combination with imports of groups (see clause 8.2.3.3) and with imports of definitions of the same kind (see clause 8.2.3.4). syntactical structure import from moduleid [ recursive ]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restrictions a) see clause 8.2.3. examples import from mymodulea { type mytype1 // imports one type definition from mymodulea only } import from mymoduleb { type mytype2, mytype3, mytype4; // imports three types, template mytemplate1; // imports one template, and const myconst1, myconst2 // imports two constants } </w:t>
      </w:r>
    </w:p>
    <w:p w:rsidR="00D143FF" w:rsidRDefault="00D143FF" w:rsidP="00D143FF">
      <w:r>
        <w:t>SOURCE: Used in ES 201 873-01 V3.2.1, clause 8.2.3.2</w:t>
      </w:r>
    </w:p>
    <w:p w:rsidR="00D143FF" w:rsidRDefault="00D143FF" w:rsidP="00D143FF"/>
    <w:p w:rsidR="00D143FF" w:rsidRDefault="00D143FF" w:rsidP="00D143FF">
      <w:r>
        <w:t xml:space="preserve">                                                                                                                                                                                                                                                                                                                                                                                                                                                                                                                                                                                                                                                                                                                                                                                                                                                                                                  single definitions single definitions may be imported. for example: import type mytype from mymodulec; </w:t>
      </w:r>
    </w:p>
    <w:p w:rsidR="00D143FF" w:rsidRDefault="00D143FF" w:rsidP="00D143FF">
      <w:r>
        <w:t>SOURCE: Used in ES 201 873-01 V1.1.1, clause 7.5.2 SOURCE: Used in ES 201 873-01 V1.1.2, clause 7.5.2</w:t>
      </w:r>
    </w:p>
    <w:p w:rsidR="00D143FF" w:rsidRDefault="00D143FF" w:rsidP="00D143FF"/>
    <w:p w:rsidR="00D143FF" w:rsidRDefault="00D143FF" w:rsidP="00D143FF">
      <w:r>
        <w:t xml:space="preserve">                                                                                                                                                                                                                                                                                                                                                                                                                                                                                                                                                                                                                                                                                                                                                                                                                                                                                                  single definitions single visible definitions can be imported by referring to the definition kind and the definition name(s). the import of single definitions can be used in combination with imports of groups (see clause 8.2.3.3) and with imports of definitions of the same kind (see clause 8.2.3.4). syntactical structure [ private ]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import of an invisible definition shall cause an error. restrictions in addition to the general static rules of ttcn-3 given in clause 5, the following restrictions apply: a) the definition to be imported shall be defined in the module from which it is to be imported and shall be (...\...) [the expected end of this definition was beyond the limit of 200 words] </w:t>
      </w:r>
    </w:p>
    <w:p w:rsidR="00D143FF" w:rsidRDefault="00D143FF" w:rsidP="00D143FF">
      <w:r>
        <w:t>SOURCE: Used in ES 201 873-01 V4.1.1, clause 8.2.3.2</w:t>
      </w:r>
    </w:p>
    <w:p w:rsidR="00D143FF" w:rsidRDefault="00D143FF" w:rsidP="00D143FF"/>
    <w:p w:rsidR="00D143FF" w:rsidRDefault="00D143FF" w:rsidP="00D143FF">
      <w:r>
        <w:t xml:space="preserve">                                                                                                                                                                                                                                                                                                                                                                                                                                                                                                                                                                                                                                                                                                                                                                                                                                                                                                  single definitions single visible definitions can be imported by referring to the definition kind and the definition name(s). the import of single definitions can be used in combination with imports of groups (see clause 8.2.3.3), with imports of definitions of the same kind (see clause 8.2.3.4), and with imports of import statements (see clause 8.2.3.7). syntactical structure [ visibility ]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import of an invisible definition shall cause an error. restrictions in addition to the general static rules of ttcn-3 given in clause 5, the following restrictions apply: a) the definition to be imported shall be defined in the module from which (...\...) [the expected end of this definition was beyond the limit of 200 words] </w:t>
      </w:r>
    </w:p>
    <w:p w:rsidR="00D143FF" w:rsidRDefault="00D143FF" w:rsidP="00D143FF">
      <w:r>
        <w:t>SOURCE: Used in ES 201 873-01 V4.2.1, clause 8.2.3.2</w:t>
      </w:r>
    </w:p>
    <w:p w:rsidR="00D143FF" w:rsidRDefault="00D143FF" w:rsidP="00D143FF"/>
    <w:p w:rsidR="00D143FF" w:rsidRDefault="00D143FF" w:rsidP="00D143FF">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 their effective radiated power when radiated by the cabinet and the integral antenna. </w:t>
      </w:r>
    </w:p>
    <w:p w:rsidR="00D143FF" w:rsidRDefault="00D143FF" w:rsidP="00D143FF">
      <w:r>
        <w:t>SOURCE: Used in ES 200 674-01 V1.1.1, clause 7.6.1 SOURCE: Used in ES 200 674-02 V1.1.1, clause 7.6.1</w:t>
      </w:r>
    </w:p>
    <w:p w:rsidR="00D143FF" w:rsidRDefault="00D143FF" w:rsidP="00D143FF"/>
    <w:p w:rsidR="00D143FF" w:rsidRDefault="00D143FF" w:rsidP="00D143FF">
      <w:r>
        <w:t xml:space="preserve">                                                                                                                                                                                                                                                                                                                                                                                                                                                                                                                                                                                                                                                                                                                                                                                                                                                                                                  spurious emissions are emissions at frequencies, other than those of the carrier and sidebands associated with normal modulation. the level of spurious emissions shall be measured as either: a) their power level in a specified load (conducted emission); and their effective radiated power when radiated by the cabinet and structure of the equipment (cabinet radiation); or b) their effective radiated power when radiated by the cabinet and the integral antenna. </w:t>
      </w:r>
    </w:p>
    <w:p w:rsidR="00D143FF" w:rsidRDefault="00D143FF" w:rsidP="00D143FF">
      <w:r>
        <w:t>SOURCE: Used in ES 200 674-01 V2.1.1, clause 7.7.1 SOURCE: Used in ES 200 674-01 V2.2.1, clause 7.7.1 SOURCE: Used in ES 200 674-01 V2.3.1, clause 7.7.1 SOURCE: Used in ES 200 674-01 V2.4.1, clause 7.7.1</w:t>
      </w:r>
    </w:p>
    <w:p w:rsidR="00D143FF" w:rsidRDefault="00D143FF" w:rsidP="00D143FF"/>
    <w:p w:rsidR="00D143FF" w:rsidRDefault="00D143FF" w:rsidP="00D143FF">
      <w:r>
        <w:t xml:space="preserve">                                                                                                                                                                                                                                                                                                                                                                                                                                                                                                                                                                                                                                                                                                                                                                                                                                                                                                  spurious emissions from the receiver are components at any frequency, radiated by the equipment and antenna. the level of spurious emissions shall be measured as either: a) - their power level in a specified load (conducted spurious emission) with a correction for the manufacturers declared antenna gain(s) for the specific spurious frequency(ies); and - their effective radiated power when radiated by the cabinet and structure of the equipment (cabinet radiation); or b) - their effective radiated power when radiated by the cabinet and the integral antenna. separate radiated spurious measurements need not be made on receivers co-located with transmitters which operate at continuous duty. </w:t>
      </w:r>
    </w:p>
    <w:p w:rsidR="00D143FF" w:rsidRDefault="00D143FF" w:rsidP="00D143FF">
      <w:r>
        <w:t>SOURCE: Used in ES 200 674-01 V1.1.1, clause 8.4.1 SOURCE: Used in ES 200 674-02 V1.1.1, clause 8.4.1</w:t>
      </w:r>
    </w:p>
    <w:p w:rsidR="00D143FF" w:rsidRDefault="00D143FF" w:rsidP="00D143FF"/>
    <w:p w:rsidR="00D143FF" w:rsidRDefault="00D143FF" w:rsidP="00D143FF">
      <w:r>
        <w:t xml:space="preserve">                                                                                                                                                                                                                                                                                                                                                                                                                                                                                                                                                                                                                                                                                                                                                                                                                                                                                                  spurious emissions from the receiver are components at any frequency, radiated by the equipment and antenna. the level of spurious emissions shall be measured as either: a) their power level in a specified load (conducted emission); and their effective radiated power when radiated by the cabinet and structure of the equipment (cabinet radiation); or b) their effective radiated power when radiated by the cabinet and the integral antenna. separate radiated spurious measurements need not be made on receivers co-located with transmitters which operate at continuous duty. </w:t>
      </w:r>
    </w:p>
    <w:p w:rsidR="00D143FF" w:rsidRDefault="00D143FF" w:rsidP="00D143FF">
      <w:r>
        <w:t>SOURCE: Used in ES 200 674-01 V2.1.1, clause 8.4.1 SOURCE: Used in ES 200 674-01 V2.2.1, clause 8.4.1 SOURCE: Used in ES 200 674-01 V2.3.1, clause 8.4.1 SOURCE: Used in ES 200 674-01 V2.4.1, clause 8.4.1</w:t>
      </w:r>
    </w:p>
    <w:p w:rsidR="00D143FF" w:rsidRDefault="00D143FF" w:rsidP="00D143FF"/>
    <w:p w:rsidR="00D143FF" w:rsidRDefault="00D143FF" w:rsidP="00D143FF">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 ?5 mhz from the transmit frequency at which a response is obtained. tests shall also be made at subcarrier frequencies and any if frequency. the manufacturer shall declare these frequencies on the application form. this definition also includes blocking/desensitisation. </w:t>
      </w:r>
    </w:p>
    <w:p w:rsidR="00D143FF" w:rsidRDefault="00D143FF" w:rsidP="00D143FF">
      <w:r>
        <w:t>SOURCE: Used in ES 200 674-01 V1.1.1, clause 8.3.5.1</w:t>
      </w:r>
    </w:p>
    <w:p w:rsidR="00D143FF" w:rsidRDefault="00D143FF" w:rsidP="00D143FF"/>
    <w:p w:rsidR="00D143FF" w:rsidRDefault="00D143FF" w:rsidP="00D143FF">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??5 mhz from the transmit frequency at which a response is obtained. tests shall also be made at subcarrier frequencies and any if frequency. the manufacturer shall declare these frequencies on the application form. this definition also includes blocking/desensitisation. </w:t>
      </w:r>
    </w:p>
    <w:p w:rsidR="00D143FF" w:rsidRDefault="00D143FF" w:rsidP="00D143FF">
      <w:r>
        <w:t>SOURCE: Used in ES 200 674-02 V1.1.1, clause 8.3.5.1</w:t>
      </w:r>
    </w:p>
    <w:p w:rsidR="00D143FF" w:rsidRDefault="00D143FF" w:rsidP="00D143FF"/>
    <w:p w:rsidR="00D143FF" w:rsidRDefault="00D143FF" w:rsidP="00D143FF">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??5 mhz from the transmit frequency at which a response is obtained. tests shall also be made at subcarrier frequencies and any if frequency. the manufacturer shall declare these frequencies on the application form. this definition also includes blocking/desensitization. </w:t>
      </w:r>
    </w:p>
    <w:p w:rsidR="00D143FF" w:rsidRDefault="00D143FF" w:rsidP="00D143FF">
      <w:r>
        <w:t>SOURCE: Used in ES 200 674-01 V2.1.1, clause 8.3.5.1 SOURCE: Used in ES 200 674-01 V2.2.1, clause 8.3.5.1 SOURCE: Used in ES 200 674-01 V2.3.1, clause 8.3.5.1 SOURCE: Used in ES 200 674-01 V2.4.1, clause 8.3.5.1</w:t>
      </w:r>
    </w:p>
    <w:p w:rsidR="00D143FF" w:rsidRDefault="00D143FF" w:rsidP="00D143FF"/>
    <w:p w:rsidR="00D143FF" w:rsidRDefault="00D143FF" w:rsidP="00D143FF">
      <w:r>
        <w:t xml:space="preserve">                                                                                                                                                                                                                                                                                                                                                                                                                                                                                                                                                                                                                                                                                                                                                                                                                                                                                              The ssf management information model is captured using the following techniques: 3.1 draw relational models for management parts starting from the nouns and verbal phrases in the management activity / requirement tables draw an initial picture of managed objects and their relations (using verbal phrases to denote the associations between objects). this relational model is to be formalized by producing an entity relationship diagram using the omt notation (this also includes inheritance and containment relations!). the diagram is supplemented by prose descriptions of every depicted managed object and attribute. this descriptions should include justifications of the information items in regard to the underlying requirements. 3.2 define managed objects and their attributes for every identified managed object: identify used attribute types, the object identification, possible operations on the managed object, behaviour of the managed object, possible notifications. this information is gathered into an informal managed object template. for every operational requirement this managed object model is checked against a dynamic representation of this requirement in "in management scenarios". it has to be checked whether the management activities can be fulfilled by using the defined managed objects and the operations possible on them. in this step also examples of management scenarios are (...\...) [the expected end of this definition was beyond the limit of 200 words] </w:t>
      </w:r>
    </w:p>
    <w:p w:rsidR="00D143FF" w:rsidRDefault="00D143FF" w:rsidP="00D143FF">
      <w:r>
        <w:t>SOURCE: Used in ES 201 386 V1.1.1, clause 6.3.2</w:t>
      </w:r>
    </w:p>
    <w:p w:rsidR="00D143FF" w:rsidRDefault="00D143FF" w:rsidP="00D143FF"/>
    <w:p w:rsidR="00D143FF" w:rsidRDefault="00D143FF" w:rsidP="00D143FF">
      <w:r>
        <w:t xml:space="preserve">                                                                                                                                                                                                                                                                                                                                                                                                                                                                                                                                                                                                                                                                                                                                                                                                                                                                                              support system interface specification cm-sp-ossiv3.0-i15-110623 cmtseventctrl object section."; leaf event-id { type uint32; description "this attribute represents the event id of the event being enabled to delivery to a dispatch mechanism (e.g. syslog)."; } container yang-ext { ccap:extensionpoint; //different pyang flags impact use of this hint description "node for vendor yang extensions"; } } choice snmp-trap-enable { case trap-enable { description "this configuration object contains attributes which allow enabling or disabling of snmp notifications. the snmpenableauthentraps [rfc 3418] attribute will be used without modification for the ccap. "; reference "rfc 3418 snmpenableauthentraps"; leaf snmp-enable-authen-traps { type boolean; mandatory true; description "see rfc 3418"; reference "rfc 3418"; } container trap-enable-yang-ext { ccap:extensionpoint; //different pyang flags impact use of this hint description "node for vendor yang extensions"; } } } list interface-trap-enable { key if-name; min-elements 0; description "this configuration object is based on the iflinkupdowntrapenable object defined in [rfc 2863] and will be used without modifications for ccap. the linkupdowntrapenable attribute is configurable per ifindex from the iftable, as described in [ossiv3.0]."; reference "[rfc 2863] iflinkupdowntrapenable "; leaf if-name { type string { length "0..255"; } description "the path name of the interface."; reference "rfc 2863 ifname"; } leaf link-up-down-trap-enable { (...\...) [the expected end of this definition was beyond the limit of 200 words] </w:t>
      </w:r>
    </w:p>
    <w:p w:rsidR="00D143FF" w:rsidRDefault="00D143FF" w:rsidP="00D143FF">
      <w:r>
        <w:t>SOURCE: Used in ES 203 259 V1.1.1, clause 3.0</w:t>
      </w:r>
    </w:p>
    <w:p w:rsidR="00D143FF" w:rsidRDefault="00D143FF" w:rsidP="00D143FF"/>
    <w:p w:rsidR="00D143FF" w:rsidRDefault="00D143FF" w:rsidP="00D143FF">
      <w:r>
        <w:t xml:space="preserve">                                                                                                                                                                                                                                                                                                                                                                                                                                                                                                                                                                                                                                                                                                                                                                                                                                                                                                  table 1 llc_transfer_request usage ms source nwk layer destination llc layer service access point a multiple outstanding no sdu parameters npdu this primitive is used by the ms nwk layer for the uplink transfer of a npdu to the bs nwk layer. </w:t>
      </w:r>
    </w:p>
    <w:p w:rsidR="00D143FF" w:rsidRDefault="00D143FF" w:rsidP="00D143FF">
      <w:r>
        <w:t>SOURCE: Used in ES 201 658 V1.1.1, clause 8.1.1</w:t>
      </w:r>
    </w:p>
    <w:p w:rsidR="00D143FF" w:rsidRDefault="00D143FF" w:rsidP="00D143FF"/>
    <w:p w:rsidR="00D143FF" w:rsidRDefault="00D143FF" w:rsidP="00D143FF">
      <w:r>
        <w:t xml:space="preserve">                                                                                                                                                                                                                                                                                                                                                                                                                                                                                                                                                                                                                                                                                                                                                                                                                                                                                                  table 1 mac_unack_transfer_request usage bs and ms source llc layer destination mac layer service access point a multiple outstanding no sdu parameters lpdu this primitive is used by the llc layer to pass a lpdu to the mac layer for transfer to one or more peer mac sap as. if this primitive is issued by the bs, the downlink unacknowledged protocol will handle the transfer. if it is issued by the ms, the uplink unacknowledged protocol will handle the transfer. </w:t>
      </w:r>
    </w:p>
    <w:p w:rsidR="00D143FF" w:rsidRDefault="00D143FF" w:rsidP="00D143FF">
      <w:r>
        <w:t>SOURCE: Used in ES 201 659 V1.1.1, clause 8.1.1</w:t>
      </w:r>
    </w:p>
    <w:p w:rsidR="00D143FF" w:rsidRDefault="00D143FF" w:rsidP="00D143FF"/>
    <w:p w:rsidR="00D143FF" w:rsidRDefault="00D143FF" w:rsidP="00D143FF">
      <w:r>
        <w:t xml:space="preserve">                                                                                                                                                                                                                                                                                                                                                                                                                                                                                                                                                                                                                                                                                                                                                                                                                                                                                                  table 1 phy_transfer_request usage bs and ms source mac layer destination phy layer service access point a multiple outstanding no sdu parameters mpdu mpdu_length_blocks frame_number this primitive is used by the mac layer to pass a mpdu to the phy layer for transfer to one or more peer phy sap as. the frame number specified is in the next multiframe and shall have been previously assigned to the requesting entity for uplink or downlink data transfers. </w:t>
      </w:r>
    </w:p>
    <w:p w:rsidR="00D143FF" w:rsidRDefault="00D143FF" w:rsidP="00D143FF">
      <w:r>
        <w:t>SOURCE: Used in ES 201 660 V1.1.1, clause 7.1.1</w:t>
      </w:r>
    </w:p>
    <w:p w:rsidR="00D143FF" w:rsidRDefault="00D143FF" w:rsidP="00D143FF"/>
    <w:p w:rsidR="00D143FF" w:rsidRDefault="00D143FF" w:rsidP="00D143FF">
      <w:r>
        <w:t xml:space="preserve">                                                                                                                                                                                                                                                                                                                                                                                                                                                                                                                                                                                                                                                                                                                                                                                                                                                                                                  table 11 create_protocol_result 0 success: requested protocol instantiated 1 failure: create protocol request already pending 2 failure: requested resources unavailable </w:t>
      </w:r>
    </w:p>
    <w:p w:rsidR="00D143FF" w:rsidRDefault="00D143FF" w:rsidP="00D143FF">
      <w:r>
        <w:t>SOURCE: Used in ES 201 658 V1.1.1, clause 8.2.1</w:t>
      </w:r>
    </w:p>
    <w:p w:rsidR="00D143FF" w:rsidRDefault="00D143FF" w:rsidP="00D143FF"/>
    <w:p w:rsidR="00D143FF" w:rsidRDefault="00D143FF" w:rsidP="00D143FF">
      <w:r>
        <w:t xml:space="preserve">                                                                                                                                                                                                                                                                                                                                                                                                                                                                                                                                                                                                                                                                                                                                                                                                                                                                                                  tci-tm interface the tci test management interface (tci-tm) describes the operations a ttcn-3 executable is required to implement and the operations a test management implementation shall provide to the te (figure 5). figure 5: the tci-tm interface a test management implementation provides overall test management to the test system user. it requires from the te the presence of operations to start and stop test execution of a ttcn-3 module or of certain test cases in a ttcn-3 module. in turn it provides operations to the te for resolving module parameter at runtime and the indication of execution termination. annex c illustrates the usage and sequential ordering of operation calls by either the te or the test management. 7.3.1.1 tci-tm required this clause specifies the operations the tm requires from the te. in addition to the operations specified in this clause, a test management requires the operations as required at the tci-cd interface. 7.3.1.1.1 tcirootmodule signature void tcirootmodule (in tcimoduleidtype modulename) in parameters modulename the modulename denotes the module identifiers as defined in the ttcn-3 module. return value void constraint shall be used only if neither the control part nor a test case is currently being executed. effect tcirootmodule selects the (...\...) [the expected end of this definition was beyond the limit of 200 words] </w:t>
      </w:r>
    </w:p>
    <w:p w:rsidR="00D143FF" w:rsidRDefault="00D143FF" w:rsidP="00D143FF">
      <w:r>
        <w:t>SOURCE: Used in ES 201 873-06 V4.6.1, clause 7.3.1</w:t>
      </w:r>
    </w:p>
    <w:p w:rsidR="00D143FF" w:rsidRDefault="00D143FF" w:rsidP="00D143FF"/>
    <w:p w:rsidR="00D143FF" w:rsidRDefault="00D143FF" w:rsidP="00D143FF">
      <w:r>
        <w:t xml:space="preserve">                                                                                                                                                                                                                                                                                                                                                                                                                                                                                                                                                                                                                                                                                                                                                                                                                                                                                                  tci-tm interface the tci test management interface (tci-tm) describes the operations a ttcn-3 executable is required to implement and the operations a test management implementation shall provide to the te (figure 5). figure 5: the tci-tm interface a test management implementation provides overall test management to the test system user. it requires from the te the presence of operations to start and stop test execution of a ttcn-3 module or of certain test cases in a ttcn-3 module. in turn it provides operations to the te for resolving module parameter at runtime and the indication of execution termination. clause 12 illustrates the usage and sequential ordering of operation calls by either the te or the test management. 7.3.1.1 tci-tm required this clause specifies the operations the tm requires from the te. in addition to the operations specified in this clause, a test management requires the operations as required at the tci-cd interface. 7.3.1.1.1 tcirootmodule signature void tcirootmodule (in tcimoduleidtype modulename) in parameters modulename the modulename denotes the module identifiers as defined in ttcn-3. return value void constraint shall be used only if neither the control part nor a test case is currently being executed. effect tcirootmodule selects the indicated module (...\...) [the expected end of this definition was beyond the limit of 200 words] </w:t>
      </w:r>
    </w:p>
    <w:p w:rsidR="00D143FF" w:rsidRDefault="00D143FF" w:rsidP="00D143FF">
      <w:r>
        <w:t>SOURCE: Used in ES 201 873-06 V4.1.1, clause 7.3.1</w:t>
      </w:r>
    </w:p>
    <w:p w:rsidR="00D143FF" w:rsidRDefault="00D143FF" w:rsidP="00D143FF"/>
    <w:p w:rsidR="00D143FF" w:rsidRDefault="00D143FF" w:rsidP="00D143FF">
      <w:r>
        <w:t xml:space="preserve">                                                                                                                                                                                                                                                                                                                                                                                                                                                                                                                                                                                                                                                                                                                                                                                                                                                                                                  The test case proforma is mapped to a testcase definition in ttcn-3, with the group and comment fields mapped to display statements in the corresponding with statement. the parameter list may only contain test suite variables. testcase testcaseidentifier&amp;parlist runs on componenttype[system componenttype] { var type varidentifier [":=" constantexpression] ; timer timeridentifier [":=" constantexpression] ; const type constidentifier ":=" constantexpression ; tabularbehaviour } with display "testcaseproforma"; example: test case definition name : mytestcase group : purpose : first example testcase system interface : mtc type : mycomponenttype comments : name type initial value comments mylocalvar timert1 integer timer 0 15 min behaviour comments default.activate { [expand] otherwisefail(); }; /* default activation */ isap1.send( iconreq {} ); /* inline template definition */ alt { [] msap2.receive( medium_connection_request() ); { /* use of a template */ msap2.send( mdatreq medium_connection_confirmation() ); alt { [] isap1.receive ( iconconf {} ); { isap1.send ( data_request(testsuitepar) ); alt { [] msap2.receive ( medium_data_transfer() ); { msap2.send ( mdatreq cmi_synch1() ); isap1.send ( idisreq {} ); } [] isap1.receive( idisind {} ); { verdict.set(inconclusive); stop(); } }; } [] msap2.receive( mdatind_connection_request()); { verdict.set(inconclusive); stop(); } [] isap1.receive( idisind {} ); { verdict.set(inconclusive); stop(); } }; } [] isap1.receive( (...\...) [the expected end of this definition was beyond the limit of 200 words] </w:t>
      </w:r>
    </w:p>
    <w:p w:rsidR="00D143FF" w:rsidRDefault="00D143FF" w:rsidP="00D143FF">
      <w:r>
        <w:t>SOURCE: Used in ES 201 873-02 V1.1.1, clause 7.16.1</w:t>
      </w:r>
    </w:p>
    <w:p w:rsidR="00D143FF" w:rsidRDefault="00D143FF" w:rsidP="00D143FF"/>
    <w:p w:rsidR="00D143FF" w:rsidRDefault="00D143FF" w:rsidP="00D143FF">
      <w:r>
        <w:t xml:space="preserve">                                                                                                                                                                                                                                                                                                                                                                                                                                                                                                                                                                                                                                                                                                                                                                                                                                                                                              The test case proforma is mapped to a testcase definition in ttcn-3, with the group and comment fields mapped to display statements in the corresponding with statement. the parameter list may only contain test suite variables. testcase testcaseidentifier&amp;parlist runs on componenttype[system componenttype] { var type varidentifier [":=" constantexpression] ; timer timeridentifier [":=" constantexpression] ; const type constidentifier ":=" constantexpression ; tabularbehaviour } with display "testcaseproforma"; example: test case definition name : mytestcase group : purpose : first example testcase system interface : mtc type : mycomponenttype comments : name type initial value comments mylocalvar timert1 integer timer 0 15 min behaviour comments default.activate { [expand] otherwisefail(); }; /* default activation */ isap1.send( iconreq {} ); /* inline template definition */ alt { [] msap2.receive( medium_connection_request() ); { /* use of a template */ msap2.send( mdatreq medium_connection_confirmation() ); alt { [] isap1.receive ( iconconf {} ); { isap1.send ( data_request(testsuitepar) ); alt { [] msap2.receive ( medium_data_transfer() ); { msap2.send ( mdatreq cmi_synch1() ); isap1.send ( idisreq {} ); } [] isap1.receive( idisind {} ); { verdict.set(inconclusive); stop(); } }; } [] msap2.receive( mdatind_connection_request()); { verdict.set(inconclusive); stop(); } [] isap1.receive( idisind {} ); { verdict.set(inconclusive); stop(); } }; } [] isap1.receive( (...\...) [the expected end of this definition was beyond the limit of 200 words] </w:t>
      </w:r>
    </w:p>
    <w:p w:rsidR="00D143FF" w:rsidRDefault="00D143FF" w:rsidP="00D143FF">
      <w:r>
        <w:t>SOURCE: Used in ES 201 873-02 V1.1.2, clause 7.16.1</w:t>
      </w:r>
    </w:p>
    <w:p w:rsidR="00D143FF" w:rsidRDefault="00D143FF" w:rsidP="00D143FF"/>
    <w:p w:rsidR="00D143FF" w:rsidRDefault="00D143FF" w:rsidP="00D143FF">
      <w:r>
        <w:t xml:space="preserve">                                                                                                                                                                                                                                                                                                                                                                                                                                                                                                                                                                                                                                                                                                                                                                                                                                                                                              this attribute configures the type of ipdr streaming used for the session. see the ipdr service definition schemas section of [7] for the streaming types supported by each service definition. the value of other(1) is used when a vendor-extension has been implemented for this attribute. </w:t>
      </w:r>
    </w:p>
    <w:p w:rsidR="00D143FF" w:rsidRDefault="00D143FF" w:rsidP="00D143FF">
      <w:r>
        <w:t>SOURCE: Used in ES 203 259 V1.1.1, clause 6.5.10.8.4.1.6</w:t>
      </w:r>
    </w:p>
    <w:p w:rsidR="00D143FF" w:rsidRDefault="00D143FF" w:rsidP="00D143FF"/>
    <w:p w:rsidR="00D143FF" w:rsidRDefault="00D143FF" w:rsidP="00D143FF">
      <w:r>
        <w:t xml:space="preserve">                                                                                                                                                                                                                                                                                                                                                                                                                                                                                                                                                                                                                                                                                                                                                                                                                                                                                                  this configuration object allows the operator to configure an ipdr collector. table 6.237: collector object attributes attribute name type required attribute type constraints units default value collectorid unsignedbyte yes (key) collectorip ipaddress yes collectorname string no "" collectorport inetportnum no 4 737 priority unsignedbyte yes 6.5.10.8.6.1 collector object attributes 6.5.10.8.61.1 collectorid this key configures a unique identifier for this collector instance. 6.5.10.8.6.1.2 collectorip this attribute configures the ip address of collectors from which the ccap will accept a connect. as per [7], the collector establishes a connection to the ccap. 6.5.10.8.6.1.3 collectorname this attribute configures a name for the ipdr collector. 6.5.10.8.6.1.4 collectorport this attribute configures the port used by the collector to communicate with the ccap. the default for this is 4737. 6.5.10.8.6.1.5 priority this attribute configures the priority of this ipdr collector. the priority is used to elect the primary and active collector. the collector with the lowest priority is elected. 6.5.11 ccap epon configuration objects for docsis epon provisioning and management, the ccap shall meet the requirements in the [1]. the epon configuration objects are shown in the following diagram. figure 6.23: epon configuration objects 6.5.11.1 ccap this configuration object is included in figure 6.23 for reference. (...\...) [the expected end of this definition was beyond the limit of 200 words] </w:t>
      </w:r>
    </w:p>
    <w:p w:rsidR="00D143FF" w:rsidRDefault="00D143FF" w:rsidP="00D143FF">
      <w:r>
        <w:t>SOURCE: Used in ES 203 259 V1.1.1, clause 6.5.10.8.6</w:t>
      </w:r>
    </w:p>
    <w:p w:rsidR="00D143FF" w:rsidRDefault="00D143FF" w:rsidP="00D143FF"/>
    <w:p w:rsidR="00D143FF" w:rsidRDefault="00D143FF" w:rsidP="00D143FF">
      <w:r>
        <w:t xml:space="preserve">                                                                                                                                                                                                                                                                                                                                                                                                                                                                                                                                                                                                                                                                                                                                                                                                                                                                                                  this configuration object is included in figure 6.15 for reference. it is defined in clause 6.5.7.1.2. </w:t>
      </w:r>
    </w:p>
    <w:p w:rsidR="00D143FF" w:rsidRDefault="00D143FF" w:rsidP="00D143FF">
      <w:r>
        <w:t>SOURCE: Used in ES 203 259 V1.1.1, clause 6.5.7.10.1</w:t>
      </w:r>
    </w:p>
    <w:p w:rsidR="00D143FF" w:rsidRDefault="00D143FF" w:rsidP="00D143FF"/>
    <w:p w:rsidR="00D143FF" w:rsidRDefault="00D143FF" w:rsidP="00D143FF">
      <w:r>
        <w:t xml:space="preserve">                                                                                                                                                                                                                                                                                                                                                                                                                                                                                                                                                                                                                                                                                                                                                                                                                                                                                                  this data type defines the admin state rfc 4546 [i.20]. the value of other(1) is used when a vendor extension has been implemented for this attribute. reference: rfc 2863 [11]. </w:t>
      </w:r>
    </w:p>
    <w:p w:rsidR="00D143FF" w:rsidRDefault="00D143FF" w:rsidP="00D143FF">
      <w:r>
        <w:t>SOURCE: Used in ES 203 259 V1.1.1, clause 6.5.3.1</w:t>
      </w:r>
    </w:p>
    <w:p w:rsidR="00D143FF" w:rsidRDefault="00D143FF" w:rsidP="00D143FF"/>
    <w:p w:rsidR="00D143FF" w:rsidRDefault="00D143FF" w:rsidP="00D143FF">
      <w:r>
        <w:t xml:space="preserve">                                                                                                                                                                                                                                                                                                                                                                                                                                                                                                                                                                                                                                                                                                                                                                                                                                                                                                  this data type is identical to a tpstring. it specifies price information. this is defined as a string of characters (digits) in the following format: dddddd.dd </w:t>
      </w:r>
    </w:p>
    <w:p w:rsidR="00D143FF" w:rsidRDefault="00D143FF" w:rsidP="00D143FF">
      <w:r>
        <w:t>SOURCE: Used in ES 201 915-02 V1.1.1, clause 5.7.1 SOURCE: Used in ES 201 915-02 V1.2.3, clause 5.7.1 SOURCE: Used in ES 201 915-02 V1.3.1, clause 5.7.1 SOURCE: Used in ES 201 915-02 V1.4.1, clause 5.7.1 SOURCE: Used in ES 201 915-02 V1.5.1, clause 5.7.1 SOURCE: Used in ES 201 915-02 V1.6.1, clause 5.7.1 SOURCE: Used in ES 202 915-02 V1.1.1, clause 5.7.1 SOURCE: Used in ES 202 915-02 V1.2.1, clause 5.7.1 SOURCE: Used in ES 202 915-02 V1.3.1, clause 5.7.1 SOURCE: Used in ES 202 915-02 V1.3.2, clause 5.7.1 SOURCE: Used in ES 203 915-02 V1.1.1, clause 5.7.1 SOURCE: Used in ES 203 915-02 V1.2.1, clause 5.7.1 SOURCE: Used in ES 203 915-02 V1.3.1, clause 5.7.1 SOURCE: Used in ES 204 915-02 V1.1.1, clause 5.7.1</w:t>
      </w:r>
    </w:p>
    <w:p w:rsidR="00D143FF" w:rsidRDefault="00D143FF" w:rsidP="00D143FF"/>
    <w:p w:rsidR="00D143FF" w:rsidRDefault="00D143FF" w:rsidP="00D143FF">
      <w:r>
        <w:t xml:space="preserve">                                                                                                                                                                                                                                                                                                                                                                                                                                                                                                                                                                                                                                                                                                                                                                                                                                                                                                  this data type is identical to a tpstring. it specifies the data in accordance with international standard iso 8601. this is defined as the string of characters in the following format: yyyy-mm-dd where the date is specified as: yyyy four digits year mm two digits month dd two digits day the date elements are separated by a hyphen character (-). example 1: the 4 december 1998, is encoded as the string: 1998-12-04 </w:t>
      </w:r>
    </w:p>
    <w:p w:rsidR="00D143FF" w:rsidRDefault="00D143FF" w:rsidP="00D143FF">
      <w:r>
        <w:t>SOURCE: Used in ES 201 915-02 V1.1.1, clause 5.5.1</w:t>
      </w:r>
    </w:p>
    <w:p w:rsidR="00D143FF" w:rsidRDefault="00D143FF" w:rsidP="00D143FF"/>
    <w:p w:rsidR="00D143FF" w:rsidRDefault="00D143FF" w:rsidP="00D143FF">
      <w:r>
        <w:t xml:space="preserve">                                                                                                                                                                                                                                                                                                                                                                                                                                                                                                                                                                                                                                                                                                                                                                                                                                                                                                  this data type is identical to a tpstring. it specifies the data in accordance with international standard iso 8601. this is defined as the string of characters in the following format: yyyy-mm-dd where the date is specified as: yyyy four digits year mm two digits month dd two digits day the date elements are separated by a hyphen character (-). example: the 4 december 1998, is encoded as the string: 1998-12-04 </w:t>
      </w:r>
    </w:p>
    <w:p w:rsidR="00D143FF" w:rsidRDefault="00D143FF" w:rsidP="00D143FF">
      <w:r>
        <w:t>SOURCE: Used in ES 201 915-02 V1.2.3, clause 5.5.1 SOURCE: Used in ES 201 915-02 V1.3.1, clause 5.5.1 SOURCE: Used in ES 201 915-02 V1.4.1, clause 5.5.1 SOURCE: Used in ES 202 915-02 V1.1.1, clause 5.5.1 SOURCE: Used in ES 202 915-02 V1.2.1, clause 5.5.1 SOURCE: Used in ES 202 915-02 V1.3.1, clause 5.5.1 SOURCE: Used in ES 202 915-02 V1.3.2, clause 5.5.1 SOURCE: Used in ES 203 915-02 V1.1.1, clause 5.5.1 SOURCE: Used in ES 203 915-02 V1.2.1, clause 5.5.1 SOURCE: Used in ES 203 915-02 V1.3.1, clause 5.5.1 SOURCE: Used in ES 204 915-02 V1.1.1, clause 5.5.1</w:t>
      </w:r>
    </w:p>
    <w:p w:rsidR="00D143FF" w:rsidRDefault="00D143FF" w:rsidP="00D143FF"/>
    <w:p w:rsidR="00D143FF" w:rsidRDefault="00D143FF" w:rsidP="00D143FF">
      <w:r>
        <w:t xml:space="preserve">                                                                                                                                                                                                                                                                                                                                                                                                                                                                                                                                                                                                                                                                                                                                                                                                                                                                                                  this data type is identical to a tpstring. it specifies the data in accordance with international standard iso 8601. this is defined as the string of characters in the following format: yyyy-mm-dd where the date is specified as: yyyy four digits year mm two digits month dd two digits day the date elements are separated by a hyphen character (-). example: the 4 december 1998, is encoded as the string: 1998-12-04. </w:t>
      </w:r>
    </w:p>
    <w:p w:rsidR="00D143FF" w:rsidRDefault="00D143FF" w:rsidP="00D143FF">
      <w:r>
        <w:t>SOURCE: Used in ES 201 915-02 V1.5.1, clause 5.5.1 SOURCE: Used in ES 201 915-02 V1.6.1, clause 5.5.1</w:t>
      </w:r>
    </w:p>
    <w:p w:rsidR="00D143FF" w:rsidRDefault="00D143FF" w:rsidP="00D143FF"/>
    <w:p w:rsidR="00D143FF" w:rsidRDefault="00D143FF" w:rsidP="00D143FF">
      <w:r>
        <w:t xml:space="preserve">                                                                                                                                                                                                                                                                                                                                                                                                                                                                                                                                                                                                                                                                                                                                                                                                                                                                                                  this data type is identical to a tpstring. this identifies the type of access interface requested by the client application. if they request p_osa_access, then a reference to the ipaccess interface is returned. (network operators can define their own access interfaces to satisfy client requirements for different types of access. these can be selected using the tpaccesstype, but should be preceded by the string "sp_". the following value is defined. string value description p_osa_access access using the osa access interfaces: ipaccess and ipclientaccess </w:t>
      </w:r>
    </w:p>
    <w:p w:rsidR="00D143FF" w:rsidRDefault="00D143FF" w:rsidP="00D143FF">
      <w:r>
        <w:t>SOURCE: Used in ES 201 915-03 V1.2.1, clause 11.3.1 SOURCE: Used in ES 201 915-03 V1.3.1, clause 11.3.1 SOURCE: Used in ES 201 915-03 V1.5.1, clause 11.3.1</w:t>
      </w:r>
    </w:p>
    <w:p w:rsidR="00D143FF" w:rsidRDefault="00D143FF" w:rsidP="00D143FF"/>
    <w:p w:rsidR="00D143FF" w:rsidRDefault="00D143FF" w:rsidP="00D143FF">
      <w:r>
        <w:t xml:space="preserve">                                                                                                                                                                                                                                                                                                                                                                                                                                                                                                                                                                                                                                                                                                                                                                                                                                                                                                  this data type is identical to a tpstring. this identifies the type of access interface requested by the client application. if they request p_osa_access, then a reference to the ipaccess interface is returned. (network operators can define their own access interfaces to satisfy client requirements for different types of access. these can be selected using the tpaccesstype, but should be preceded by the string "sp_". the following value is defined. string value description p_osa_access access using the osa access interfaces: ipaccess and ipclientaccess. </w:t>
      </w:r>
    </w:p>
    <w:p w:rsidR="00D143FF" w:rsidRDefault="00D143FF" w:rsidP="00D143FF">
      <w:r>
        <w:t>SOURCE: Used in ES 204 915-03 V1.1.1, clause 11.3.1</w:t>
      </w:r>
    </w:p>
    <w:p w:rsidR="00D143FF" w:rsidRDefault="00D143FF" w:rsidP="00D143FF"/>
    <w:p w:rsidR="00D143FF" w:rsidRDefault="00D143FF" w:rsidP="00D143FF">
      <w:r>
        <w:t xml:space="preserve">                                                                                                                                                                                                                                                                                                                                                                                                                                                                                                                                                                                                                                                                                                                                                                                                                                                                                                  this data type is identical to a tpstring. this identifies the type of access interface requested by the client application. if they request p_osa_access, then a reference to the ipaccess interface is returned. (network operators can define their own access interfaces to satisfy client requirements for different types of access. these can be selected using the tpaccesstype, but should be preceded by the string "sp_". the following value is defined: string value description p_osa_access access using the osa access interfaces: ipaccess and ipclientaccess </w:t>
      </w:r>
    </w:p>
    <w:p w:rsidR="00D143FF" w:rsidRDefault="00D143FF" w:rsidP="00D143FF">
      <w:r>
        <w:t>SOURCE: Used in ES 201 915-03 V1.1.1, clause 11.3.1 SOURCE: Used in ES 201 915-03 V1.4.1, clause 11.3.1 SOURCE: Used in ES 202 915-03 V1.1.1, clause 11.3.1 SOURCE: Used in ES 202 915-03 V1.2.1, clause 11.3.1 SOURCE: Used in ES 202 915-03 V1.3.1, clause 11.3.1 SOURCE: Used in ES 202 915-03 V1.4.1, clause 11.3.1</w:t>
      </w:r>
    </w:p>
    <w:p w:rsidR="00D143FF" w:rsidRDefault="00D143FF" w:rsidP="00D143FF"/>
    <w:p w:rsidR="00D143FF" w:rsidRDefault="00D143FF" w:rsidP="00D143FF">
      <w:r>
        <w:t xml:space="preserve">                                                                                                                                                                                                                                                                                                                                                                                                                                                                                                                                                                                                                                                                                                                                                                                                                                                                                                  this data type is identical to tpstring. it is the name of a generic "property". </w:t>
      </w:r>
    </w:p>
    <w:p w:rsidR="00D143FF" w:rsidRDefault="00D143FF" w:rsidP="00D143FF">
      <w:r>
        <w:t>SOURCE: Used in ES 201 915-03 V1.1.1, clause 11.5.1 SOURCE: Used in ES 201 915-03 V1.2.1, clause 11.5.1 SOURCE: Used in ES 201 915-03 V1.3.1, clause 11.5.1 SOURCE: Used in ES 201 915-03 V1.4.1, clause 11.5.1 SOURCE: Used in ES 201 915-03 V1.5.1, clause 11.5.1 SOURCE: Used in ES 202 915-03 V1.1.1, clause 11.5.1 SOURCE: Used in ES 202 915-03 V1.2.1, clause 11.5.1 SOURCE: Used in ES 202 915-03 V1.3.1, clause 11.5.1 SOURCE: Used in ES 202 915-03 V1.4.1, clause 11.5.1 SOURCE: Used in ES 204 915-03 V1.1.1, clause 11.5.1</w:t>
      </w:r>
    </w:p>
    <w:p w:rsidR="00D143FF" w:rsidRDefault="00D143FF" w:rsidP="00D143FF"/>
    <w:p w:rsidR="00D143FF" w:rsidRDefault="00D143FF" w:rsidP="00D143FF">
      <w:r>
        <w:t xml:space="preserve">                                                                                                                                                                                                                                                                                                                                                                                                                                                                                                                                                                                                                                                                                                                                                                                                                                                                                                  this defines the communication capabilities. name value description pam_voice 0 capability for voice calls pam_sms 1 capability for sms pam_im 2 capability for instant messaging pam_mms 3 capability for multi-media messaging </w:t>
      </w:r>
    </w:p>
    <w:p w:rsidR="00D143FF" w:rsidRDefault="00D143FF" w:rsidP="00D143FF">
      <w:r>
        <w:t>SOURCE: Used in ES 202 915-14 V1.1.1, clause 11.3.1</w:t>
      </w:r>
    </w:p>
    <w:p w:rsidR="00D143FF" w:rsidRDefault="00D143FF" w:rsidP="00D143FF"/>
    <w:p w:rsidR="00D143FF" w:rsidRDefault="00D143FF" w:rsidP="00D143FF">
      <w:r>
        <w:t xml:space="preserve">                                                                                                                                                                                                                                                                                                                                                                                                                                                                                                                                                                                                                                                                                                                                                                                                                                                                                                  this defines the extensible communication capabilities. this data type is identical to a tpstring, and is defined as a string of characters that specify the communication capabilities. the following strings are pre-defined. character string value description p_pam_voice capability for voice calls p_pam_sms capability for sms p_pam_im capability for instant messaging p_pam_mms capability for multi-media messaging </w:t>
      </w:r>
    </w:p>
    <w:p w:rsidR="00D143FF" w:rsidRDefault="00D143FF" w:rsidP="00D143FF">
      <w:r>
        <w:t>SOURCE: Used in ES 202 915-14 V1.2.1, clause 11.3.1 SOURCE: Used in ES 203 915-14 V1.1.1, clause 11.3.1 SOURCE: Used in ES 203 915-14 V1.2.1, clause 11.3.1 SOURCE: Used in ES 204 915-14 V1.1.1, clause 11.3.1</w:t>
      </w:r>
    </w:p>
    <w:p w:rsidR="00D143FF" w:rsidRDefault="00D143FF" w:rsidP="00D143FF"/>
    <w:p w:rsidR="00D143FF" w:rsidRDefault="00D143FF" w:rsidP="00D143FF">
      <w:r>
        <w:t xml:space="preserve">                                                                                                                                                                                                                                                                                                                                                                                                                                                                                                                                                                                                                                                                                                                                                                                                                                                                                                  this is a sequence of data elements containing the attribute name, expiration time and value. this is derived from the common attribute type tpattribute to add the expiration value for dynamic attributes. sequence element name sequence element type notes attributename tpstring the name of the attribute. attributevalue tpattributevalue the typed value(s) for the attribute. expiresin tppamtimeinterval the interval in milliseconds in which the attribute values are valid. a time interval of pam_max_longint indicates static attribute values that never expire. a time interval of 0 or negative values indicate an expired value and the time for which it has expired. </w:t>
      </w:r>
    </w:p>
    <w:p w:rsidR="00D143FF" w:rsidRDefault="00D143FF" w:rsidP="00D143FF">
      <w:r>
        <w:t>SOURCE: Used in ES 202 915-14 V1.2.1, clause 11.2.1 SOURCE: Used in ES 203 915-14 V1.1.1, clause 11.2.1 SOURCE: Used in ES 203 915-14 V1.2.1, clause 11.2.1 SOURCE: Used in ES 204 915-14 V1.1.1, clause 11.2.1</w:t>
      </w:r>
    </w:p>
    <w:p w:rsidR="00D143FF" w:rsidRDefault="00D143FF" w:rsidP="00D143FF"/>
    <w:p w:rsidR="00D143FF" w:rsidRDefault="00D143FF" w:rsidP="00D143FF">
      <w:r>
        <w:t xml:space="preserve">                                                                                                                                                                                                                                                                                                                                                                                                                                                                                                                                                                                                                                                                                                                                                                                                                                                                                                  this is a sequence of data elements containing the attribute name, type, expiration time and value. this is derived from the common attribute type tpattribute to add the expiration value for dynamic attributes. sequence element name sequence element type notes attributename tpstring the name of the attribute. attributetype tpattributetype the type of the attribute. valid values for type must include at least tpstring, tpint32 and tpfloat. attributevalue tpany the values for the attribute. this model allows multi-valued attributes. cannot be an empty list. expiresin tppamtimeinterval the interval in milliseconds in which the attribute values are valid. a time interval of pam_max_longint indicates static attribute values that never expire. a time interval of 0 or negative values indicate an expired value and the time for which it has expired. </w:t>
      </w:r>
    </w:p>
    <w:p w:rsidR="00D143FF" w:rsidRDefault="00D143FF" w:rsidP="00D143FF">
      <w:r>
        <w:t>SOURCE: Used in ES 202 915-14 V1.1.1, clause 11.2.1</w:t>
      </w:r>
    </w:p>
    <w:p w:rsidR="00D143FF" w:rsidRDefault="00D143FF" w:rsidP="00D143FF"/>
    <w:p w:rsidR="00D143FF" w:rsidRDefault="00D143FF" w:rsidP="00D143FF">
      <w:r>
        <w:t xml:space="preserve">                                                                                                                                                                                                                                                                                                                                                                                                                                                                                                                                                                                                                                                                                                                                                                                                                                                                                                  this is a sequence of data elements containing the data which defines the context in which an availability is queried and information about the asker that is requesting the data. sequence element name sequence element type notes contextdata tppamcontextdata contains the context name and the list of attributes that define the context. the attributes to be included for a given context are specified by the definition of the context. askerdata tpattributelist contains information about the asker of availability. the exact attributes in this list are dependent on the application. pam reserves the attribute "name" with type tppamfqname to contain the identity of the asker if known. </w:t>
      </w:r>
    </w:p>
    <w:p w:rsidR="00D143FF" w:rsidRDefault="00D143FF" w:rsidP="00D143FF">
      <w:r>
        <w:t>SOURCE: Used in ES 202 915-14 V1.2.1, clause 11.6.1 SOURCE: Used in ES 203 915-14 V1.1.1, clause 11.6.1 SOURCE: Used in ES 203 915-14 V1.2.1, clause 11.6.1 SOURCE: Used in ES 204 915-14 V1.1.1, clause 11.6.1</w:t>
      </w:r>
    </w:p>
    <w:p w:rsidR="00D143FF" w:rsidRDefault="00D143FF" w:rsidP="00D143FF"/>
    <w:p w:rsidR="00D143FF" w:rsidRDefault="00D143FF" w:rsidP="00D143FF">
      <w:r>
        <w:t xml:space="preserve">                                                                                                                                                                                                                                                                                                                                                                                                                                                                                                                                                                                                                                                                                                                                                                                                                                                                                                  this is a sequence of data elements containing the data which defines the context in which an availability is queried and information about the asker that is requesting the data. sequence element name sequence element type notes contextdata tppamcontextdata contains the context name and the list of attributes that define the context. the attributes to be included for a given context are specified by the definition of the context. askerdata tpattributelist contains information about the asker of availability. the exact attributes in this list are dependent on the application. pam reserves the attribute "name" with type tppamfqname to contain the identity of the asker if known. . </w:t>
      </w:r>
    </w:p>
    <w:p w:rsidR="00D143FF" w:rsidRDefault="00D143FF" w:rsidP="00D143FF">
      <w:r>
        <w:t>SOURCE: Used in ES 202 915-14 V1.1.1, clause 11.6.1</w:t>
      </w:r>
    </w:p>
    <w:p w:rsidR="00D143FF" w:rsidRDefault="00D143FF" w:rsidP="00D143FF"/>
    <w:p w:rsidR="00D143FF" w:rsidRDefault="00D143FF" w:rsidP="00D143FF">
      <w:r>
        <w:t xml:space="preserve">                                                                                                                                                                                                                                                                                                                                                                                                                                                                                                                                                                                                                                                                                                                                                                                                                                                                                                  this is a sequence of data elements for access control data. sequence element name sequence element type notes defaultpolicy tppamacldefault specifies whether the default policy is to allow or deny access for names not mentioned in the list allowlist tppamfqnamelist specifies a list of identities to be allowed access denylist tppamfqnamelist specifies a list of identities to be denied access </w:t>
      </w:r>
    </w:p>
    <w:p w:rsidR="00D143FF" w:rsidRDefault="00D143FF" w:rsidP="00D143FF">
      <w:r>
        <w:t>SOURCE: Used in ES 202 915-14 V1.1.1, clause 11.8.1</w:t>
      </w:r>
    </w:p>
    <w:p w:rsidR="00D143FF" w:rsidRDefault="00D143FF" w:rsidP="00D143FF"/>
    <w:p w:rsidR="00D143FF" w:rsidRDefault="00D143FF" w:rsidP="00D143FF">
      <w:r>
        <w:t xml:space="preserve">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w:t>
      </w:r>
    </w:p>
    <w:p w:rsidR="00D143FF" w:rsidRDefault="00D143FF" w:rsidP="00D143FF">
      <w:r>
        <w:t>SOURCE: Used in ES 204 915-03 V1.1.1, clause 11.1.1</w:t>
      </w:r>
    </w:p>
    <w:p w:rsidR="00D143FF" w:rsidRDefault="00D143FF" w:rsidP="00D143FF"/>
    <w:p w:rsidR="00D143FF" w:rsidRDefault="00D143FF" w:rsidP="00D143FF">
      <w:r>
        <w:t xml:space="preserve">                                                                                                                                                                                                                                                                                                                                                                                                                                                                                                                                                                                                                                                                                                                                                                                                                                                                                                  this is the contribution by the active device itself to thermal noise at its output. the noise figure is usually expressed in decibels (db) and is with respect to thermal noise power of the system impedance, at a standard noise temperature (usually 20ºc , 293 k) over the bandwidth of interest. the noise factor is determined by the measuring ratio, of the thermal noise power at the output, to that at the input: where c1 = power of input signal; c2 = power of output signal; n1 = power of noise at input ( thermal noise); n2 = power of noise at output. to simplify, the noise factor is the ratio between the power of noise at the output of the active device and the power of noise at the same point if the device was ideal f = n2 tested / n2 ideal the noise figure is the noise factor converted to decibel notation: nf = 10 log f (db) </w:t>
      </w:r>
    </w:p>
    <w:p w:rsidR="00D143FF" w:rsidRDefault="00D143FF" w:rsidP="00D143FF">
      <w:r>
        <w:t>SOURCE: Used in ES 202 056 V1.1.1, clause 6.2.1</w:t>
      </w:r>
    </w:p>
    <w:p w:rsidR="00D143FF" w:rsidRDefault="00D143FF" w:rsidP="00D143FF"/>
    <w:p w:rsidR="00D143FF" w:rsidRDefault="00D143FF" w:rsidP="00D143FF">
      <w:r>
        <w:t xml:space="preserve">                                                                                                                                                                                                                                                                                                                                                                                                                                                                                                                                                                                                                                                                                                                                                                                                                                                                                                  this is the contribution by the active device itself to thermal noise at its output. the noise figure is usually expressed in decibels (db) and is with respect to thermal noise power of the system impedance, at a standard noise temperature (usually 20ºc, 293 k) over the bandwidth of interest. the noise factor is determined by the measuring ratio, of the thermal noise power at the output, to that at the input: where c1 = power of input signal; c2 = power of output signal; n1 = power of noise at input ( thermal noise); n2 = power of noise at output. to simplify, the noise factor is the ratio between the power of noise at the output of the active device and the power of noise at the same point if the device was ideal f = n2 tested / n2 ideal the noise figure is the noise factor converted to decibel notation: nf = 10 log f (db) </w:t>
      </w:r>
    </w:p>
    <w:p w:rsidR="00D143FF" w:rsidRDefault="00D143FF" w:rsidP="00D143FF">
      <w:r>
        <w:t>SOURCE: Used in ES 202 127 V1.1.1, clause 6.2.1</w:t>
      </w:r>
    </w:p>
    <w:p w:rsidR="00D143FF" w:rsidRDefault="00D143FF" w:rsidP="00D143FF"/>
    <w:p w:rsidR="00D143FF" w:rsidRDefault="00D143FF" w:rsidP="00D143FF">
      <w:r>
        <w:t xml:space="preserve">                                                                                                                                                                                                                                                                                                                                                                                                                                                                                                                                                                                                                                                                                                                                                                                                                                                                                                  this measures the receiver's capability to receive signals from the sensitivity level to a high signal level. </w:t>
      </w:r>
    </w:p>
    <w:p w:rsidR="00D143FF" w:rsidRDefault="00D143FF" w:rsidP="00D143FF">
      <w:r>
        <w:t>SOURCE: Used in ES 200 674-01 V1.1.1, clause 8.2.1 SOURCE: Used in ES 200 674-01 V2.1.1, clause 8.2.1 SOURCE: Used in ES 200 674-01 V2.2.1, clause 8.2.1 SOURCE: Used in ES 200 674-01 V2.3.1, clause 8.2.1 SOURCE: Used in ES 200 674-01 V2.4.1, clause 8.2.1 SOURCE: Used in ES 200 674-02 V1.1.1, clause 8.2.1</w:t>
      </w:r>
    </w:p>
    <w:p w:rsidR="00D143FF" w:rsidRDefault="00D143FF" w:rsidP="00D143FF"/>
    <w:p w:rsidR="00D143FF" w:rsidRDefault="00D143FF" w:rsidP="00D143FF">
      <w:r>
        <w:t xml:space="preserve">                                                                                                                                                                                                                                                                                                                                                                                                                                                                                                                                                                                                                                                                                                                                                                                                                                                                                                  this parameter is an identifier used to identify a particular ms while it is registered with a bs. 8.2.10 new_scheduling_state table 21 new_scheduling_state 0 scheduling disabled 1 scheduling enabled 8.2.11 new_service_state table 22 new_service_state 0 service now unavailable 1 service now available (new subnet) 8.2.12 protocol_instance_id this parameter uniquely identifies a protocol instance. 8.2.13 protocol_parameters this parameter contains information required by the mac to properly manage the protocol instance. it will be further refined in a future version of the present document. 8.2.14 protocol_type table 23 protocol_type 0 best-effort downlink 1 best-effort uplink 2 controlled-load downlink 3 controlled-load uplink 8.2.15 queue_empty_result table 24 queue_empty_result 0 success: input queue of protocol instance is empty 1 failure: protocol instance does not exist 8.2.16 service_result table 25 service_result 0 success: requested service now available 1 failure: could not complete request 8.2.17 service_status this parameter indicates whether service is currently provided, and if so, the base_station_id, current signal strength, and quality of the service. this parameter will be further defined after the daws phy is defined. 8.2.18 unack_transfer_receipt_ack table 26 unack_transfer_receipt_ack 0 success: receipt acknowledged 1 failure: transfer request already pending bibliography the following material, though not specifically referenced in the body of the (...\...) [the expected end of this definition was beyond the limit of 200 words] </w:t>
      </w:r>
    </w:p>
    <w:p w:rsidR="00D143FF" w:rsidRDefault="00D143FF" w:rsidP="00D143FF">
      <w:r>
        <w:t>SOURCE: Used in ES 201 659 V1.1.1, clause 8.2.9</w:t>
      </w:r>
    </w:p>
    <w:p w:rsidR="00D143FF" w:rsidRDefault="00D143FF" w:rsidP="00D143FF"/>
    <w:p w:rsidR="00D143FF" w:rsidRDefault="00D143FF" w:rsidP="00D143FF">
      <w:r>
        <w:t xml:space="preserve">                                                                                                                                                                                                                                                                                                                                                                                                                                                                                                                                                                                                                                                                                                                                                                                                                                                                                                  this parameter specifies a particular daws bs. </w:t>
      </w:r>
    </w:p>
    <w:p w:rsidR="00D143FF" w:rsidRDefault="00D143FF" w:rsidP="00D143FF">
      <w:r>
        <w:t>SOURCE: Used in ES 201 659 V1.1.1, clause 8.2.1 SOURCE: Used in ES 201 660 V1.1.1, clause 7.2.1</w:t>
      </w:r>
    </w:p>
    <w:p w:rsidR="00D143FF" w:rsidRDefault="00D143FF" w:rsidP="00D143FF"/>
    <w:p w:rsidR="00D143FF" w:rsidRDefault="00D143FF" w:rsidP="00D143FF">
      <w:r>
        <w:t xml:space="preserve">                                                                                                                                                                                                                                                                                                                                                                                                                                                                                                                                                                                                                                                                                                                                                                                                                                                                                                  this pdu is optional, and maintained only for compatibility with older versions of the present document, so there is no obligation to implement it. if implemented, on reception of an action-rq pdu, the obu shall behave as follows: 1) if immediate mode has been specified in the "mode" parameter of the action-rq pdu, then the obu shall execute the requested action on the selected external device, and wait for the results before issuing a response. 2) if deferred mode has been specified in the "mode" parameter of the action-rq pdu, then the obu shall respond with the results of the formal controls on the action-rq pdu, and execute the requested action on the selected external device without waiting for the results of such action. </w:t>
      </w:r>
    </w:p>
    <w:p w:rsidR="00D143FF" w:rsidRDefault="00D143FF" w:rsidP="00D143FF">
      <w:r>
        <w:t>SOURCE: Used in ES 200 674-01 V2.1.1, clause 11.6.15.1</w:t>
      </w:r>
    </w:p>
    <w:p w:rsidR="00D143FF" w:rsidRDefault="00D143FF" w:rsidP="00D143FF"/>
    <w:p w:rsidR="00D143FF" w:rsidRDefault="00D143FF" w:rsidP="00D143FF">
      <w:r>
        <w:t xml:space="preserve">                                                                                                                                                                                                                                                                                                                                                                                                                                                                                                                                                                                                                                                                                                                                                                                                                                                                                                  this pdu is optional, and maintained only for compatibility with older versions of the present document, so there is no obligation to implement it. if implemented, when receiving a read-display-type-rq pdu, the obu will respond with an indication of the type of external device. if not implemented, the obu shall ignore a received read-display-type-rq protocol message. </w:t>
      </w:r>
    </w:p>
    <w:p w:rsidR="00D143FF" w:rsidRDefault="00D143FF" w:rsidP="00D143FF">
      <w:r>
        <w:t>SOURCE: Used in ES 200 674-01 V2.1.1, clause 11.6.6.1</w:t>
      </w:r>
    </w:p>
    <w:p w:rsidR="00D143FF" w:rsidRDefault="00D143FF" w:rsidP="00D143FF"/>
    <w:p w:rsidR="00D143FF" w:rsidRDefault="00D143FF" w:rsidP="00D143FF">
      <w:r>
        <w:t xml:space="preserve">                                                                                                                                                                                                                                                                                                                                                                                                                                                                                                                                                                                                                                                                                                                                                                                                                                                                                                  this response message is optional, and maintained only for compatibility with older versions of the present document, so there is no obligation to implement it. if implemented, on reception of an action-rq directive, the obu shall behave as follows: 1) if immediate mode has been specified in the "mode" parameter of the action-rq directive, then the obu shall execute the requested action on the selected external device, and wait for the results before issuing a response. 2) if deferred mode has been specified in the "mode" parameter of the action-rq directive, then the obu shall respond with the results of the formal controls on the action-rq directive, and execute the requested action on the selected external device without waiting for the results of such action. </w:t>
      </w:r>
    </w:p>
    <w:p w:rsidR="00D143FF" w:rsidRDefault="00D143FF" w:rsidP="00D143FF">
      <w:r>
        <w:t>SOURCE: Used in ES 200 674-01 V2.2.1, clause 11.6.20.1 SOURCE: Used in ES 200 674-01 V2.3.1, clause 11.6.20.1 SOURCE: Used in ES 200 674-01 V2.4.1, clause 11.6.20.1</w:t>
      </w:r>
    </w:p>
    <w:p w:rsidR="00D143FF" w:rsidRDefault="00D143FF" w:rsidP="00D143FF"/>
    <w:p w:rsidR="00D143FF" w:rsidRDefault="00D143FF" w:rsidP="00D143FF">
      <w:r>
        <w:t xml:space="preserve">                                                                                                                                                                                                                                                                                                                                                                                                                                                                                                                                                                                                                                                                                                                                                                                                                                                                                                  this response message is optional, and maintained only for compatibility with older versions of the present document, so there is no obligation to implement it. if implemented, when receiving a read-display-type-rq directive, the obu shall respond with an indication of the type of external device. if not implemented, the obu shall ignore a received read-display-type-rq directive. </w:t>
      </w:r>
    </w:p>
    <w:p w:rsidR="00D143FF" w:rsidRDefault="00D143FF" w:rsidP="00D143FF">
      <w:r>
        <w:t>SOURCE: Used in ES 200 674-01 V2.2.1, clause 11.6.6.1 SOURCE: Used in ES 200 674-01 V2.3.1, clause 11.6.6.1 SOURCE: Used in ES 200 674-01 V2.4.1, clause 11.6.6.1</w:t>
      </w:r>
    </w:p>
    <w:p w:rsidR="00D143FF" w:rsidRDefault="00D143FF" w:rsidP="00D143FF"/>
    <w:p w:rsidR="00D143FF" w:rsidRDefault="00D143FF" w:rsidP="00D143FF">
      <w:r>
        <w:t xml:space="preserve">                                                                                                                                                                                                                                                                                                                                                                                                                                                                                                                                                                                                                                                                                                                                                                                                                                                                                                  this type is identical to tpstring and is an implementation specific result. the values in this data type are "available" or "unavailable". </w:t>
      </w:r>
    </w:p>
    <w:p w:rsidR="00D143FF" w:rsidRDefault="00D143FF" w:rsidP="00D143FF">
      <w:r>
        <w:t>SOURCE: Used in ES 201 915-03 V1.1.1, clause 11.4.1 SOURCE: Used in ES 201 915-03 V1.2.1, clause 11.4.1 SOURCE: Used in ES 201 915-03 V1.3.1, clause 11.4.1 SOURCE: Used in ES 201 915-03 V1.4.1, clause 11.4.1 SOURCE: Used in ES 201 915-03 V1.5.1, clause 11.4.1 SOURCE: Used in ES 202 915-03 V1.1.1, clause 11.4.1 SOURCE: Used in ES 202 915-03 V1.2.1, clause 11.4.1 SOURCE: Used in ES 202 915-03 V1.3.1, clause 11.4.1 SOURCE: Used in ES 202 915-03 V1.4.1, clause 11.4.1 SOURCE: Used in ES 204 915-03 V1.1.1, clause 11.4.1</w:t>
      </w:r>
    </w:p>
    <w:p w:rsidR="00D143FF" w:rsidRDefault="00D143FF" w:rsidP="00D143FF"/>
    <w:p w:rsidR="00D143FF" w:rsidRDefault="00D143FF" w:rsidP="00D143FF">
      <w:r>
        <w:t xml:space="preserve">                                                                                                                                                                                                                                                                                                                                                                                                                                                                                                                                                                                                                                                                                                                                                                                                                                                                                                  time elapsed between the end of dialling and reaching an operator. 5.6.1.1 explanation of parameter definition the duration from the instant when the address information required for setting up a call is received by the network (e.g. recognized on the calling user's access line) to the instant the human operator answers the calling user to provide the service requested. services provided wholly automatically, e.g. by voice response systems, are excluded. the services covered are the services for operator controlled and assisted calls that are accessed with special access codes. access to emergency services is excluded. note: the period in this definition includes waiting times because operators are busy, and times for going through voice response systems to reach the operator. however it excludes the handling of the call by the operator, e.g. conversation with the operator. the reasons are that the variety of calls to operators is too wide and that it is too difficult/costly in practice to measure the operator's performance precisely. </w:t>
      </w:r>
    </w:p>
    <w:p w:rsidR="00D143FF" w:rsidRDefault="00D143FF" w:rsidP="00D143FF">
      <w:r>
        <w:t>SOURCE: Used in ES 202 057-01 V2.1.1, clause 5.6.1</w:t>
      </w:r>
    </w:p>
    <w:p w:rsidR="00D143FF" w:rsidRDefault="00D143FF" w:rsidP="00D143FF"/>
    <w:p w:rsidR="00D143FF" w:rsidRDefault="00D143FF" w:rsidP="00D143FF">
      <w:r>
        <w:t xml:space="preserve">                                                                                                                                                                                                                                                                                                                                                                                                                                                                                                                                                                                                                                                                                                                                                                                                                                                                                                  tpimei this data type is identical to a tpstring. it specifies the international mobile equipment identity (imei). </w:t>
      </w:r>
    </w:p>
    <w:p w:rsidR="00D143FF" w:rsidRDefault="00D143FF" w:rsidP="00D143FF">
      <w:r>
        <w:t>SOURCE: Used in ES 201 915-06 V1.1.1, clause 11.4.1</w:t>
      </w:r>
    </w:p>
    <w:p w:rsidR="00D143FF" w:rsidRDefault="00D143FF" w:rsidP="00D143FF"/>
    <w:p w:rsidR="00D143FF" w:rsidRDefault="00D143FF" w:rsidP="00D143FF">
      <w:r>
        <w:t xml:space="preserve">                                                                                                                                                                                                                                                                                                                                                                                                                                                                                                                                                                                                                                                                                                                                                                                                                                                                                                  tplocationcellidorlai this data type is identical to a tpstring. it specifies the cell global identification or the location area identification (lai). the cell global identification (cgi) is defined as a string of characters in the following format: mcc-mnc-lac-ci where: mcc mobile country code (three decimal digits) mnc mobile network code (two or three decimal digits) lac location area code (four hexadecimal digits) ci cell identification (four hexadecimal digits) the location area identification (lai) is defined as a string of characters in the following format: mcc-mnc-lac where: mcc mobile country code (three decimal digits) mnc mobile network code (two or three decimal digits) lac location area code (four hexadecimal digits) the length of the parameter indicates, which format is used. see ts 129 002 for the detailed coding. </w:t>
      </w:r>
    </w:p>
    <w:p w:rsidR="00D143FF" w:rsidRDefault="00D143FF" w:rsidP="00D143FF">
      <w:r>
        <w:t>SOURCE: Used in ES 201 915-06 V1.1.1, clause 11.3.1</w:t>
      </w:r>
    </w:p>
    <w:p w:rsidR="00D143FF" w:rsidRDefault="00D143FF" w:rsidP="00D143FF"/>
    <w:p w:rsidR="00D143FF" w:rsidRDefault="00D143FF" w:rsidP="00D143FF">
      <w:r>
        <w:t xml:space="preserve">                                                                                                                                                                                                                                                                                                                                                                                                                                                                                                                                                                                                                                                                                                                                                                                                                                                                                                  tpulextendeddata defines the sequence of data elements that specify a location (extended format). the optional vertical location is defined by the data element altitude, which contains the altitude in meters above sea level, and the data element altitudeaccuracy, which contains the accuracy of the altitude. sequence element name sequence element type description geographicalposition tpgeographicalposition specification of a position and an area of uncertainty. terminaltype tpterminaltype kind of terminal. altitudepresent tpboolean flag indicating if the altitude is present. altitude tpfloat decimal altitude in meters. uncertaintyaltitude tpfloat uncertainty of the altitude. timestamppresent tpboolean flag indicating if the timestamp is present. timestamp tpdateandtime timestamp indicating when the position was measured. usedlocationmethod tpstring specifying which location method was used. </w:t>
      </w:r>
    </w:p>
    <w:p w:rsidR="00D143FF" w:rsidRDefault="00D143FF" w:rsidP="00D143FF">
      <w:r>
        <w:t>SOURCE: Used in ES 201 915-06 V1.1.1, clause 11.2.1</w:t>
      </w:r>
    </w:p>
    <w:p w:rsidR="00D143FF" w:rsidRDefault="00D143FF" w:rsidP="00D143FF"/>
    <w:p w:rsidR="00D143FF" w:rsidRDefault="00D143FF" w:rsidP="00D143FF">
      <w:r>
        <w:t xml:space="preserve">                                                                                                                                                                                                                                                                                                                                                                                                                                                                                                                                                                                                                                                                                                                                                                                                                                                                                                  tpuserstatus defines the sequence of data elements that specify the identity and status of a user. sequence element name sequence element type description userid tpaddress the user address. statuscode tpmobilityerror indicator of error. status tpuserstatusindicator the current status of the user. terminaltype tpterminaltype the kind of terminal used by the user. </w:t>
      </w:r>
    </w:p>
    <w:p w:rsidR="00D143FF" w:rsidRDefault="00D143FF" w:rsidP="00D143FF">
      <w:r>
        <w:t>SOURCE: Used in ES 201 915-06 V1.1.1, clause 11.5.1</w:t>
      </w:r>
    </w:p>
    <w:p w:rsidR="00D143FF" w:rsidRDefault="00D143FF" w:rsidP="00D143FF"/>
    <w:p w:rsidR="00D143FF" w:rsidRDefault="00D143FF" w:rsidP="00D143FF">
      <w:r>
        <w:t xml:space="preserve">                                                                                                                                                                                                                                                                                                                                                                                                                                                                                                                                                                                                                                                                                                                                                                                                                                                                                                  trisaerrorreq(in string message); }; // // ************************************************************************* // the platform interface (ref: tri-definition: clauses 5.6 and 5.2) // ************************************************************************* // interface triplatform { // reset operation // ref: tri-definition clause 5.6.1 tristatustype tripareset(); // timer handling operations // ref: tri-definition clause 5.6.2.1 tristatustype tristarttimer(in tritimeridtype timerid, in tritimerdurationtype timerduration); // ref: tri-definition clause 5.6.2.2 tristatustype tristoptimer(in tritimeridtype timerid); // ref: tri-definition clause 5.6.2.3 tristatustype trireadtimer(in tritimeridtype timerid, out tritimerdurationtype elapsedtime); // ref: tri-definition clause 5.6.2.4 tristatustype tritimerrunning(in tritimeridtype timerid, out boolean running); // ref: tri-definition clause 5.6.2.5 void tritimeout(in tritimeridtype timerid); // miscellaneous operations // ref: tri-definition clause 5.6.3.1 tristatustype triexternalfunction(in trifunctionidtype functionid, inout triparameterlisttype parameterlist, out triparametertype returnvalue); // error handling // ref: tri definition clause </w:t>
      </w:r>
    </w:p>
    <w:p w:rsidR="00D143FF" w:rsidRDefault="00D143FF" w:rsidP="00D143FF">
      <w:r>
        <w:t>SOURCE: Used in ES 201 873-05 V4.5.1, clause 5.2.1</w:t>
      </w:r>
    </w:p>
    <w:p w:rsidR="00D143FF" w:rsidRDefault="00D143FF" w:rsidP="00D143FF"/>
    <w:p w:rsidR="00D143FF" w:rsidRDefault="00D143FF" w:rsidP="00D143FF">
      <w:r>
        <w:t xml:space="preserve">                                                                                                                                                                                                                                                                                                                                                                                                                                                                                                                                                                                                                                                                                                                                                                                                                                                                                                  trisaerrorreq(in string message); }; // // ************************************************************************* // the platform interface (ref: tri-definition: clauses 5.6 and 5.2) // ************************************************************************* // interface triplatform { // reset operation // ref: tri-definition clause 5.6.1 tristatustype tripareset(); // timer handling operations // ref: tri-definition clause 5.6.2.1 tristatustype tristarttimer(in tritimeridtype timerid, in tritimerdurationtype timerduration); // ref: tri-definition clause 5.6.2.2 tristatustype tristoptimer(in tritimeridtype timerid); // ref: tri-definition clause 5.6.2.3 tristatustype trireadtimer(in tritimeridtype timerid, out tritimerdurationtype elapsedtime); // ref: tri-definition clause 5.6.2.4 tristatustype tritimerrunning(in tritimeridtype timerid, out boolean running); // ref: tri-definition clause 5.6.2.5 void tritimeout(in tritimeridtype timerid); // miscellaneous operations // ref: tri-definition clause 5.6.3.1 tristatustype triexternalfunction(in trifunctionidtype functionid, inout triparameterlisttype parameterlist, out triparametertype returnvalue); // ref: tri-definition clause 5.6.3.2 tricomponentidtype triself(); // ref: tri-definition clause 5.6.3.3 trimessage trirnd(in tricomponentidtype componentid, in trimessage seed); // error handling // ref: tri definition clause </w:t>
      </w:r>
    </w:p>
    <w:p w:rsidR="00D143FF" w:rsidRDefault="00D143FF" w:rsidP="00D143FF">
      <w:r>
        <w:t>SOURCE: Used in ES 201 873-05 V4.6.1, clause 5.2.1</w:t>
      </w:r>
    </w:p>
    <w:p w:rsidR="00D143FF" w:rsidRDefault="00D143FF" w:rsidP="00D143FF"/>
    <w:p w:rsidR="00D143FF" w:rsidRDefault="00D143FF" w:rsidP="00D143FF">
      <w:r>
        <w:t xml:space="preserve">                                                                                                                                                                                                                                                                                                                                                                                                                                                                                                                                                                                                                                                                                                                                                                                                                                                                                                  trisaerrorreq(string message); } 9.5.2.3 itriplatformpa the itriplatformpa interface is defined as follows: public interface itriplatformpa { // ref: tri-definition clause 5.6.1 tristatus tripareset(); // timer handling operations // ref: tri-definition clause 5.6.2.1 tristatus tristarttimer(itritimerid timerid, itritimerduration duration); // ref: tri-definition clause 5.6.2.2 tristatus tristoptimer(itritimerid timerid); // ref: tri-definition clause 5.6.2.3 tristatus trireadtimer(itritimerid timerid, itritimerduration elapsedtime); // ref: tri-definition clause 5.6.2.4 tristatus tritimerrunning(itritimerid timerid, itriboolean running); // miscellaneous operations // ref: tri-definition clause 5.6.3.1 tristatus triexternalfunction(itrifunctionid functionid, itriparameterlist parameterlist, itriparameter returnvalue); } 9.5.2.4 itriplatformte the itriplatformte interface is defined as follows: public interface itriplatformte { // ref: tri-definition clause 5.6.2.5 void tritimeout(itritimerid timerid); // ref: tri definition clause </w:t>
      </w:r>
    </w:p>
    <w:p w:rsidR="00D143FF" w:rsidRDefault="00D143FF" w:rsidP="00D143FF">
      <w:r>
        <w:t>SOURCE: Used in ES 201 873-05 V4.5.1, clause 5.2.1 SOURCE: Used in ES 201 873-05 V4.6.1, clause 5.2.1</w:t>
      </w:r>
    </w:p>
    <w:p w:rsidR="00D143FF" w:rsidRDefault="00D143FF" w:rsidP="00D143FF"/>
    <w:p w:rsidR="00D143FF" w:rsidRDefault="00D143FF" w:rsidP="00D143FF">
      <w:r>
        <w:t xml:space="preserve">                                                                                                                                                                                                                                                                                                                                                                                                                                                                                                                                                                                                                                                                                                                                                                                                                                                                                                  triself(); // ref: tri definition clause </w:t>
      </w:r>
    </w:p>
    <w:p w:rsidR="00D143FF" w:rsidRDefault="00D143FF" w:rsidP="00D143FF">
      <w:r>
        <w:t>SOURCE: Used in ES 201 873-05 V4.6.1, clause 5.6.3.2</w:t>
      </w:r>
    </w:p>
    <w:p w:rsidR="00D143FF" w:rsidRDefault="00D143FF" w:rsidP="00D143FF"/>
    <w:p w:rsidR="00D143FF" w:rsidRDefault="00D143FF" w:rsidP="00D143FF">
      <w:r>
        <w:t xml:space="preserve">                                                                                                                                                                                                                                                                                                                                                                                                                                                                                                                                                                                                                                                                                                                                                                                                                                                                                                  ttcn-3 supports both type parameterization and value parameterization according to the following limitations: a) language elements which cannot be parameterized are: const, var, timer, control, group and import; b) the language element module allows static value parameterization to support test suite parameters i.e., this parameterization may or may not be resolvable at compile-time but shall be resolved by the commencement of run-time (i.e., static at run-time). this means that, at run-time, module parameter values are globally visible but not changeable; c) all user-defined type definitions (including the structured type definitions such as record, set etc.), and the special configuration type address support static type and static value parameterization i.e., this parameterization shall be resolved at compile-time; d) the language elements signature, testcase and function support dynamic value parameterization (i.e., this parameterization shall be resolvable at run-time); e) named alternatives support dynamic value parameterization (i.e., this parameterization shall be resolvable at run-time). since named alternatives are not a scope unit, the defined formal parameters are simply substituted by the given actual parameters when the (macro) expansion of the named alt is performed. a summary of which language elements can be parameterized and what can be passed to them as parameters is (...\...) [the expected end of this definition was beyond the limit of 200 words] </w:t>
      </w:r>
    </w:p>
    <w:p w:rsidR="00D143FF" w:rsidRDefault="00D143FF" w:rsidP="00D143FF">
      <w:r>
        <w:t>SOURCE: Used in ES 201 873-01 V1.1.2, clause 5.3</w:t>
      </w:r>
    </w:p>
    <w:p w:rsidR="00D143FF" w:rsidRDefault="00D143FF" w:rsidP="00D143FF"/>
    <w:p w:rsidR="00D143FF" w:rsidRDefault="00D143FF" w:rsidP="00D143FF">
      <w:r>
        <w:t xml:space="preserve">                                                                                                                                                                                                                                                                                                                                                                                                                                                                                                                                                                                                                                                                                                                                                                                                                                                                                                  ttcn-3 supports both type parameterization and value parameterization according to the following limitations: a) language elements which cannot be parameterized are: const, var, timer, control, group and import; b) the language element module allows static value parameterization to support test suite parameters i.e., this parameterization may or may not be resolvable at compile-time but shall be resolved by the commencement of run-time (i.e., static at run-time). this means that, at run-time, module parameter values are globally visible but not changeable; c) all user-defined type definitions (including the structured type definitions such as record, set etc., and the special configuration type address support static type and static value parameterization i.e., this parameterization shall be resolved at compile-time; d) the language elements signature and function support static type parameterization and dynamic value parameterization (i.e., this parameterization shall be resolvable at run-time); e) the language elements testcase and function support dynamic value parameterization (i.e., this parameterization shall be resolvable at run-time); f) named alternatives can be parameterized with types, values, functions and templates. since named alternatives are not a scope unit, the defined formal parameters are simply substituted by the given actual parameters when the (macro) expansion of the named alt is performed. (...\...) [the expected end of this definition was beyond the limit of 200 words] </w:t>
      </w:r>
    </w:p>
    <w:p w:rsidR="00D143FF" w:rsidRDefault="00D143FF" w:rsidP="00D143FF">
      <w:r>
        <w:t>SOURCE: Used in ES 201 873-01 V1.1.1, clause 5.3</w:t>
      </w:r>
    </w:p>
    <w:p w:rsidR="00D143FF" w:rsidRDefault="00D143FF" w:rsidP="00D143FF"/>
    <w:p w:rsidR="00D143FF" w:rsidRDefault="00D143FF" w:rsidP="00D143FF">
      <w:r>
        <w:t xml:space="preserve">                                                                                                                                                                                                                                                                                                                                                                                                                                                                                                                                                                                                                                                                                                                                                                                                                                                                                                  types and formats (codecs) ts 181 005 [43] defines the codec services for tispan ngns. there are codec recommendations in ts 181 005 [43] for narrowband audio, wideband audio and video media. </w:t>
      </w:r>
    </w:p>
    <w:p w:rsidR="00D143FF" w:rsidRDefault="00D143FF" w:rsidP="00D143FF">
      <w:r>
        <w:t>SOURCE: Used in ES 283 018 V2.3.0, clause 5.17.1.14.1</w:t>
      </w:r>
    </w:p>
    <w:p w:rsidR="00D143FF" w:rsidRDefault="00D143FF" w:rsidP="00D143FF"/>
    <w:p w:rsidR="00D143FF" w:rsidRDefault="00D143FF" w:rsidP="00D143FF">
      <w:r>
        <w:t xml:space="preserve">                                                                                                                                                                                                                                                                                                                                                                                                                                                                                                                                                                                                                                                                                                                                                                                                                                                                                                  types and formats (codecs) ts 181 005 [i.12] defines the codec services for tispan ngns. there are codec recommendations in ts 181 005 [i.12] for narrowband audio, wideband audio and video media. </w:t>
      </w:r>
    </w:p>
    <w:p w:rsidR="00D143FF" w:rsidRDefault="00D143FF" w:rsidP="00D143FF">
      <w:r>
        <w:t>SOURCE: Used in ES 283 018 V2.3.1, clause 5.17.1.14.1 SOURCE: Used in ES 283 018 V2.7.1, clause 5.17.1.14.1 SOURCE: Used in ES 283 018 V2.7.2, clause 5.17.1.14.1</w:t>
      </w:r>
    </w:p>
    <w:p w:rsidR="00D143FF" w:rsidRDefault="00D143FF" w:rsidP="00D143FF"/>
    <w:p w:rsidR="00D143FF" w:rsidRDefault="00D143FF" w:rsidP="00D143FF">
      <w:r>
        <w:t xml:space="preserve">                                                                                                                                                                                                                                                                                                                                                                                                                                                                                                                                                                                                                                                                                                                                                                                                                                                                                                  types sequenceof types group [groupreference] name type kind length encoding comments . structtypeidentifier . . type [subtypespec] . . recordorset . . [stringlength] . . [tabfreetext] . . [tabfreetext] . detailed comments [tabfreetext] figure 7: sequenceof types proforma 6.6.1 mapping the sequenceof types proforma is mapped to a series of sequenceof type definition statements on the same group level. this proforma shall be used for recordofdef and setofdef type definitions. the detailed comments field is mapped to a display attribute within the withstatement associated with the enclosing group or the module. the encoding and comments fields are mapped to encoding and display attributes respectively within the withstatement associated with the respective sequenceof type definition. 1: 2: 3: 4: 5: 6: 7: 8: 9: 10: 11: 12: 13: 14: module ttcn3moduleid "{" type record of [stringlength] type structtypeidentifier [subtypespec] with { [encodeattribute ";"] [commentsattribute ";"] } type set of [stringlength] type structtypeidentifier [subtypespec] with { [encodeattribute ";"] [commentsattribute ";"] } } with { [sequenceoftypesdetailedcommentsattribute ";"] } example: sequenceof types group sequenceoftypes/ name type kind length encoding comments recordofintegers integer(1..10) record 10 ber ten integers setofbooleans boolean set 3 per three booleans detailed comments example sequenceof types maps to: 1: 2: 3: (...\...) [the expected end of this definition was beyond the limit of 200 words] </w:t>
      </w:r>
    </w:p>
    <w:p w:rsidR="00D143FF" w:rsidRDefault="00D143FF" w:rsidP="00D143FF">
      <w:r>
        <w:t>SOURCE: Used in ES 201 873-02 V2.2.1, clause 6.6 SOURCE: Used in ES 201 873-02 V3.1.1, clause 6.6 SOURCE: Used in ES 201 873-02 V3.2.1, clause 6.6</w:t>
      </w:r>
    </w:p>
    <w:p w:rsidR="00D143FF" w:rsidRDefault="00D143FF" w:rsidP="00D143FF"/>
    <w:p w:rsidR="00D143FF" w:rsidRDefault="00D143FF" w:rsidP="00D143FF">
      <w:r>
        <w:t xml:space="preserve">                                                                                                                                                                                                                                                                                                                                                                                                                                                                                                                                                                                                                                                                                                                                                                                                                                                                                                  types structured type name : structtypeidentifier group : [groupreference] structure : structuretype encoding : [freetext] comments : [freetext] element name type definition field encoding comments . . structfieldidentifier . . . . type [subtypespec] [optionalkeyword] . . . . [freetext] . . . . [freetext] . . detailedcomments: [freetext] figure 7: structured type proforma 7.6.1 mapping the structured type proforma is mapped to a type definition statement in ttcn-3, with the group and comment fields mapped to display statements in the corresponding with statement. module mymodule() { type structuretype structtypeidentifier { type fieldidentifie r [ subtypespec][ optionalkeyword] } with { display "structuredtypeproforma"; encode "freetext"; encode (structfieldidentifier)"freetext"; } } example: structured type name : malemind group : structure : record encoding : comments : element name type definition field encoding comments car money football integer integer octetstring detailedcomments: maps to: module mymodule() { type record malemind { integer car, integer money, octetstring football } with display "structuredtype { comments := ""; comments := {} detailedcomments := ""} } </w:t>
      </w:r>
    </w:p>
    <w:p w:rsidR="00D143FF" w:rsidRDefault="00D143FF" w:rsidP="00D143FF">
      <w:r>
        <w:t>SOURCE: Used in ES 201 873-02 V1.1.1, clause 7.6 SOURCE: Used in ES 201 873-02 V1.1.2, clause 7.6</w:t>
      </w:r>
    </w:p>
    <w:p w:rsidR="00D143FF" w:rsidRDefault="00D143FF" w:rsidP="00D143FF"/>
    <w:p w:rsidR="00D143FF" w:rsidRDefault="00D143FF" w:rsidP="00D143FF">
      <w:r>
        <w:t xml:space="preserve">                                                                                                                                                                                                                                                                                                                                                                                                                                                                                                                                                                                                                                                                                                                                                                                                                                                                                                  usage 12.2.4.1 why namespace versions are used maintaining a version number as part of the namespace enables multiple versions of a specification to be identified easily, both by human inspection (reading namespace information) and by machine inspection (parsing namespace). in addition to the version information being contained in the namespace, the parlay x web services wsdl documents also incorporate this same version number in the document file name. these two mechanisms enable each specification document version to be uniquely identified, ensuring correct composition of documents even when multiple versions are present in a system. 12.2.4.2 when namespace versions are changed when a specification document, or one of its dependent documents, changes then the version for the specification document is incremented. incrementing of the major version or minor version number is dependent on the nature of the change (typically major version number changes at a release cycle, minor version number changes within a release cycle). for example, if a specification has a types definition document and an interface definition document, then: * if the types definitions document is updated, its version will be incremented. since the interface definition is dependent on the types definition document, its version will be incremented as (...\...) [the expected end of this definition was beyond the limit of 200 words] </w:t>
      </w:r>
    </w:p>
    <w:p w:rsidR="00D143FF" w:rsidRDefault="00D143FF" w:rsidP="00D143FF">
      <w:r>
        <w:t>SOURCE: Used in ES 202 391-01 V1.2.1, clause 12.2.4 SOURCE: Used in ES 202 391-01 V1.3.1, clause 12.2.4 SOURCE: Used in ES 202 504-01 V1.1.1, clause 12.2.4</w:t>
      </w:r>
    </w:p>
    <w:p w:rsidR="00D143FF" w:rsidRDefault="00D143FF" w:rsidP="00D143FF"/>
    <w:p w:rsidR="00D143FF" w:rsidRDefault="00D143FF" w:rsidP="00D143FF">
      <w:r>
        <w:t xml:space="preserve">                                                                                                                                                                                                                                                                                                                                                                                                                                                                                                                                                                                                                                                                                                                                                                                                                                                                                                  The use-last-password-rq directive allows an rsu to request the obu to use the last stored password (by means of a set-password-rq directive) to access specific services that require a password. this directive is optional, and maintained only for compatibility with older versions of the present document, so there is no obligation to implement it. </w:t>
      </w:r>
    </w:p>
    <w:p w:rsidR="00D143FF" w:rsidRDefault="00D143FF" w:rsidP="00D143FF">
      <w:r>
        <w:t>SOURCE: Used in ES 200 674-01 V2.2.1, clause 11.5.21.1</w:t>
      </w:r>
    </w:p>
    <w:p w:rsidR="00D143FF" w:rsidRDefault="00D143FF" w:rsidP="00D143FF"/>
    <w:p w:rsidR="00D143FF" w:rsidRDefault="00D143FF" w:rsidP="00D143FF">
      <w:r>
        <w:t xml:space="preserve">                                                                                                                                                                                                                                                                                                                                                                                                                                                                                                                                                                                                                                                                                                                                                                                                                                                                                              The use-last-password-rq directive allows an rsu to request the obu to use the last stored password (by means of a set-password-rq directive) to access specific services that require a password. this directive is optional, and maintained only for compatibility with older versions of the present document, so there is no obligation to implement it. </w:t>
      </w:r>
    </w:p>
    <w:p w:rsidR="00D143FF" w:rsidRDefault="00D143FF" w:rsidP="00D143FF">
      <w:r>
        <w:t>SOURCE: Used in ES 200 674-01 V2.3.1, clause 11.5.21.1 SOURCE: Used in ES 200 674-01 V2.4.1, clause 11.5.21.1</w:t>
      </w:r>
    </w:p>
    <w:p w:rsidR="00D143FF" w:rsidRDefault="00D143FF" w:rsidP="00D143FF"/>
    <w:p w:rsidR="00D143FF" w:rsidRDefault="00D143FF" w:rsidP="00D143FF">
      <w:r>
        <w:t xml:space="preserve">                                                                                                                                                                                                                                                                                                                                                                                                                                                                                                                                                                                                                                                                                                                                                                                                                                                                                              The usual peak or peak-to-peak value of a ripple component. in the present document the ripple amplitude is used to determine the variation of the amplitude response in a specified band. </w:t>
      </w:r>
    </w:p>
    <w:p w:rsidR="00D143FF" w:rsidRDefault="00D143FF" w:rsidP="00D143FF">
      <w:r>
        <w:t>SOURCE: Used in ES 202 056 V1.1.1, clause 6.3.1 SOURCE: Used in ES 202 127 V1.1.1, clause 6.3.1</w:t>
      </w:r>
    </w:p>
    <w:p w:rsidR="00D143FF" w:rsidRDefault="00D143FF" w:rsidP="00D143FF"/>
    <w:p w:rsidR="00D143FF" w:rsidRDefault="00D143FF" w:rsidP="00D143FF">
      <w:r>
        <w:t xml:space="preserve">                                                                                                                                                                                                                                                                                                                                                                                                                                                                                                                                                                                                                                                                                                                                                                                                                                                                                              with the total path loss for the different ues as defined in table h.1. the power levels for the pilot channels (cpich for hspa and rs for lte) at the respective ue groups shall be as stated in table h.2. based on the path loss l defined in table h.1 the required pilot channel power can be calculated with formula h.1. (h.1) where: * the required total attenuation between the antenna connector of the bs and the ue group i; * the power levels of the pilot channel transmitted at bs; * the power levels of the pilot channel received at the ue group i. table h.1: total attenuation for different ue groups for different rat path loss for ue group 1 [db] path loss for ue group 2 [db] path loss for ue group 3 [db] path loss for ue group 4 [db] wcdma/hspa 85 100 115 130 lte 85 100 115 130 the pilot channel power allocation shall be made to achieve the following signal levels at each ue defined in table h.2. table h.2: received pilot signal strength at different ue groups for different rat technology control channel power received signal strength at ue group 1 [dbm] (...\...) [the expected end of this definition was beyond the limit of 200 words] </w:t>
      </w:r>
    </w:p>
    <w:p w:rsidR="00D143FF" w:rsidRDefault="00D143FF" w:rsidP="00D143FF">
      <w:r>
        <w:t>SOURCE: Used in ES 202 706 V1.4.1, clause 6.4.2.1</w:t>
      </w:r>
    </w:p>
    <w:p w:rsidR="00D143FF" w:rsidRDefault="00D143FF" w:rsidP="00D143FF"/>
    <w:p w:rsidR="00D143FF" w:rsidRDefault="00D143FF" w:rsidP="00D143FF">
      <w:r>
        <w:t xml:space="preserve">                                                                                                                                                                                                                                                                                                                                                                                                                                                                                                                                                                                                                                                                                                                                                                                                                                                                                                  The write-appl-core-conf-rq directive allows an rsu to modify a specific application context information. the application is selected by its ap invocation identifier. a response can only be expected after the write operation has been completed. </w:t>
      </w:r>
    </w:p>
    <w:p w:rsidR="00D143FF" w:rsidRDefault="00D143FF" w:rsidP="00D143FF">
      <w:r>
        <w:t>SOURCE: Used in ES 200 674-01 V2.2.1, clause 11.5.10.1</w:t>
      </w:r>
    </w:p>
    <w:p w:rsidR="00D143FF" w:rsidRDefault="00D143FF" w:rsidP="00D143FF"/>
    <w:p w:rsidR="00D143FF" w:rsidRDefault="00D143FF" w:rsidP="00D143FF">
      <w:r>
        <w:t xml:space="preserve">                                                                                                                                                                                                                                                                                                                                                                                                                                                                                                                                                                                                                                                                                                                                                                                                                                                                                              The write-appl-core-conf-rq directive allows an rsu to modify a specific application context information. the application is selected by its ap invocation identifier. a response can only be expected after the write operation has been completed. </w:t>
      </w:r>
    </w:p>
    <w:p w:rsidR="00D143FF" w:rsidRDefault="00D143FF" w:rsidP="00D143FF">
      <w:r>
        <w:t>SOURCE: Used in ES 200 674-01 V2.3.1, clause 11.5.10.1 SOURCE: Used in ES 200 674-01 V2.4.1, clause 11.5.10.1</w:t>
      </w:r>
    </w:p>
    <w:p w:rsidR="00D143FF" w:rsidRDefault="00D143FF" w:rsidP="00D143FF"/>
    <w:p w:rsidR="00D143FF" w:rsidRDefault="00D143FF" w:rsidP="00D143FF">
      <w:r>
        <w:t xml:space="preserve">                                                                                                                                                                                                                                                                                                                                                                                                                                                                                                                                                                                                                                                                                                                                                                                                                                                                                              The write-appl-core-conf-rq protocol data unit allows an rsu to modify a specific application context information. the application is selected by its called ap invocation identifier. a response can only be expected after the write operation has been completed. </w:t>
      </w:r>
    </w:p>
    <w:p w:rsidR="00D143FF" w:rsidRDefault="00D143FF" w:rsidP="00D143FF">
      <w:r>
        <w:t>SOURCE: Used in ES 200 674-01 V2.1.1, clause 11.5.9.1</w:t>
      </w:r>
    </w:p>
    <w:p w:rsidR="00D143FF" w:rsidRDefault="00D143FF" w:rsidP="00D143FF"/>
    <w:p w:rsidR="00D143FF" w:rsidRDefault="00D143FF" w:rsidP="00D143FF">
      <w:r>
        <w:t xml:space="preserve">                                                                                                                                                                                                                                                                                                                                                                                                                                                                                                                                                                                                                                                                                                                                                                                                                                                                                              The write-appl-core-rq directive allows an rsu to modify a specific application context information. the application is selected by its ap invocation identifier. a response is expected after only formal controls are made on the requested operation. </w:t>
      </w:r>
    </w:p>
    <w:p w:rsidR="00D143FF" w:rsidRDefault="00D143FF" w:rsidP="00D143FF">
      <w:r>
        <w:t>SOURCE: Used in ES 200 674-01 V2.2.1, clause 11.5.9.1 SOURCE: Used in ES 200 674-01 V2.3.1, clause 11.5.9.1 SOURCE: Used in ES 200 674-01 V2.4.1, clause 11.5.9.1</w:t>
      </w:r>
    </w:p>
    <w:p w:rsidR="00D143FF" w:rsidRDefault="00D143FF" w:rsidP="00D143FF"/>
    <w:p w:rsidR="00D143FF" w:rsidRDefault="00D143FF" w:rsidP="00D143FF">
      <w:r>
        <w:t xml:space="preserve">                                                                                                                                                                                                                                                                                                                                                                                                                                                                                                                                                                                                                                                                                                                                                                                                                                                                                              The write-appl-core-rq protocol data unit allows an rsu to modify a specific application context information. the application is selected by its called ap invocation identifier. a response is expected after only formal controls are made on the requested operation. </w:t>
      </w:r>
    </w:p>
    <w:p w:rsidR="00D143FF" w:rsidRDefault="00D143FF" w:rsidP="00D143FF">
      <w:r>
        <w:t>SOURCE: Used in ES 200 674-01 V2.1.1, clause 11.5.8.1</w:t>
      </w:r>
    </w:p>
    <w:p w:rsidR="00D143FF" w:rsidRDefault="00D143FF" w:rsidP="00D143FF"/>
    <w:p w:rsidR="00D143FF" w:rsidRDefault="00D143FF" w:rsidP="00D143FF">
      <w:r>
        <w:t xml:space="preserve">                                                                                                                                                                                                                                                                                                                                                                                                                                                                                                                                                                                                                                                                                                                                                                                                                                                                                              The write-appl-record-curr-conf-rq directive allows an rsu to modify a specific application record information. the application record to be modified is the current record. the application is selected by its ap invocation identifier. a response can only be expected after the write operation has been completed. </w:t>
      </w:r>
    </w:p>
    <w:p w:rsidR="00D143FF" w:rsidRDefault="00D143FF" w:rsidP="00D143FF">
      <w:r>
        <w:t>SOURCE: Used in ES 200 674-01 V2.2.1, clause 11.5.15.1 SOURCE: Used in ES 200 674-01 V2.3.1, clause 11.5.15.1 SOURCE: Used in ES 200 674-01 V2.4.1, clause 11.5.15.1</w:t>
      </w:r>
    </w:p>
    <w:p w:rsidR="00D143FF" w:rsidRDefault="00D143FF" w:rsidP="00D143FF"/>
    <w:p w:rsidR="00D143FF" w:rsidRDefault="00D143FF" w:rsidP="00D143FF">
      <w:r>
        <w:t xml:space="preserve">                                                                                                                                                                                                                                                                                                                                                                                                                                                                                                                                                                                                                                                                                                                                                                                                                                                                                              The write-appl-record-curr-conf-rq protocol data unit allows an rsu to modify a specific application record information. the application record to be modified is the current record. the application is selected by its called ap invocation identifier. a response can only be expected after the write operation has been completed. </w:t>
      </w:r>
    </w:p>
    <w:p w:rsidR="00D143FF" w:rsidRDefault="00D143FF" w:rsidP="00D143FF">
      <w:r>
        <w:t>SOURCE: Used in ES 200 674-01 V2.1.1, clause 11.5.12.1</w:t>
      </w:r>
    </w:p>
    <w:p w:rsidR="00D143FF" w:rsidRDefault="00D143FF" w:rsidP="00D143FF"/>
    <w:p w:rsidR="00D143FF" w:rsidRDefault="00D143FF" w:rsidP="00D143FF">
      <w:r>
        <w:t xml:space="preserve">                                                                                                                                                                                                                                                                                                                                                                                                                                                                                                                                                                                                                                                                                                                                                                                                                                                                                              The write-appl-record-curr-rq directive allows an rsu to modify a specific application record information. the application record to be modified is the current record. the application is selected by its ap invocation identifier. a response is expected after only formal controls are made on the requested operation. </w:t>
      </w:r>
    </w:p>
    <w:p w:rsidR="00D143FF" w:rsidRDefault="00D143FF" w:rsidP="00D143FF">
      <w:r>
        <w:t>SOURCE: Used in ES 200 674-01 V2.2.1, clause 11.5.14.1 SOURCE: Used in ES 200 674-01 V2.3.1, clause 11.5.14.1 SOURCE: Used in ES 200 674-01 V2.4.1, clause 11.5.14.1</w:t>
      </w:r>
    </w:p>
    <w:p w:rsidR="00D143FF" w:rsidRDefault="00D143FF" w:rsidP="00D143FF"/>
    <w:p w:rsidR="00D143FF" w:rsidRDefault="00D143FF" w:rsidP="00D143FF">
      <w:r>
        <w:t xml:space="preserve">                                                                                                                                                                                                                                                                                                                                                                                                                                                                                                                                                                                                                                                                                                                                                                                                                                                                                              The write-appl-record-curr-rq protocol data unit allows an rsu to modify a specific application record information. the application record to be modified is the current record. the application is selected by its called ap invocation identifier. a response is expected after only formal controls are made on the requested operation. </w:t>
      </w:r>
    </w:p>
    <w:p w:rsidR="00D143FF" w:rsidRDefault="00D143FF" w:rsidP="00D143FF">
      <w:r>
        <w:t>SOURCE: Used in ES 200 674-01 V2.1.1, clause 11.5.11.1</w:t>
      </w:r>
    </w:p>
    <w:p w:rsidR="00D143FF" w:rsidRDefault="00D143FF" w:rsidP="00D143FF"/>
    <w:p w:rsidR="00D143FF" w:rsidRDefault="00D143FF" w:rsidP="00D143FF">
      <w:r>
        <w:t xml:space="preserve">                                                                                                                                                                                                                                                                                                                                                                                                                                                                                                                                                                                                                                                                                                                                                                                                                                                                                              The write-appl-record-next-conf-rq directive allows an rsu to modify a specific application record information. the application record to be modified is the current record. the application is selected by its ap invocation identifier. a response can only be expected after the write operation has been completed. </w:t>
      </w:r>
    </w:p>
    <w:p w:rsidR="00D143FF" w:rsidRDefault="00D143FF" w:rsidP="00D143FF">
      <w:r>
        <w:t>SOURCE: Used in ES 200 674-01 V2.2.1, clause 11.5.17.1 SOURCE: Used in ES 200 674-01 V2.3.1, clause 11.5.17.1 SOURCE: Used in ES 200 674-01 V2.4.1, clause 11.5.17.1</w:t>
      </w:r>
    </w:p>
    <w:p w:rsidR="00D143FF" w:rsidRDefault="00D143FF" w:rsidP="00D143FF"/>
    <w:p w:rsidR="00D143FF" w:rsidRDefault="00D143FF" w:rsidP="00D143FF">
      <w:r>
        <w:t xml:space="preserve">                                                                                                                                                                                                                                                                                                                                                                                                                                                                                                                                                                                                                                                                                                                                                                                                                                                                                              The write-appl-record-next-conf-rq protocol data unit allows an rsu to modify a specific application record information. the application record to be modified is the current record. the application is selected by its called ap invocation identifier. a response can only be expected after the write operation has been completed. </w:t>
      </w:r>
    </w:p>
    <w:p w:rsidR="00D143FF" w:rsidRDefault="00D143FF" w:rsidP="00D143FF">
      <w:r>
        <w:t>SOURCE: Used in ES 200 674-01 V2.1.1, clause 11.5.14.1</w:t>
      </w:r>
    </w:p>
    <w:p w:rsidR="00D143FF" w:rsidRDefault="00D143FF" w:rsidP="00D143FF"/>
    <w:p w:rsidR="00D143FF" w:rsidRDefault="00D143FF" w:rsidP="00D143FF">
      <w:r>
        <w:t xml:space="preserve">                                                                                                                                                                                                                                                                                                                                                                                                                                                                                                                                                                                                                                                                                                                                                                                                                                                                                              The write-appl-record-next-rq directive allows an rsu to modify a specific application record information. the application record to be modified is the next (after the current) record. the application is selected by its ap invocation identifier. a response is expected after only formal controls are made on the requested operation. note: the current version of the present document only supports to read the current record. </w:t>
      </w:r>
    </w:p>
    <w:p w:rsidR="00D143FF" w:rsidRDefault="00D143FF" w:rsidP="00D143FF">
      <w:r>
        <w:t>SOURCE: Used in ES 200 674-01 V2.2.1, clause 11.5.16.1 SOURCE: Used in ES 200 674-01 V2.3.1, clause 11.5.16.1 SOURCE: Used in ES 200 674-01 V2.4.1, clause 11.5.16.1</w:t>
      </w:r>
    </w:p>
    <w:p w:rsidR="00D143FF" w:rsidRDefault="00D143FF" w:rsidP="00D143FF"/>
    <w:p w:rsidR="00D143FF" w:rsidRDefault="00D143FF" w:rsidP="00D143FF">
      <w:r>
        <w:t xml:space="preserve">                                                                                                                                                                                                                                                                                                                                                                                                                                                                                                                                                                                                                                                                                                                                                                                                                                                                                              The write-appl-record-next-rq protocol data unit allows an rsu to modify a specific application record information. the application record to be modified is the next (after the current) record. the application is selected by its called ap invocation identifier. a response is expected after only formal controls are made on the requested operation. </w:t>
      </w:r>
    </w:p>
    <w:p w:rsidR="00D143FF" w:rsidRDefault="00D143FF" w:rsidP="00D143FF">
      <w:r>
        <w:t>SOURCE: Used in ES 200 674-01 V2.1.1, clause 11.5.13.1</w:t>
      </w:r>
    </w:p>
    <w:p w:rsidR="00D143FF" w:rsidRDefault="00D143FF" w:rsidP="00D143FF"/>
    <w:p w:rsidR="00D143FF" w:rsidRDefault="00D143FF" w:rsidP="00D143FF">
      <w:r>
        <w:t xml:space="preserve">                                                                                                                                                                                                                                                                                                                                                                                                                                                                                                                                                                                                                                                                                                                                                                                                                                                                                              The write-data-to-external-rq directive allows an rsu to exchange commands and data to an external device that is connected to, but not part of, the obe. results and responses from the external device can be stored in the obe in order to be retrieved later via a subsequent read-data-from-external-rq directive. this directive is optional, and maintained only for compatibility with older versions of the present document, so there is no obligation to implement it. the expected behaviour of the obe, when receiving a valid write-data-to-external-rq directive, depends on the value of the parameter mode, which can be: * to-send-c: data are transferred to the external device. a response code is expected from the device. * to-exchange: data (commands) are transferred to the external device. a response is expected within a maximum time as specified in the "wait-time" parameter. after that time, no response is expected. * to-send: data are transferred to the external device. no immediate response is expected from the device. * to-get: data are expected from the external device for a maximum time as specified in the "wait-time" parameter. after that time, no valid data are expected. </w:t>
      </w:r>
    </w:p>
    <w:p w:rsidR="00D143FF" w:rsidRDefault="00D143FF" w:rsidP="00D143FF">
      <w:r>
        <w:t>SOURCE: Used in ES 200 674-01 V2.2.1, clause 11.5.11.1 SOURCE: Used in ES 200 674-01 V2.3.1, clause 11.5.11.1 SOURCE: Used in ES 200 674-01 V2.4.1, clause 11.5.11.1</w:t>
      </w:r>
    </w:p>
    <w:p w:rsidR="00D143FF" w:rsidRDefault="00D143FF" w:rsidP="00D143FF"/>
    <w:p w:rsidR="00D143FF" w:rsidRDefault="00D143FF" w:rsidP="00D143FF">
      <w:r>
        <w:t xml:space="preserve">                                                                                                                                                                                                                                                                                                                                                                                                                                                                                                                                                                                                                                                                                                                                                                                                                                                                                              xtrirnd(itricomponentid componentid, floatvalue seed); } 8 tci extensions for the package not applicable. history document history v1.1.1 april 2012 publication v1.2.1 april 2013 publication v1.3.1 april 2014 membership approval procedure mv 20140607: 2014-04-08 to 2014-06-09 v1.3.1 june 2014 publication etsi es 202 789 v1.3.1 (2014-06) 31 (...\...) [the expected end of this definition was beyond the limit of 200 words] </w:t>
      </w:r>
    </w:p>
    <w:p w:rsidR="00D143FF" w:rsidRDefault="00D143FF" w:rsidP="00D143FF">
      <w:r>
        <w:t>SOURCE: Used in ES 202 789 V1.3.1, clause 5.6.3.3</w:t>
      </w:r>
    </w:p>
    <w:p w:rsidR="007A7BE8" w:rsidRDefault="007A7BE8" w:rsidP="007A7BE8"/>
    <w:p w:rsidR="007A7BE8" w:rsidRPr="00B14690" w:rsidRDefault="007A7BE8" w:rsidP="007A7BE8">
      <w:pPr>
        <w:pStyle w:val="Heading2"/>
      </w:pPr>
      <w:bookmarkStart w:id="11" w:name="_Toc4484551"/>
      <w:r w:rsidRPr="00B14690">
        <w:t>B.</w:t>
      </w:r>
      <w:r>
        <w:t>4</w:t>
      </w:r>
      <w:r w:rsidRPr="00B14690">
        <w:t>.6</w:t>
      </w:r>
      <w:r>
        <w:tab/>
      </w:r>
      <w:r w:rsidRPr="00B14690">
        <w:t xml:space="preserve">Further comments on definitions in </w:t>
      </w:r>
      <w:r>
        <w:t>ES</w:t>
      </w:r>
      <w:r w:rsidRPr="00B14690">
        <w:t>s</w:t>
      </w:r>
      <w:bookmarkEnd w:id="11"/>
    </w:p>
    <w:p w:rsidR="007A7BE8" w:rsidRPr="00CC0EF4" w:rsidRDefault="00787DCF" w:rsidP="007A7BE8">
      <w:r>
        <w:t>-</w:t>
      </w:r>
    </w:p>
    <w:p w:rsidR="00656924" w:rsidRPr="00B14690" w:rsidRDefault="00656924" w:rsidP="008F64D7"/>
    <w:p w:rsidR="008F64D7" w:rsidRDefault="0060786B" w:rsidP="008F64D7">
      <w:pPr>
        <w:pStyle w:val="Heading1"/>
      </w:pPr>
      <w:bookmarkStart w:id="12" w:name="_Toc372294982"/>
      <w:bookmarkStart w:id="13" w:name="_Toc372297490"/>
      <w:bookmarkStart w:id="14" w:name="_Toc372297620"/>
      <w:r>
        <w:br w:type="page"/>
      </w:r>
      <w:bookmarkStart w:id="15" w:name="_Toc4484552"/>
      <w:r w:rsidR="008F64D7" w:rsidRPr="00B14690">
        <w:t>B.</w:t>
      </w:r>
      <w:r w:rsidR="007A7BE8">
        <w:t>5</w:t>
      </w:r>
      <w:r w:rsidR="008F64D7">
        <w:tab/>
      </w:r>
      <w:r w:rsidR="008F64D7" w:rsidRPr="00B14690">
        <w:t xml:space="preserve">Definitions found in </w:t>
      </w:r>
      <w:r w:rsidR="000B44ED">
        <w:t xml:space="preserve">the set of </w:t>
      </w:r>
      <w:r w:rsidR="008F64D7" w:rsidRPr="00B14690">
        <w:t>EN</w:t>
      </w:r>
      <w:r w:rsidR="000B44ED">
        <w:t>s</w:t>
      </w:r>
      <w:r w:rsidR="008F64D7" w:rsidRPr="00B14690">
        <w:t xml:space="preserve"> </w:t>
      </w:r>
      <w:bookmarkEnd w:id="12"/>
      <w:bookmarkEnd w:id="13"/>
      <w:bookmarkEnd w:id="14"/>
      <w:r w:rsidR="000D7559">
        <w:t xml:space="preserve"> (</w:t>
      </w:r>
      <w:r>
        <w:t xml:space="preserve">with the </w:t>
      </w:r>
      <w:r w:rsidR="000D7559">
        <w:t>new scripts)</w:t>
      </w:r>
      <w:bookmarkEnd w:id="15"/>
    </w:p>
    <w:p w:rsidR="000B44ED" w:rsidRDefault="000B44ED" w:rsidP="000B44ED">
      <w:pPr>
        <w:pStyle w:val="Heading2"/>
      </w:pPr>
      <w:bookmarkStart w:id="16" w:name="_Toc4484553"/>
      <w:r w:rsidRPr="00B14690">
        <w:t>B.</w:t>
      </w:r>
      <w:r>
        <w:t>5</w:t>
      </w:r>
      <w:r w:rsidRPr="00B14690">
        <w:t>.</w:t>
      </w:r>
      <w:r>
        <w:t>1</w:t>
      </w:r>
      <w:r>
        <w:tab/>
        <w:t>Introduction</w:t>
      </w:r>
      <w:bookmarkEnd w:id="16"/>
    </w:p>
    <w:p w:rsidR="002677CD" w:rsidRDefault="002677CD" w:rsidP="002677CD">
      <w:bookmarkStart w:id="17" w:name="_Toc372294983"/>
      <w:bookmarkStart w:id="18" w:name="_Toc372297491"/>
      <w:bookmarkStart w:id="19" w:name="_Toc372297621"/>
      <w:r w:rsidRPr="006D6701">
        <w:t>This analysis was performed with the new scripts.</w:t>
      </w:r>
    </w:p>
    <w:p w:rsidR="008F64D7" w:rsidRPr="00B14690" w:rsidRDefault="008F64D7" w:rsidP="008F64D7">
      <w:pPr>
        <w:pStyle w:val="Heading2"/>
      </w:pPr>
      <w:bookmarkStart w:id="20" w:name="_Toc4484554"/>
      <w:r w:rsidRPr="00B14690">
        <w:t>B.</w:t>
      </w:r>
      <w:r w:rsidR="007A7BE8">
        <w:t>5</w:t>
      </w:r>
      <w:r w:rsidRPr="00B14690">
        <w:t>.</w:t>
      </w:r>
      <w:r w:rsidR="000B44ED">
        <w:t>2</w:t>
      </w:r>
      <w:r>
        <w:tab/>
      </w:r>
      <w:r w:rsidR="00C06EEE">
        <w:t>Table of all EN</w:t>
      </w:r>
      <w:r w:rsidRPr="00B14690">
        <w:t>s showing the number of definitions found</w:t>
      </w:r>
      <w:bookmarkEnd w:id="17"/>
      <w:bookmarkEnd w:id="18"/>
      <w:bookmarkEnd w:id="19"/>
      <w:bookmarkEnd w:id="20"/>
    </w:p>
    <w:p w:rsidR="008F64D7" w:rsidRDefault="008F64D7" w:rsidP="008F64D7">
      <w:r w:rsidRPr="00B14690">
        <w:t xml:space="preserve">The table below shows a list of ENs and the number of definitions found by the </w:t>
      </w:r>
      <w:r w:rsidR="000D7559">
        <w:t xml:space="preserve">new </w:t>
      </w:r>
      <w:r w:rsidRPr="00B14690">
        <w:t>search program</w:t>
      </w:r>
      <w:r w:rsidR="000D7559">
        <w:t xml:space="preserve"> (found in</w:t>
      </w:r>
      <w:r w:rsidR="002721A5">
        <w:t xml:space="preserve"> </w:t>
      </w:r>
      <w:r w:rsidR="00BA3F57">
        <w:t>section</w:t>
      </w:r>
      <w:r w:rsidR="000D7559">
        <w:t> C)</w:t>
      </w:r>
      <w:r w:rsidRPr="00B14690">
        <w:t xml:space="preserve">. </w:t>
      </w:r>
    </w:p>
    <w:p w:rsidR="005178D1" w:rsidRDefault="005178D1" w:rsidP="008F64D7">
      <w:r>
        <w:t>For version 1.2.1 of the present TR, the ENs to be analysed were selected as follows :</w:t>
      </w:r>
    </w:p>
    <w:p w:rsidR="005178D1" w:rsidRDefault="005178D1" w:rsidP="00D029B5">
      <w:pPr>
        <w:numPr>
          <w:ilvl w:val="0"/>
          <w:numId w:val="12"/>
        </w:numPr>
      </w:pPr>
      <w:r>
        <w:t>only published versions (i.e. &lt;number&gt;p files)</w:t>
      </w:r>
      <w:r w:rsidR="000D7559">
        <w:t xml:space="preserve"> were analysed</w:t>
      </w:r>
    </w:p>
    <w:p w:rsidR="00754ECB" w:rsidRDefault="005178D1" w:rsidP="00D029B5">
      <w:pPr>
        <w:numPr>
          <w:ilvl w:val="0"/>
          <w:numId w:val="12"/>
        </w:numPr>
      </w:pPr>
      <w:r>
        <w:t>only the last versions (i.e. the more recent version of files having</w:t>
      </w:r>
      <w:r w:rsidR="00B47E3B">
        <w:t xml:space="preserve"> the same number therefore “Part 1” and </w:t>
      </w:r>
      <w:r>
        <w:t xml:space="preserve"> </w:t>
      </w:r>
      <w:r w:rsidR="00B47E3B">
        <w:t>“P</w:t>
      </w:r>
      <w:r w:rsidR="00B47E3B" w:rsidRPr="00B47E3B">
        <w:t>art</w:t>
      </w:r>
      <w:r w:rsidR="00B47E3B">
        <w:t> </w:t>
      </w:r>
      <w:r w:rsidRPr="00B47E3B">
        <w:t>2</w:t>
      </w:r>
      <w:r w:rsidR="00B47E3B">
        <w:t>”</w:t>
      </w:r>
      <w:r>
        <w:t xml:space="preserve"> standards </w:t>
      </w:r>
      <w:r w:rsidR="00B47E3B">
        <w:t>so will co-exist with</w:t>
      </w:r>
      <w:r>
        <w:t xml:space="preserve"> the recent RED version (without part numbers</w:t>
      </w:r>
      <w:r w:rsidR="00B47E3B">
        <w:t>)</w:t>
      </w:r>
      <w:r>
        <w:t>).</w:t>
      </w:r>
    </w:p>
    <w:p w:rsidR="00754ECB" w:rsidRDefault="00754ECB" w:rsidP="00B47E3B">
      <w:r>
        <w:t>This explains why a large number of pointers (i.e. the pointers of  “Part 2” to “Part 1”) have been picked up during the search.</w:t>
      </w:r>
    </w:p>
    <w:p w:rsidR="00754ECB" w:rsidRDefault="00754ECB" w:rsidP="00B47E3B">
      <w:r>
        <w:t>It can also be noted that the Clause “Definition(s)” has been used sometimes to specify the applicability of a certain Clause, generating therefore sprurious material : see, for example, EN 300 392 (clauses 5.2.2.1.1 and 5.2.3.1.2).</w:t>
      </w:r>
    </w:p>
    <w:p w:rsidR="000F7002" w:rsidRDefault="00B47E3B" w:rsidP="00B47E3B">
      <w:r>
        <w:t xml:space="preserve">The files to be analysed had been forwarded to WG RM in </w:t>
      </w:r>
      <w:r w:rsidR="007A7BE8">
        <w:t>October 2017</w:t>
      </w:r>
      <w:r>
        <w:t>.</w:t>
      </w:r>
    </w:p>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 shown as a code is displayed in the one but last column :</w:t>
      </w:r>
    </w:p>
    <w:p w:rsidR="000F7002" w:rsidRDefault="000F7002" w:rsidP="000F7002">
      <w:pPr>
        <w:pStyle w:val="ListParagraph"/>
        <w:numPr>
          <w:ilvl w:val="0"/>
          <w:numId w:val="13"/>
        </w:numPr>
      </w:pPr>
      <w:r>
        <w:t>0 means the document has been considered by the script as having a structure allowing to find definitions</w:t>
      </w:r>
    </w:p>
    <w:p w:rsidR="000F7002" w:rsidRDefault="000F7002" w:rsidP="000F7002">
      <w:pPr>
        <w:pStyle w:val="ListParagraph"/>
      </w:pPr>
    </w:p>
    <w:p w:rsidR="000F7002" w:rsidRDefault="000F7002" w:rsidP="000F7002">
      <w:pPr>
        <w:pStyle w:val="ListParagraph"/>
        <w:numPr>
          <w:ilvl w:val="0"/>
          <w:numId w:val="13"/>
        </w:numPr>
      </w:pPr>
      <w:r>
        <w:t>1 means that the document could not be dealt with by the script.</w:t>
      </w:r>
    </w:p>
    <w:p w:rsidR="000F7002" w:rsidRDefault="000F7002" w:rsidP="00EF0EC9">
      <w:pPr>
        <w:ind w:left="360"/>
      </w:pPr>
    </w:p>
    <w:p w:rsidR="000F7002" w:rsidRPr="00B14690" w:rsidRDefault="000F7002" w:rsidP="00B47E3B"/>
    <w:p w:rsidR="008F64D7" w:rsidRDefault="008F64D7" w:rsidP="008F64D7">
      <w:pPr>
        <w:pStyle w:val="ListBullet5"/>
      </w:pPr>
      <w:bookmarkStart w:id="21" w:name="_Toc372294984"/>
      <w:bookmarkStart w:id="22" w:name="_Toc372297492"/>
      <w:bookmarkStart w:id="23" w:name="_Toc372297622"/>
      <w:r w:rsidRPr="00B14690">
        <w:t>Table B.</w:t>
      </w:r>
      <w:r w:rsidR="007A7BE8">
        <w:t>5</w:t>
      </w:r>
      <w:r w:rsidRPr="00B14690">
        <w:t>.1: EN documents</w:t>
      </w:r>
      <w:bookmarkEnd w:id="21"/>
      <w:bookmarkEnd w:id="22"/>
      <w:bookmarkEnd w:id="23"/>
    </w:p>
    <w:tbl>
      <w:tblPr>
        <w:tblStyle w:val="TableGrid"/>
        <w:tblW w:w="8341" w:type="dxa"/>
        <w:tblLook w:val="04A0" w:firstRow="1" w:lastRow="0" w:firstColumn="1" w:lastColumn="0" w:noHBand="0" w:noVBand="1"/>
      </w:tblPr>
      <w:tblGrid>
        <w:gridCol w:w="2550"/>
        <w:gridCol w:w="952"/>
        <w:gridCol w:w="1071"/>
        <w:gridCol w:w="1350"/>
        <w:gridCol w:w="1232"/>
        <w:gridCol w:w="1186"/>
      </w:tblGrid>
      <w:tr w:rsidR="00A10BA9" w:rsidRPr="00401C28" w:rsidTr="00EF70CB">
        <w:trPr>
          <w:trHeight w:val="288"/>
        </w:trPr>
        <w:tc>
          <w:tcPr>
            <w:tcW w:w="2550" w:type="dxa"/>
            <w:noWrap/>
            <w:hideMark/>
          </w:tcPr>
          <w:p w:rsidR="00A10BA9" w:rsidRPr="007A26D4" w:rsidRDefault="00A10BA9" w:rsidP="00EF70CB">
            <w:pPr>
              <w:jc w:val="center"/>
              <w:rPr>
                <w:b/>
                <w:lang w:val="nl-NL"/>
              </w:rPr>
            </w:pPr>
            <w:r w:rsidRPr="007A26D4">
              <w:rPr>
                <w:b/>
              </w:rPr>
              <w:t>Files</w:t>
            </w:r>
          </w:p>
        </w:tc>
        <w:tc>
          <w:tcPr>
            <w:tcW w:w="952" w:type="dxa"/>
            <w:noWrap/>
            <w:hideMark/>
          </w:tcPr>
          <w:p w:rsidR="00A10BA9" w:rsidRPr="007A26D4" w:rsidRDefault="00A10BA9" w:rsidP="00EF70CB">
            <w:pPr>
              <w:jc w:val="center"/>
              <w:rPr>
                <w:b/>
              </w:rPr>
            </w:pPr>
            <w:r w:rsidRPr="007A26D4">
              <w:rPr>
                <w:b/>
              </w:rPr>
              <w:t>Number</w:t>
            </w:r>
          </w:p>
        </w:tc>
        <w:tc>
          <w:tcPr>
            <w:tcW w:w="1071" w:type="dxa"/>
            <w:noWrap/>
            <w:hideMark/>
          </w:tcPr>
          <w:p w:rsidR="00A10BA9" w:rsidRPr="007A26D4" w:rsidRDefault="00A10BA9" w:rsidP="00EF70CB">
            <w:pPr>
              <w:jc w:val="center"/>
              <w:rPr>
                <w:b/>
              </w:rPr>
            </w:pPr>
            <w:r w:rsidRPr="007A26D4">
              <w:rPr>
                <w:b/>
              </w:rPr>
              <w:t>DocDates</w:t>
            </w:r>
          </w:p>
        </w:tc>
        <w:tc>
          <w:tcPr>
            <w:tcW w:w="1350" w:type="dxa"/>
            <w:noWrap/>
            <w:hideMark/>
          </w:tcPr>
          <w:p w:rsidR="00A10BA9" w:rsidRPr="007A26D4" w:rsidRDefault="00A10BA9" w:rsidP="00EF70CB">
            <w:pPr>
              <w:jc w:val="center"/>
              <w:rPr>
                <w:b/>
              </w:rPr>
            </w:pPr>
            <w:r w:rsidRPr="007A26D4">
              <w:rPr>
                <w:b/>
              </w:rPr>
              <w:t>NumberDefs</w:t>
            </w:r>
          </w:p>
        </w:tc>
        <w:tc>
          <w:tcPr>
            <w:tcW w:w="1232" w:type="dxa"/>
            <w:noWrap/>
            <w:hideMark/>
          </w:tcPr>
          <w:p w:rsidR="00A10BA9" w:rsidRPr="007A26D4" w:rsidRDefault="00A10BA9" w:rsidP="00EF70CB">
            <w:pPr>
              <w:jc w:val="center"/>
              <w:rPr>
                <w:b/>
              </w:rPr>
            </w:pPr>
            <w:r w:rsidRPr="007A26D4">
              <w:rPr>
                <w:b/>
              </w:rPr>
              <w:t>Diagnostics</w:t>
            </w:r>
          </w:p>
        </w:tc>
        <w:tc>
          <w:tcPr>
            <w:tcW w:w="1186" w:type="dxa"/>
            <w:noWrap/>
            <w:hideMark/>
          </w:tcPr>
          <w:p w:rsidR="00A10BA9" w:rsidRPr="007A26D4" w:rsidRDefault="00A10BA9" w:rsidP="00EF70CB">
            <w:pPr>
              <w:jc w:val="center"/>
              <w:rPr>
                <w:b/>
              </w:rPr>
            </w:pPr>
            <w:r w:rsidRPr="007A26D4">
              <w:rPr>
                <w:b/>
              </w:rPr>
              <w:t>Comments</w:t>
            </w: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PSTN)</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en_30000801v010302p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en_30000901v010403p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en_30000902v010401p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en_30001101v010202p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en_3000190100v020102p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en_3000190101v020201p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en_3000190102v020201p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en_3000190103v020401p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en_3000190104v020201p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en_3000190105v020102p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en_3000190106v020102p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en_3000190107v020102p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en_3000190108v020102p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en_3000190200v020102p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en_3000190201v020301p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en_3000190202v020401p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en_3000190203v020401p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en_3000190204v020501p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en_3000190205v030000p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en_3000190206v030000p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en_3000190207v030000p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en_3000190208v020102p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en_30005206v010303p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en_30006106v010303p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en_30006401v010304p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en_30006402v010304p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en_30006403v010304p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en_30006404v010304p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en_30006405v010304p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en_30006406v010403p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en_30008601v010401p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en_30008602v010301p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en_300086v020102p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en_300089v030101p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en_30011301v010701p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en_30011302v010501p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en_300113v020201p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en_30011902v020202p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en_30011903v020202p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en_30011905v010202p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en_30012201v010204p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en_30012202v010204p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en_30013004v010302p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en_30013202v020501p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en_3001320300v020101p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en_3001320301v020101p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en_30013801v010304p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en_30013802v010304p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en_30013803v010304p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en_30013804v010403p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en_30013806v010501p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en_30014104v010303p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en_300147v010401p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en_30016201v010401p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en_30016202v010201p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en_300172v010501p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en_30017501v020701p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en_30017502v020701p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en_30017503v020701p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en_30017504v020701p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en_30017505v020701p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en_30017506v020701p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en_30017507v020701p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en_30017508v020701p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en_30017601v020301p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en_30017602v020201p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en_30018201v010306p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en_30018202v010304p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en_30018504v010303p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en_30019501v030101p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en_30019502v030101p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en_30019503v010303p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en_30019505v010303p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en_30019602v010302p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en_300197v010601p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en_300198v010501p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en_30020701v030101p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en_30020702v030101p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en_30020703v030101p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en_30020706v030201p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en_30021006v010204p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en_30021901v010201p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en_30021902v010101p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en_30022001v030101p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en_30022002v030201p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en_3002200301v020101p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en_3002200302v010101p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en_30022401v010301p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en_300225v010501p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en_300236v010202p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en_300247v010201p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en_300248v010201p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en_300253v020201p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en_30026702v010302p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en_30026703v010206p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en_30026705v010206p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en_30026706v010206p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en_300279v010201p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en_30028604v010303p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en_30029601v010401p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en_30029602v010401p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en_30030101v010101p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en_30032403v030101p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en_30032406v030101p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en_30032801v010301p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en_30032802v010201p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en_30033001v010801p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en_30033002v010601p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en_30034101v010301p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en_30034701v020202p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en_30034702v020103p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en_30034703v030101p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en_30034706v030101p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en_30035601v040201p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en_30035602v040201p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en_30035603v040201p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en_30035604v040201p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en_30035605v040102p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en_30035606v040102p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en_30035607v040102p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en_30035608v040102p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en_30035609v040102p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en_30035610v040102p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en_30035611v040102p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en_30035612v040201p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en_30035614v040201p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en_30035615v040201p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en_30035616v040102p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en_30035617v040102p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en_30035618v040102p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en_30035619v040201p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en_30035620v040301p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en_30035621v040201p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en_30035622v010101p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en_30035631v030003p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en_30035632v030004p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en_30035633v040101p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en_30035634v030005p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en_30035635v030102p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en_30035636v030301p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en_300368v010202p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en_30036906v010501p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en_30037301v010401p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en_30037303v010201p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en_30037701v010201p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en_30037801v010201p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en_30037901v010201p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en_300385v010201p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en_30038602v010103p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en_300386v020101p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en_30039001v010201p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en_30039002v010101p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en_30039202v030801p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en_3003920305v010501p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en_30039205v020501p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en_30039207v030401p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en_30039209v010501p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en_3003921021v010201p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en_3003921022v010201p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en_3003921117v010102p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en_3003921121v010101p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en_3003921217v010102p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en_3003921220v010201p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en_3003921221v010501p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en_3003921222v010401p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en_3003921223v010201p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en_30039401v030301p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en_30039606v010601p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en_3003960802v010101p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en_3003960804v010101p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en_30039610v010102p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en_30040204v010203p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en_30040207v010405p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en_30040306v010202p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en_30040307v020102p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en_3004170102v010102p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en_3004170202v010102p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en_3004170301v010201p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en_3004170302v010102p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en_3004170502v010101p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en_3004170601v010102p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en_3004170602v010101p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en_3004170701v010101p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en_3004170901v010101p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en_3004171001v010101p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en_30042201v020102p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en_300430v010401p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en_30043301v010301p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en_30043402v010201p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en_30044001v010601p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en_30044002v010401p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en_300440v020201p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en_30044301v020001p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en_300444v020501p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en_3004620301v010101p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en_3004620401v010101p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en_3004620501v010102p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en_3004620601v010101p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en_3004620602v010101p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en_3004620701v010102p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en_300468v011501p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en_30047402v010201p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en_300477v010202p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en_300481v010202p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en_300485v010301p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en_300487v020102p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en_30049401v010401p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en_30049402v010401p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en_30049403v010401p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en_30049701v000302p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en_30049702v000301p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en_30049703v000302p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en_30049704v000300p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en_30049705v000300p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en_30049706v000302p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en_30049707v000300p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en_30049708v000302p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en_30049709v000302p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en_300523v041101p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en_30060701v080101p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en_30060703v050001p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en_30060704v050101p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en_30060904v100201p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en_300645v010201p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en_30064601v040202p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en_30065901v010301p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en_30065902v010301p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en_30065903v010301p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en_3006740201v020101p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en_3006740202v020101p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en_30067601v010501p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en_30067602v020101p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en_300703v010202p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en_30071801v020101p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en_30071802v020101p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en_30071803v010201p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en_30072001v010302p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en_30072002v010201p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en_300723v080101p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en_300724v080001p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en_300725v080001p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en_300726v080001p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en_300727v080001p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en_300730v080001p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en_300733v010101p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en_300734v010101p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en_300737v070201p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en_300743v010501p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en_300744v010601p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en_30074504v010302p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en_30074506v010302p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en_300748v010102p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en_300749v010102p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en_300751v010201p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en_300753v010301p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en_300757v010501p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en_30076501v010301p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en_30077101v020001p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en_30077106v010102p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en_300786v010301p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en_300789v010101p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en_300793v010101p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en_300797v010301p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en_300798v010101p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en_30080501v010201p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en_30080502v010201p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en_30081203v020301p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en_300812v020101p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en_30082001v010201p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en_30082002v010301p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en_30082003v010101p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en_300823v010202p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en_30089901v010102p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en_30089903v010101p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en_30089904v010101p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en_300903v080101p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en_300904v070002p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en_300908v080501p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en_300909v080501p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en_300910v080501p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en_300911v080401p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en_300912v080301p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en_300918v070102p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en_300919v070001p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en_300920v070101p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en_300923v070001p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en_300924v070001p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en_300925v070002p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en_300926v080001p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en_300927v050401p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en_300928v070001p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en_300931v070001p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en_300935v070001p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en_300937v080001p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en_300940v070701p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en_300943v070001p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en_300944v080001p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en_300945v070003p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en_300947v070001p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en_300951v070001p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en_300952v070002p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en_300953v070001p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en_300954v070001p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en_300955v070001p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en_300957v070001p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en_300958v070001p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en_300959v080102p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en_300960v080001p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en_300961v080101p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en_300962v080001p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en_300963v080001p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en_300964v080001p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en_300965v080001p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en_300966v080001p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en_300967v080001p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en_300970v080001p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en_300971v080001p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en_300972v080001p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en_300973v080001p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en_30100105v010103p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en_30100106v010104p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en_30100401v010103p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en_30100402v010102p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en_30100502v010105p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en_30100503v010102p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en_30100504v010102p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en_30100601v010202p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en_30100701v010103p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en_30100702v010203p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en_301008v010102p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en_301011v010101p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en_301021v010601p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en_30102501v010501p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en_30102502v010501p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en_30102503v010501p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en_30102903v010203p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en_30102906v010102p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en_30102907v010103p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en_30102909v010102p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en_30102910v010103p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en_301033v010401p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en_301039v010201p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en_301040v020101p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en_301047v010101p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en_301048v010101p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en_301049v010101p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en_301055v010401p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en_30106001v010202p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en_30106004v010104p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en_30106006v010104p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en_30106105v010103p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en_30106106v010104p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en_30106901v010301p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en_30106902v010103p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en_30106903v010202p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en_30107004v010102p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en_301086v070002p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en_301087v080201p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en_301113v060301p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en_301117v010101p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en_3011260301v010101p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en_30114001v010304p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en_3011400301v010103p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en_3011400302v010103p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en_3011400303v010103p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en_3011400401v010103p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en_3011400402v010103p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en_3011400403v010103p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en_30114005v010103p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en_301143v010104p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en_30114405v010105p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en_30114502v010104p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en_30114503v010106p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en_30114505v010106p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en_30114507v010106p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en_30115201v010202p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en_30115202v010202p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en_301155v010101p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en_3011630101v010101p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en_3011630201v010102p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en_30116601v010301p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en_30116602v010201p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en_30116901v010603p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en_30116902v010503p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en_30117401v010103p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en_30117402v010103p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en_30117801v010401p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en_30117802v010202p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en_301178v020201p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en_301192v010601p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en_30121502v010301p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en_30121503v010101p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en_30121504v010101p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en_301222v010101p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en_301234v020101p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en_301238v010301p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en_301239v010103p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en_301240v010103p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en_301243v040101p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en_301244v040001p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en_301245v040101p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en_301246v040001p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en_301247v040001p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en_301248v040101p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en_301249v040001p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en_301250v040001p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en_301251v040201p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en_30126103v010201p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en_301344v070401p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en_301347v070501p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en_301349v080401p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en_30135701v010401p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en_30135702v010401p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en_301366v010102p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en_30137101v000001p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en_30137102v000001p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en_30137103v000003p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en_301384v010101p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en_301387v010201p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en_301390v010301p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en_301391v010101p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en_301401v010206p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en_301406v020202p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en_30141901v040101p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en_30141902v050101p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en_30141903v050002p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en_30141907v050101p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en_301420v040001p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en_301426v020102p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en_301440v010202p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en_301444v020102p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en_30145101v010104p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en_30145102v010401p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en_30145201v010104p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en_30145202v010401p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en_30145301v010102p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en_30145401v010104p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en_30145402v010301p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en_30145501v010104p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en_30145502v010401p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en_301473v020102p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en_301479v010102p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en_30148301v010202p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en_30148501v010101p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en_30148903v010601p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en_30148905v020101p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en_30148909v010401p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en_30148912v020202p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en_30148915v020101p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en_30148917v030101p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en_30148923v010501p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en_30148924v010501p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en_30148925v020302p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en_30148926v020302p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en_30148935v020101p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en_30148950v020101p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en_30148951v010101p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en_30149001v010102p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en_30149002v010201p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en_30149101v010102p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en_30149102v010201p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en_30149201v010102p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en_30149202v010201p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en_301502v120501p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en_301503v080401p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en_301511v120501p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en_301515v030000p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en_301525v010101p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en_301526v010101p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en_30154502v010201p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en_301549v020102p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en_30155901v010102p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en_30155902v010102p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en_301559v020101p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en_301575v010101p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en_301598v020101p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en_30161401v010102p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en_30161402v010102p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en_30161403v010102p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en_301649v020301p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en_30166801v010103p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en_30166802v010103p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en_301669v010201p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en_301681v020102p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en_301682v010102p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en_301688v010201p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en_301691v010101p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en_301692v020002p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en_301702v070102p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en_301703v070002p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en_301704v070201p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en_301705v070101p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en_301706v070101p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en_301707v070401p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en_301708v070101p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en_301710v070002p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en_301711v070002p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en_301712v070401p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en_301713v070003p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en_301715v070002p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en_301716v070301p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en_301721v020101p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en_301744v010201p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en_301751v010201p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en_301753v010201p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en_301754v010101p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en_301765v010101p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en_301775v010201p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en_301776v010101p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en_30178301v010201p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en_30178302v010201p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en_301786v010201p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en_301790v010501p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en_301810v010201p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en_3018110101v010101p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en_3018110102v010101p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en_3018110103v010101p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en_301814v010202p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en_30181604v010102p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en_301820v010201p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en_30183901v010301p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en_30183902v010301p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en_301839v020101p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en_30184101v010401p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en_30184103v020101p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en_30184202v010701p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en_30184203v010401p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en_30184204v010301p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en_30184301v020201p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en_30184302v020201p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en_30184304v020201p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en_30184305v020201p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en_30184306v020201p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en_30185001v010101p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en_301893v020101p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en_30190801v110101p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en_30190802v110101p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en_30190803v110101p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en_30190804v060201p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en_30190805v050201p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en_30190806v050201p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en_30190807v050201p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en_30190810v040202p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en_30190811v110101p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en_30190812v070101p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en_30190813v110101p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en_30190814v110101p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en_30190815v110101p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en_30190816v040201p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en_30190817v040201p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en_30190818v110101p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en_30190819v060301p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en_30190820v060301p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en_30190821v060101p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en_30190822v060101p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en_301914v010101p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en_301918v010101p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en_301919v010101p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en_301925v010501p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en_301926v010301p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en_30192901v010201p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en_30192902v010201p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en_30193103v010102p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en_30193104v010102p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en_30193303v010101p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en_301958v010101p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en_301989v010101p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en_30201801v010201p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en_30201802v010201p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en_30203901v010101p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en_30203902v010102p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en_30205401v010201p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en_30205402v010201p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en_302054v020201p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en_30206601v010201p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en_302084v010101p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en_302085v010202p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en_30209101v010103p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en_30209102v010103p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en_30209201v010202p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en_30209202v010202p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en_30209303v010102p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en_30209401v010103p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en_30209402v010103p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en_302096v000203p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en_302097v010202p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en_302109v010101p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en_302120v010101p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en_30215201v010101p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en_302186v020101p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en_30219401v010102p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en_30219402v010102p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en_30219501v010101p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en_30219502v010101p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en_30220801v020101p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en_30220802v020101p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en_302208v030101p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en_302213v010102p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en_30221701v030101p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en_3022170201v020101p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en_3022170202v020201p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en_30221702v030101p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en_30221703v020201p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en_3022170401v010401p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en_3022170402v010501p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en_30224501v010101p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en_30224502v010101p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en_30226401v010101p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en_30226402v010101p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en_302264v020101p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en_30228801v010601p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en_30228802v010601p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en_302288v020101p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en_30230701v010401p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en_302307v010301p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en_30232601v010202p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en_30232602v010202p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en_30232603v010301p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en_302340v020101p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en_30237201v010201p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en_30237202v010201p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en_302372v020101p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en_302403v080001p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en_302404v080001p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en_302405v070101p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en_302406v080001p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en_302407v080001p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en_302408v080001p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en_302409v070003p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en_302426v010101p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en_30243501v010301p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en_30243502v010301p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en_302448v020101p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en_30245401v010201p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en_30245402v010201p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en_302454v020201p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en_302480v020101p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en_30249801v010101p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en_30249802v010101p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en_30250001v020101p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en_30250002v020101p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en_30251001v010101p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en_30251002v010101p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en_302510v020101p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en_30253601v010101p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en_30253602v010101p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en_30253701v010102p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en_30253702v010102p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en_30254401v010101p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en_30254402v010101p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en_3025500101v010101p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en_3025500102v010101p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en_3025500103v010101p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en_302561v020101p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en_302567v020101p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en_30257401v020101p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en_30257402v020101p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en_30257403v020101p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en_302583v010201p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en_302608v020101p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en_302609v020101p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en_30261701v010101p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en_30261702v010101p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en_302617v020301p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en_302623v010101p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en_302625v010101p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en_3026360401v010301p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en_3026360501v020101p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en_3026360601v010201p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en_30263702v010302p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en_30263703v010202p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en_30264601v070002p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en_30264602v070101p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en_30264603v070101p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en_30264604v070001p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en_302663v010201p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en_302665v010101p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en_302686v010101p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en_30272901v010102p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en_30272902v010102p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en_302729v020101p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en_302752v010101p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en_302755v010401p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en_302769v010301p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en_302774v010201p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en_30284202v010401p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en_30284203v010401p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en_30284204v010301p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en_30285801v010301p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en_30285802v010301p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en_302858v020101p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en_30288503v010201p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en_302895v010101p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en_302931v010101p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en_30296101v010201p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en_30296102v010201p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en_302961v020102p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en_302969v010301p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en_302977v020101p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en_30299801v010101p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en_30299802v010101p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en_302999v010201p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en_30303501v010201p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en_30303502v010201p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en_303039v020102p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en_303084v020101p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en_303095v010301p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en_30309801v010201p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en_30309802v010201p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en_303098v020101p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en_303132v010101p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en_303135v020101p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en_30314603v010301p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en_30314604v010102p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en_303204v020102p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en_30321302v010401p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en_3032130601v020101p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en_303214v010201p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en_303215v010301p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en_303276v010101p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en_303316v010201p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en_303339v010101p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en_303340v010102p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en_303348v010102p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en_303354v010101p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en_303360v010101p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en_30337201v010101p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en_30337202v010101p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en_303387v010101p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en_303396v010101p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en_303413v010101p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en_303417v010101p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en_303423v010201p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en_303447v010101p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en_303454v010101p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en_303520v010101p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en_303560v010101p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en_303609v120501p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en_303883v010101p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en_303978v020101p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en_303979v020101p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en_303980v010101p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en_3051740501v010301p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en_3052000202v010201p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en_3052000404v010101p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en_30555001v010201p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en_30555002v010201p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en_31910201v010101p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en_31912201v010101p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en_31912202v010101p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en_31913201v010101p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en_31913202v010101p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en_31914201v010101p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en_31914202v010101p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en_31916201v010101p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en_31916202v010101p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en_319401v020201p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en_31941101v010202p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en_31941102v020202p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en_31941205v020201p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en_3195220403v010101p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en_383001v010101p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bl>
    <w:p w:rsidR="00FC25F5" w:rsidRDefault="00FC25F5" w:rsidP="008F64D7">
      <w:pPr>
        <w:pStyle w:val="ListBullet5"/>
      </w:pPr>
    </w:p>
    <w:p w:rsidR="000A0483" w:rsidRPr="00B14690" w:rsidRDefault="000A0483" w:rsidP="000A0483">
      <w:pPr>
        <w:pStyle w:val="Heading2"/>
      </w:pPr>
      <w:bookmarkStart w:id="24" w:name="_Toc4484555"/>
      <w:bookmarkStart w:id="25" w:name="_Toc372294988"/>
      <w:bookmarkStart w:id="26" w:name="_Toc372297496"/>
      <w:bookmarkStart w:id="27" w:name="_Toc372297626"/>
      <w:r>
        <w:t>B.5.3</w:t>
      </w:r>
      <w:r>
        <w:tab/>
        <w:t>Skipped files (EN</w:t>
      </w:r>
      <w:r w:rsidRPr="00B14690">
        <w:t>s)</w:t>
      </w:r>
      <w:bookmarkEnd w:id="24"/>
    </w:p>
    <w:p w:rsidR="000A0483" w:rsidRPr="00B14690" w:rsidRDefault="000A0483" w:rsidP="000A0483">
      <w:r>
        <w:t>From the 1</w:t>
      </w:r>
      <w:r w:rsidR="00A10BA9">
        <w:t>512</w:t>
      </w:r>
      <w:r w:rsidRPr="00B14690">
        <w:t xml:space="preserve"> files </w:t>
      </w:r>
      <w:r w:rsidR="000E7531">
        <w:t xml:space="preserve">processed, </w:t>
      </w:r>
      <w:r w:rsidR="00A10BA9">
        <w:t>43</w:t>
      </w:r>
      <w:r>
        <w:t xml:space="preserve"> </w:t>
      </w:r>
      <w:r w:rsidRPr="00B14690">
        <w:t>were skipped by the search program</w:t>
      </w:r>
      <w:r>
        <w:t xml:space="preserve"> for a variety of reasons</w:t>
      </w:r>
      <w:r w:rsidRPr="00B14690">
        <w:t>.</w:t>
      </w:r>
    </w:p>
    <w:p w:rsidR="000A0483" w:rsidRDefault="000A0483" w:rsidP="000A0483">
      <w:pPr>
        <w:pStyle w:val="Heading2"/>
      </w:pPr>
      <w:bookmarkStart w:id="28" w:name="_Toc4484556"/>
      <w:r w:rsidRPr="00B14690">
        <w:t>B.</w:t>
      </w:r>
      <w:r>
        <w:t>5</w:t>
      </w:r>
      <w:r w:rsidRPr="00B14690">
        <w:t>.4</w:t>
      </w:r>
      <w:r>
        <w:tab/>
        <w:t>Documents (EN</w:t>
      </w:r>
      <w:r w:rsidRPr="00B14690">
        <w:t>s) without definitions</w:t>
      </w:r>
      <w:bookmarkEnd w:id="28"/>
    </w:p>
    <w:p w:rsidR="000A0483" w:rsidRPr="00C91FB7" w:rsidRDefault="000A0483" w:rsidP="000A0483">
      <w:r>
        <w:t>Documents without definitions according to the scripts are listed in the table in B.5.2 and have zeros in both the columns “Number of Definitions”and “Diagnostics”.</w:t>
      </w:r>
    </w:p>
    <w:p w:rsidR="008F64D7" w:rsidRDefault="008F64D7" w:rsidP="008F64D7">
      <w:pPr>
        <w:pStyle w:val="Heading2"/>
      </w:pPr>
      <w:bookmarkStart w:id="29" w:name="_Toc4484557"/>
      <w:r w:rsidRPr="00B14690">
        <w:t>B.</w:t>
      </w:r>
      <w:r w:rsidR="007A7BE8">
        <w:t>5</w:t>
      </w:r>
      <w:r w:rsidRPr="00B14690">
        <w:t>.5</w:t>
      </w:r>
      <w:r>
        <w:tab/>
      </w:r>
      <w:r w:rsidRPr="00B14690">
        <w:t>List of definitions found</w:t>
      </w:r>
      <w:bookmarkEnd w:id="25"/>
      <w:bookmarkEnd w:id="26"/>
      <w:bookmarkEnd w:id="27"/>
      <w:bookmarkEnd w:id="29"/>
    </w:p>
    <w:p w:rsidR="008F64D7" w:rsidRDefault="008F64D7" w:rsidP="008F64D7">
      <w:pPr>
        <w:rPr>
          <w:lang w:eastAsia="x-none"/>
        </w:rPr>
      </w:pPr>
    </w:p>
    <w:p w:rsidR="00761C1B" w:rsidRDefault="00761C1B" w:rsidP="00761C1B"/>
    <w:p w:rsidR="00761C1B" w:rsidRDefault="00761C1B" w:rsidP="00761C1B">
      <w:r>
        <w:t xml:space="preserve"> SKIPPED DOCUMENT: en_30284202v010401p.txt The "altitude attenuation factor" reduces the maximum output power of the aircraft station, as defined in clause 4.2.5, to protect other co-channel, such as intelligent transport systems, or adjacent band services such as radar. the aircraft station altitude shall be determined as detailed in annex d. </w:t>
      </w:r>
    </w:p>
    <w:p w:rsidR="00761C1B" w:rsidRDefault="00761C1B" w:rsidP="00761C1B">
      <w:r>
        <w:t>SOURCE: Used in EN 303 339 V1.1.1, clause 4.2.6.1</w:t>
      </w:r>
    </w:p>
    <w:p w:rsidR="00761C1B" w:rsidRDefault="00761C1B" w:rsidP="00761C1B"/>
    <w:p w:rsidR="00761C1B" w:rsidRDefault="00761C1B" w:rsidP="00761C1B">
      <w:r>
        <w:t xml:space="preserve">                                                                                                                                                                                                                                                                                                                                                                                                                                                                                                                                                                                                                                                                                                                                                                                                                                                                                                                                                                                                                                                                                                                                                                                                                                                                                                                                                                                                                                                                                                                                                                                                                                                                                                                                                                                                                                                                                                                                                                                                                                                                                                                                                                                                                                                                                                                                                                                                                                                                                                                                                                                                                                                                                                                                                                                                                                                                                                                                                                                                                                                                                                                                                                                                                                                                                                                                                                                                                                                                                                                                                                                                                                                                                                                                                                                                                                                                                                                                                                                                                                                                                                                                                                                                                                                                                                                                                                                                                                                                                                                                                                                                                                                                                                                                                                                                                                                                                                                                                                                                                                                                                                                                                                                                                                                                                                                                                                                                                                                                                                                                                                                                                                                                                                                                                                                                                                                                                                                                                                                                                                                                                                                                                                                                                                                                                                                                                                                                                                                                                                                                                                                                                                                                                                                                                                                                                                                                                                                                                                                                                                                                                                                              The "base station maximum output power" (pmax) requirement is defined relative to the "rated output power". maximum output power (pmax) and rated output power (prat) are defined in clause 3.1. </w:t>
      </w:r>
    </w:p>
    <w:p w:rsidR="00761C1B" w:rsidRDefault="00761C1B" w:rsidP="00761C1B">
      <w:r>
        <w:t>SOURCE: Used in EN 301 908-07 V5.2.1, clause 4.2.5.1</w:t>
      </w:r>
    </w:p>
    <w:p w:rsidR="00761C1B" w:rsidRDefault="00761C1B" w:rsidP="00761C1B"/>
    <w:p w:rsidR="00761C1B" w:rsidRDefault="00761C1B" w:rsidP="00761C1B">
      <w:r>
        <w:t xml:space="preserve">                                                                                                                                                                                                                                                                                                                                                                                                                                                                                                                                                                                                                                                                                                                                                                                                                                                                                                                                                                                                                                                                                                                                                                                                                                                                                                                                                                                                                                                                                                                                                                                                                                                                                                                                                                                                                                                                                                                                                                                                                                                                                                                                                                                                                                                                                                                                                                                                                                                                                                                                                                                                                                                                                                                                                                                                                                                                                                                                                                                                                                                                                                                                                                                                                                                                                                                                                                                                                                                                                                                                                                                                                                                                                                                                                                                                                                                                                                                                                                                                                                                                                                                                                                                                                                                                                                                                                                                                                                                                                                                                                                                                                                                                                                                                                                                                                                                                                                                                                                                                                                                                                                                                                                                                                                                                                                                                                                                                                                                                                                                                                                                                                                                                                                                                                                                                                                                                                                                                                                                                                                                                                                                                                                                                                                                                                                                                                                                                                                                                                                                                                                                                                                                                                                                                                                                                                                                                                                                                                                                                                                                                                                                              The "nominal sensitivity" is defined as the power level specified in the gap at which the bit error ratio shall be 0,001 or less. maximum transmitter deviation is defined as a signal whose peak deviation is 403 khz (+0 % -10 %). minimum transmitter deviation is defined as a signal whose peak deviation is 259 khz (+10 % -0 %). these deviations are measured while transmitting the d-m2 modulation signal (see en 300 176-1 [11], clause 5.8.4.4, item a)). the radio receiver sensitivity tolerance of transmitter deviation variations is defined as the reduction in sensitivity (expressed as a power level) when the transmitter deviation is adjusted to each extreme value. the tolerance shall be 2 dbm or less. </w:t>
      </w:r>
    </w:p>
    <w:p w:rsidR="00761C1B" w:rsidRDefault="00761C1B" w:rsidP="00761C1B">
      <w:r>
        <w:t>SOURCE: Used in EN 300 494-02 V1.4.1, clause 5.2.4.1.1</w:t>
      </w:r>
    </w:p>
    <w:p w:rsidR="00761C1B" w:rsidRDefault="00761C1B" w:rsidP="00761C1B"/>
    <w:p w:rsidR="00761C1B" w:rsidRDefault="00761C1B" w:rsidP="00761C1B">
      <w:r>
        <w:t xml:space="preserve">                                                                                                                                                                                                                                                                                                                                                                                                                                                                                                                                                                                                                                                                                                                                                                                                                                                                                                                                                                                                                                                                                                                                                                                                                                                                                                                                                                                                                                                                                                                                                                                                                                                                                                                                                                                                                                                                                                                                                                                                                                                                                                                                                                                                                                                                                                                                                                                                                                                                                                                                                                                                                                                                                                                                                                                                                                                                                                                                                                                                                                                                                                                                                                                                                                                                                                                                                                                                                                                                                                                                                                                                                                                                                                                                                                                                                                                                                                                                                                                                                                                                                                                                                                                                                                                                                                                                                                                                                                                                                                                                                                                                                                                                                                                                                                                                                                                                                                                                                                                                                                                                                                                                                                                                                                                                                                                                                                                                                                                                                                                                                                                                                                                                                                                                                                                                                                                                                                                                                                                                                                                                                                                                                                                                                                                                                                                                                                                                                                                                                                                                                                                                                                                                                                                                                                                                                                                                                                                                                                                                                                                                                                                              The "nominal sensitivity" is defined as the power level specified in the gap at which the bit error ratio shall be 0,001 or less. maximum transmitter deviation is defined as a signal whose peak deviation is 403 khz (+0 % -10 %). minimum transmitter deviation is defined as a signal whose peak deviation is 259 khz (+10 % -0 %). these deviations are measured while transmitting the d-m2 modulation signal (see en 300 176-1 [16], clause 5.8.4.4, item a)). the radio receiver sensitivity tolerance of transmitter deviation variations is defined as the reduction in sensitivity (expressed as a power level) when the transmitter deviation is adjusted to each extreme value. the tolerance shall be 2 dbm or less. </w:t>
      </w:r>
    </w:p>
    <w:p w:rsidR="00761C1B" w:rsidRDefault="00761C1B" w:rsidP="00761C1B">
      <w:r>
        <w:t>SOURCE: Used in EN 300 494-03 V1.4.1, clause 5.2.4.1.1</w:t>
      </w:r>
    </w:p>
    <w:p w:rsidR="00761C1B" w:rsidRDefault="00761C1B" w:rsidP="00761C1B"/>
    <w:p w:rsidR="00761C1B" w:rsidRDefault="00761C1B" w:rsidP="00761C1B">
      <w:r>
        <w:t xml:space="preserve">                                                                                                                                                                                                                                                                                                                                                                                                                                                                                                                                                                                                                                                                                                                                                                                                                                                                                                                                                                                                                                                                                                                                                                                                                                                                                                                                                                                                                                                                                                                                                                                                                                                                                                                                                                                                                                                                                                                                                                                                                                                                                                                                                                                                                                                                                                                                                                                                                                                                                                                                                                                                                                                                                                                                                                                                                                                                                                                                                                                                                                                                                                                                                                                                                                                                                                                                                                                                                                                                                                                                                                                                                                                                                                                                                                                                                                                                                                                                                                                                                                                                                                                                                                                                                                                                                                                                                                                                                                                                                                                                                                                                                                                                                                                                                                                                                                                                                                                                                                                                                                                                                                                                                                                                                                                                                                                                                                                                                                                                                                                                                                                                                                                                                                                                                                                                                                                                                                                                                                                                                                                                                                                                                                                                                                                                                                                                                                                                                                                                                                                                                                                                                                                                                                                                                                                                                                                                                                                                                                                                                                                                                                                              The "test timing pattern" used in part 1 simulates an rfp whose timing is both jittering and being adjusted to follow an external synchronization source. jitter is simulated as follows: on even numbered frames the lt's timing will be advanced by 1 ?s ± 0,1 ?s and on odd numbered frames the lt's timing will be in the nominal position. timing adjustment is simulated as follows: every 35th frame will be either 2 bits longer (positive adjustment) or 2 bits shorter (negative adjustment) than the nominal length. </w:t>
      </w:r>
    </w:p>
    <w:p w:rsidR="00761C1B" w:rsidRDefault="00761C1B" w:rsidP="00761C1B">
      <w:r>
        <w:t>SOURCE: Used in EN 300 494-02 V1.4.1, clause 5.2.4.2.1</w:t>
      </w:r>
    </w:p>
    <w:p w:rsidR="00761C1B" w:rsidRDefault="00761C1B" w:rsidP="00761C1B"/>
    <w:p w:rsidR="00761C1B" w:rsidRDefault="00761C1B" w:rsidP="00761C1B">
      <w:r>
        <w:t xml:space="preserve">                                                                                                                                                                                                                                                                                                                                                                                                                                                                                                                                                                                                                                                                                                                                                                                                                                                                                                                                                                                                                                                                                                                                                                                                                                                                                                                                                                                                                                                                                                                                                                                                                                                                                                                                                                                                                                                                                                                                                                                                                                                                                                                                                                                                                                                                                                                                                                                                                                                                                                                                                                                                                                                                                                                                                                                                                                                                                                                                                                                                                                                                                                                                                                                                                                                                                                                                                                                                                                                                                                                                                                                                                                                                                                                                                                                                                                                                                                                                                                                                                                                                                                                                                                                                                                                                                                                                                                                                                                                                                                                                                                                                                                                                                                                                                                                                                                                                                                                                                                                                                                                                                                                                                                                                                                                                                                                                                                                                                                                                                                                                                                                                                                                                                                                                                                                                                                                                                                                                                                                                                                                                                                                                                                                                                                                                                                                                                                                                                                                                                                                                                                                                                                                                                                                                                                                                                                                                                                                                                                                                                                                                                                                              (u0) no broadcast call exists for the bcc entity. when entering the state, parameters shall be set to the following values, and configuration shall be adapted to the new values of configuration parameters: orig = f, comm = f, d-att = f, u-att = f. </w:t>
      </w:r>
    </w:p>
    <w:p w:rsidR="00761C1B" w:rsidRDefault="00761C1B" w:rsidP="00761C1B">
      <w:r>
        <w:t>SOURCE: Used in EN 300 949 V8.0.1, clause 6.1.2.1.2</w:t>
      </w:r>
    </w:p>
    <w:p w:rsidR="00761C1B" w:rsidRDefault="00761C1B" w:rsidP="00761C1B"/>
    <w:p w:rsidR="00761C1B" w:rsidRDefault="00761C1B" w:rsidP="00761C1B">
      <w:r>
        <w:t xml:space="preserve">                                                                                                                                                                                                                                                                                                                                                                                                                                                                                                                                                                                                                                                                                                                                                                                                                                                                                                                                                                                                                                                                                                                                                                                                                                                                                                                                                                                                                                                                                                                                                                                                                                                                                                                                                                                                                                                                                                                                                                                                                                                                                                                                                                                                                                                                                                                                                                                                                                                                                                                                                                                                                                                                                                                                                                                                                                                                                                                                                                                                                                                                                                                                                                                                                                                                                                                                                                                                                                                                                                                                                                                                                                                                                                                                                                                                                                                                                                                                                                                                                                                                                                                                                                                                                                                                                                                                                                                                                                                                                                                                                                                                                                                                                                                                                                                                                                                                                                                                                                                                                                                                                                                                                                                                                                                                                                                                                                                                                                                                                                                                                                                                                                                                                                                                                                                                                                                                                                                                                                                                                                                                                                                                                                                                                                                                                                                                                                                                                                                                                                                                                                                                                                                                                                                                                                                                                                                                                                                                                                                                                                                                                                                                  (u0) no group call exists for the gcc entity. when entering the state, parameters shall be set to the following values, and configuration shall be adapted to the new values of configuration parameters: orig = f, comm = f, d-att = f, u-att = f. </w:t>
      </w:r>
    </w:p>
    <w:p w:rsidR="00761C1B" w:rsidRDefault="00761C1B" w:rsidP="00761C1B">
      <w:r>
        <w:t>SOURCE: Used in EN 300 948 V8.0.1, clause 6.1.2.1.2</w:t>
      </w:r>
    </w:p>
    <w:p w:rsidR="00761C1B" w:rsidRDefault="00761C1B" w:rsidP="00761C1B"/>
    <w:p w:rsidR="00761C1B" w:rsidRDefault="00761C1B" w:rsidP="00761C1B">
      <w:r>
        <w:t xml:space="preserve">                                                                                                                                                                                                                                                                                                                                                                                                                                                                                                                                                                                                                                                                                                                                                                                                                                                                                                                                                                                                                                                                                                                                                                                                                                                                                                                                                                                                                                                                                                                                                                                                                                                                                                                                                                                                                                                                                                                                                                                                                                                                                                                                                                                                                                                                                                                                                                                                                                                                                                                                                                                                                                                                                                                                                                                                                                                                                                                                                                                                                                                                                                                                                                                                                                                                                                                                                                                                                                                                                                                                                                                                                                                                                                                                                                                                                                                                                                                                                                                                                                                                                                                                                                                                                                                                                                                                                                                                                                                                                                                                                                                                                                                                                                                                                                                                                                                                                                                                                                                                                                                                                                                                                                                                                                                                                                                                                                                                                                                                                                                                                                                                                                                                                                                                                                                                                                                                                                                                                                                                                                                                                                                                                                                                                                                                                                                                                                                                                                                                                                                                                                                                                                                                                                                                                                                                                                                                                                                                                                                                                                                                                                                                  [warning: there may be more definitions on this page] (1 920 pixels x 1 080 lines at 25 frames/s (.../...) </w:t>
      </w:r>
    </w:p>
    <w:p w:rsidR="00761C1B" w:rsidRDefault="00761C1B" w:rsidP="00761C1B">
      <w:r>
        <w:t>SOURCE: Used in EN 305 174-0501 V1.3.1, clause 1</w:t>
      </w:r>
    </w:p>
    <w:p w:rsidR="00761C1B" w:rsidRDefault="00761C1B" w:rsidP="00761C1B"/>
    <w:p w:rsidR="00761C1B" w:rsidRDefault="00761C1B" w:rsidP="00761C1B">
      <w:r>
        <w:t xml:space="preserve">                                                                                                                                                                                                                                                                                                                                                                                                                                                                                                                                                                                                                                                                                                                                                                                                                                                                                                                                                                                                                                                                                                                                                                                                                                                                                                                                                                                                                                                                                                                                                                                                                                                                                                                                                                                                                                                                                                                                                                                                                                                                                                                                                                                                                                                                                                                                                                                                                                                                                                                                                                                                                                                                                                                                                                                                                                                                                                                                                                                                                                                                                                                                                                                                                                                                                                                                                                                                                                                                                                                                                                                                                                                                                                                                                                                                                                                                                                                                                                                                                                                                                                                                                                                                                                                                                                                                                                                                                                                                                                                                                                                                                                                                                                                                                                                                                                                                                                                                                                                                                                                                                                                                                                                                                                                                                                                                                                                                                                                                                                                                                                                                                                                                                                                                                                                                                                                                                                                                                                                                                                                                                                                                                                                                                                                                                                                                                                                                                                                                                                                                                                                                                                                                                                                                                                                                                                                                                                                                                                                                                                                                                                                                  [warning: there may be more definitions on this page] (1 920 pixels x 1 080 lines at 50 frames/s (.../...) </w:t>
      </w:r>
    </w:p>
    <w:p w:rsidR="00761C1B" w:rsidRDefault="00761C1B" w:rsidP="00761C1B">
      <w:r>
        <w:t>SOURCE: Used in EN 305 174-0501 V1.3.1, clause 1</w:t>
      </w:r>
    </w:p>
    <w:p w:rsidR="00761C1B" w:rsidRDefault="00761C1B" w:rsidP="00761C1B"/>
    <w:p w:rsidR="00761C1B" w:rsidRDefault="00761C1B" w:rsidP="00761C1B">
      <w:r>
        <w:t xml:space="preserve">                                                                                                                                                                                                                                                                                                                                                                                                                                                                                                                                                                                                                                                                                                                                                                                                                                                                                                                                                                                                                                                                                                                                                                                                                                                                                                                                                                                                                                                                                                                                                                                                                                                                                                                                                                                                                                                                                                                                                                                                                                                                                                                                                                                                                                                                                                                                                                                                                                                                                                                                                                                                                                                                                                                                                                                                                                                                                                                                                                                                                                                                                                                                                                                                                                                                                                                                                                                                                                                                                                                                                                                                                                                                                                                                                                                                                                                                                                                                                                                                                                                                                                                                                                                                                                                                                                                                                                                                                                                                                                                                                                                                                                                                                                                                                                                                                                                                                                                                                                                                                                                                                                                                                                                                                                                                                                                                                                                                                                                                                                                                                                                                                                                                                                                                                                                                                                                                                                                                                                                                                                                                                                                                                                                                                                                                                                                                                                                                                                                                                                                                                                                                                                                                                                                                                                                                                                                                                                                                                                                                                                                                                                                                  [warning: there may be more definitions on this page] (80h) (msbit) cendsrctollingzone/ protectedcommunicationzonesrsu 0: certificate not allowed to sign 1: certificate allowed to sign 1 1 (40h) publictransport / publictransportcontainer 0: certificate not allowed to sign 1: certificate allowed to sign 1 2 (20h) specialtransport / specialtransportcontainer 0: certificate not allowed to sign 1: certificate allowed to sign 1 3 (10h) dangerousgoods / dangerousgoodscontainer 0: certificate not allowed to sign 1: certificate allowed to sign 1 4 (08h) roadwork / roadworkscontainerbasic 0: certificate not allowed to sign 1: certificate allowed to sign 1 5 (04h) rescue / rescuecontainer 0: certificate not allowed to sign 1: certificate allowed to sign 1 6 (02h) emergency / emergencycontainer 0: certificate not allowed to sign 1: certificate allowed to sign 1 7 (01h) (lsbit) safetycar / safetycarcontainer 0: certificate not allowed to sign 1: certificate allowed to sign 2 0 (80h) (msbit) closedlanes / roadworkscontainerbasic 0: certificate not allowed to sign 1: certificate allowed to sign 2 1 (40h) requestforrightofway / emergencycontainer: emergencypriority 0: certificate not allowed to sign 1: certificate allowed to sign 2 2 (20h) requestforfreecrossingatatrafficlight / emergencycontainer: emergencypriority 0: certificate not allowed to sign 1: certificate allowed to sign 2 3 (10h) nopassing / safetycarcontainer: trafficrule 0: certificate not allowed (.../...) </w:t>
      </w:r>
    </w:p>
    <w:p w:rsidR="00761C1B" w:rsidRDefault="00761C1B" w:rsidP="00761C1B">
      <w:r>
        <w:t>SOURCE: Used in EN 302 637-02 V1.3.2, clause 1</w:t>
      </w:r>
    </w:p>
    <w:p w:rsidR="00761C1B" w:rsidRDefault="00761C1B" w:rsidP="00761C1B"/>
    <w:p w:rsidR="00761C1B" w:rsidRDefault="00761C1B" w:rsidP="00761C1B">
      <w:r>
        <w:t xml:space="preserve">                                                                                                                                                                                                                                                                                                                                                                                                                                                                                                                                                                                                                                                                                                                                                                                                                                                                                                                                                                                                                                                                                                                                                                                                                                                                                                                                                                                                                                                                                                                                                                                                                                                                                                                                                                                                                                                                                                                                                                                                                                                                                                                                                                                                                                                                                                                                                                                                                                                                                                                                                                                                                                                                                                                                                                                                                                                                                                                                                                                                                                                                                                                                                                                                                                                                                                                                                                                                                                                                                                                                                                                                                                                                                                                                                                                                                                                                                                                                                                                                                                                                                                                                                                                                                                                                                                                                                                                                                                                                                                                                                                                                                                                                                                                                                                                                                                                                                                                                                                                                                                                                                                                                                                                                                                                                                                                                                                                                                                                                                                                                                                                                                                                                                                                                                                                                                                                                                                                                                                                                                                                                                                                                                                                                                                                                                                                                                                                                                                                                                                                                                                                                                                                                                                                                                                                                                                                                                                                                                                                                                                                                                                                                  [warning: there may be more definitions on this page] (80h) (msbit) trafficcondition(1) 0: certificate not allowed to sign 1: certificate allowed to sign 1 1 (40h) accident(2) 0: certificate not allowed to sign 1: certificate allowed to sign 1 2 (20h) roadworks(3) 0: certificate not allowed to sign 1: certificate allowed to sign 1 3 (10h) adverseweathercondition-adhesion(6) 0: certificate not allowed to sign 1: certificate allowed to sign 1 4 (08h) hazardouslocation-surfacecondition(9) 0: certificate not allowed to sign 1: certificate allowed to sign 1 5 (04h) hazardouslocation-obstacleontheroad(10) 0: certificate not allowed to sign 1: certificate allowed to sign 1 6 (02h) hazardouslocation-animalontheroad(11) 0: certificate not allowed to sign 1: certificate allowed to sign 1 7 (01h) (lsbit) humanpresenceontheroad(12) 0: certificate not allowed to sign 1: certificate allowed to sign 2 0 (80h) (msbit) wrongwaydriving(14) 0: certificate not allowed to sign 1: certificate allowed to sign 2 1 (40h) rescueandrecoveryworkinprogress(15) 0: certificate not allowed to sign 1: certificate allowed to sign 2 2 (20h) adverseweathercondition-extremeweathercondition(17) 0: certificate not allowed to sign 1: certificate allowed to sign 2 3 (10h) adverseweathercondition-visibility(18) 0: certificate not allowed to sign 1: certificate allowed to sign 2 4 (08h) adverseweathercondition-precipitation(19) 0: certificate not allowed to sign 1: certificate allowed to sign 2 5 (04h) slowvehicle(26) (.../...) </w:t>
      </w:r>
    </w:p>
    <w:p w:rsidR="00761C1B" w:rsidRDefault="00761C1B" w:rsidP="00761C1B">
      <w:r>
        <w:t>SOURCE: Used in EN 302 637-03 V1.2.2, clause 1</w:t>
      </w:r>
    </w:p>
    <w:p w:rsidR="00761C1B" w:rsidRDefault="00761C1B" w:rsidP="00761C1B"/>
    <w:p w:rsidR="00761C1B" w:rsidRDefault="00761C1B" w:rsidP="00761C1B">
      <w:r>
        <w:t xml:space="preserve">                                                                                                                                                                                                                                                                                                                                                                                                                                                                                                                                                                                                                                                                                                                                                                                                                                                                                                                                                                                                                                                                                                                                                                                                                                                                                                                                                                                                                                                                                                                                                                                                                                                                                                                                                                                                                                                                                                                                                                                                                                                                                                                                                                                                                                                                                                                                                                                                                                                                                                                                                                                                                                                                                                                                                                                                                                                                                                                                                                                                                                                                                                                                                                                                                                                                                                                                                                                                                                                                                                                                                                                                                                                                                                                                                                                                                                                                                                                                                                                                                                                                                                                                                                                                                                                                                                                                                                                                                                                                                                                                                                                                                                                                                                                                                                                                                                                                                                                                                                                                                                                                                                                                                                                                                                                                                                                                                                                                                                                                                                                                                                                                                                                                                                                                                                                                                                                                                                                                                                                                                                                                                                                                                                                                                                                                                                                                                                                                                                                                                                                                                                                                                                                                                                                                                                                                                                                                                                                                                                                                                                                                                                                                  [warning: there may be more definitions on this page] (applicable to all connection types) for the purpose of describing the different types of connections, the following notations are used: u: current value of the number of (simplex) bearers upstream; d: current value of the number of (simplex) bearers downstream; u0: minimum number of (simplex) bearers upstream (u0 â‰¥ 1); d0: minimum number of (simplex) bearers downstream (d0 â‰¥ 1); u0: maximum number of (simplex) bearers upstream (u0 â‰¥ u0); d0: maximum number of (simplex) bearers downstream (d0 â‰¥ d0); u1: maximum number of (simplex) bearers upstream when d = d0 (u0 â‰¥ u1 â‰¥ u0); d1: maximum number of (simplex) bearers downstream when u = u0 (d0 â‰¥ d1 â‰¥ (.../...) </w:t>
      </w:r>
    </w:p>
    <w:p w:rsidR="00761C1B" w:rsidRDefault="00761C1B" w:rsidP="00761C1B">
      <w:r>
        <w:t>SOURCE: Used in EN 300 175-05 V2.7.1, clause K.1.1.2</w:t>
      </w:r>
    </w:p>
    <w:p w:rsidR="00761C1B" w:rsidRDefault="00761C1B" w:rsidP="00761C1B"/>
    <w:p w:rsidR="00761C1B" w:rsidRDefault="00761C1B" w:rsidP="00761C1B">
      <w:r>
        <w:t xml:space="preserve">                                                                                                                                                                                                                                                                                                                                                                                                                                                                                                                                                                                                                                                                                                                                                                                                                                                                                                                                                                                                                                                                                                                                                                                                                                                                                                                                                                                                                                                                                                                                                                                                                                                                                                                                                                                                                                                                                                                                                                                                                                                                                                                                                                                                                                                                                                                                                                                                                                                                                                                                                                                                                                                                                                                                                                                                                                                                                                                                                                                                                                                                                                                                                                                                                                                                                                                                                                                                                                                                                                                                                                                                                                                                                                                                                                                                                                                                                                                                                                                                                                                                                                                                                                                                                                                                                                                                                                                                                                                                                                                                                                                                                                                                                                                                                                                                                                                                                                                                                                                                                                                                                                                                                                                                                                                                                                                                                                                                                                                                                                                                                                                                                                                                                                                                                                                                                                                                                                                                                                                                                                                                                                                                                                                                                                                                                                                                                                                                                                                                                                                                                                                                                                                                                                                                                                                                                                                                                                                                                                                                                                                                                                                                  [warning: there may be more definitions on this page] (single-tenant) 4.1 broadband deployment to customer premises 4.1.1 general figure 1 is a technology-agnostic diagram depicting a segment of a broadband network showing the interconnection of ict sites and customer premises installations for fixed (broadband) and cable access (.../...) </w:t>
      </w:r>
    </w:p>
    <w:p w:rsidR="00761C1B" w:rsidRDefault="00761C1B" w:rsidP="00761C1B">
      <w:r>
        <w:t>SOURCE: Used in EN 305 174-0501 V1.3.1, clause 4</w:t>
      </w:r>
    </w:p>
    <w:p w:rsidR="00761C1B" w:rsidRDefault="00761C1B" w:rsidP="00761C1B"/>
    <w:p w:rsidR="00761C1B" w:rsidRDefault="00761C1B" w:rsidP="00761C1B">
      <w:r>
        <w:t xml:space="preserve">                                                                                                                                                                                                                                                                                                                                                                                                                                                                                                                                                                                                                                                                                                                                                                                                                                                                                                                                                                                                                                                                                                                                                                                                                                                                                                                                                                                                                                                                                                                                                                                                                                                                                                                                                                                                                                                                                                                                                                                                                                                                                                                                                                                                                                                                                                                                                                                                                                                                                                                                                                                                                                                                                                                                                                                                                                                                                                                                                                                                                                                                                                                                                                                                                                                                                                                                                                                                                                                                                                                                                                                                                                                                                                                                                                                                                                                                                                                                                                                                                                                                                                                                                                                                                                                                                                                                                                                                                                                                                                                                                                                                                                                                                                                                                                                                                                                                                                                                                                                                                                                                                                                                                                                                                                                                                                                                                                                                                                                                                                                                                                                                                                                                                                                                                                                                                                                                                                                                                                                                                                                                                                                                                                                                                                                                                                                                                                                                                                                                                                                                                                                                                                                                                                                                                                                                                                                                                                                                                                                                                                                                                                                                  [warning: there may be more definitions on this page] +24 8,5 ghz to 10,6 ghz +30 24,05 ghz to 27 ghz +43 57 ghz to 64 ghz +43 75 ghz to 85 ghz +43 conformance the conformance test suite for maximum value of peak power shall be as defined in clause 6.5.6.2 for the radiated test-setup and in clause 6.5.6.3 for the conducted test (.../...) </w:t>
      </w:r>
    </w:p>
    <w:p w:rsidR="00761C1B" w:rsidRDefault="00761C1B" w:rsidP="00761C1B">
      <w:r>
        <w:t>SOURCE: Used in EN 302 372 V2.1.1, clause 7</w:t>
      </w:r>
    </w:p>
    <w:p w:rsidR="00761C1B" w:rsidRDefault="00761C1B" w:rsidP="00761C1B"/>
    <w:p w:rsidR="00761C1B" w:rsidRDefault="00761C1B" w:rsidP="00761C1B">
      <w:r>
        <w:t xml:space="preserve">                                                                                                                                                                                                                                                                                                                                                                                                                                                                                                                                                                                                                                                                                                                                                                                                                                                                                                                                                                                                                                                                                                                                                                                                                                                                                                                                                                                                                                                                                                                                                                                                                                                                                                                                                                                                                                                                                                                                                                                                                                                                                                                                                                                                                                                                                                                                                                                                                                                                                                                                                                                                                                                                                                                                                                                                                                                                                                                                                                                                                                                                                                                                                                                                                                                                                                                                                                                                                                                                                                                                                                                                                                                                                                                                                                                                                                                                                                                                                                                                                                                                                                                                                                                                                                                                                                                                                                                                                                                                                                                                                                                                                                                                                                                                                                                                                                                                                                                                                                                                                                                                                                                                                                                                                                                                                                                                                                                                                                                                                                                                                                                                                                                                                                                                                                                                                                                                                                                                                                                                                                                                                                                                                                                                                                                                                                                                                                                                                                                                                                                                                                                                                                                                                                                                                                                                                                                                                                                                                                                                                                                                                                                                  [warning: there may be more definitions on this page] - 150 ms the time between speech path blocking and beginning of tas sending (.../...) </w:t>
      </w:r>
    </w:p>
    <w:p w:rsidR="00761C1B" w:rsidRDefault="00761C1B" w:rsidP="00761C1B">
      <w:r>
        <w:t>SOURCE: Used in EN 300 659-02 V1.3.1, clause 0</w:t>
      </w:r>
    </w:p>
    <w:p w:rsidR="00761C1B" w:rsidRDefault="00761C1B" w:rsidP="00761C1B"/>
    <w:p w:rsidR="00761C1B" w:rsidRDefault="00761C1B" w:rsidP="00761C1B">
      <w:r>
        <w:t xml:space="preserve">                                                                                                                                                                                                                                                                                                                                                                                                                                                                                                                                                                                                                                                                                                                                                                                                                                                                                                                                                                                                                                                                                                                                                                                                                                                                                                                                                                                                                                                                                                                                                                                                                                                                                                                                                                                                                                                                                                                                                                                                                                                                                                                                                                                                                                                                                                                                                                                                                                                                                                                                                                                                                                                                                                                                                                                                                                                                                                                                                                                                                                                                                                                                                                                                                                                                                                                                                                                                                                                                                                                                                                                                                                                                                                                                                                                                                                                                                                                                                                                                                                                                                                                                                                                                                                                                                                                                                                                                                                                                                                                                                                                                                                                                                                                                                                                                                                                                                                                                                                                                                                                                                                                                                                                                                                                                                                                                                                                                                                                                                                                                                                                                                                                                                                                                                                                                                                                                                                                                                                                                                                                                                                                                                                                                                                                                                                                                                                                                                                                                                                                                                                                                                                                                                                                                                                                                                                                                                                                                                                                                                                                                                                                                  [warning: there may be more definitions on this page] / ph-ai mph-ai - ph-di mph-di - ph-di mph-di - ph-di mph-di - ph-di mph-di - ph-di mph-di - - no state change / impossible situation ph-x issue primitive x mph-y issue management primitive y fz go to state fz note 1: fc4 is present at accesses to the public isdn and leased lines, which process (.../...) </w:t>
      </w:r>
    </w:p>
    <w:p w:rsidR="00761C1B" w:rsidRDefault="00761C1B" w:rsidP="00761C1B">
      <w:r>
        <w:t>SOURCE: Used in EN 300 011-01 V1.2.2, clause 2</w:t>
      </w:r>
    </w:p>
    <w:p w:rsidR="00761C1B" w:rsidRDefault="00761C1B" w:rsidP="00761C1B"/>
    <w:p w:rsidR="00761C1B" w:rsidRDefault="00761C1B" w:rsidP="00761C1B">
      <w:r>
        <w:t xml:space="preserve">                                                                                                                                                                                                                                                                                                                                                                                                                                                                                                                                                                                                                                                                                                                                                                                                                                                                                                                                                                                                                                                                                                                                                                                                                                                                                                                                                                                                                                                                                                                                                                                                                                                                                                                                                                                                                                                                                                                                                                                                                                                                                                                                                                                                                                                                                                                                                                                                                                                                                                                                                                                                                                                                                                                                                                                                                                                                                                                                                                                                                                                                                                                                                                                                                                                                                                                                                                                                                                                                                                                                                                                                                                                                                                                                                                                                                                                                                                                                                                                                                                                                                                                                                                                                                                                                                                                                                                                                                                                                                                                                                                                                                                                                                                                                                                                                                                                                                                                                                                                                                                                                                                                                                                                                                                                                                                                                                                                                                                                                                                                                                                                                                                                                                                                                                                                                                                                                                                                                                                                                                                                                                                                                                                                                                                                                                                                                                                                                                                                                                                                                                                                                                                                                                                                                                                                                                                                                                                                                                                                                                                                                                                                                  [warning: there may be more definitions on this page] / ph-ai mph-ai- ph-di mph-di- ph-di mph-di- ph-di mph-di- ph-di mph-di- ph-di mph-di- single fault condition - no state (.../...) </w:t>
      </w:r>
    </w:p>
    <w:p w:rsidR="00761C1B" w:rsidRDefault="00761C1B" w:rsidP="00761C1B">
      <w:r>
        <w:t>SOURCE: Used in EN 300 011-01 V1.2.2, clause 2</w:t>
      </w:r>
    </w:p>
    <w:p w:rsidR="00761C1B" w:rsidRDefault="00761C1B" w:rsidP="00761C1B"/>
    <w:p w:rsidR="00761C1B" w:rsidRDefault="00761C1B" w:rsidP="00761C1B">
      <w:r>
        <w:t xml:space="preserve">                                                                                                                                                                                                                                                                                                                                                                                                                                                                                                                                                                                                                                                                                                                                                                                                                                                                                                                                                                                                                                                                                                                                                                                                                                                                                                                                                                                                                                                                                                                                                                                                                                                                                                                                                                                                                                                                                                                                                                                                                                                                                                                                                                                                                                                                                                                                                                                                                                                                                                                                                                                                                                                                                                                                                                                                                                                                                                                                                                                                                                                                                                                                                                                                                                                                                                                                                                                                                                                                                                                                                                                                                                                                                                                                                                                                                                                                                                                                                                                                                                                                                                                                                                                                                                                                                                                                                                                                                                                                                                                                                                                                                                                                                                                                                                                                                                                                                                                                                                                                                                                                                                                                                                                                                                                                                                                                                                                                                                                                                                                                                                                                                                                                                                                                                                                                                                                                                                                                                                                                                                                                                                                                                                                                                                                                                                                                                                                                                                                                                                                                                                                                                                                                                                                                                                                                                                                                                                                                                                                                                                                                                                                                  [warning: there may be more definitions on this page] 0 0 lom lcd los ais_indication when a defect is detected (lom, lcd or los), the corresponding bit is set to 1, else it is set to (.../...) </w:t>
      </w:r>
    </w:p>
    <w:p w:rsidR="00761C1B" w:rsidRDefault="00761C1B" w:rsidP="00761C1B">
      <w:r>
        <w:t>SOURCE: Used in EN 300 299 V1.3.1, clause 0</w:t>
      </w:r>
    </w:p>
    <w:p w:rsidR="00761C1B" w:rsidRDefault="00761C1B" w:rsidP="00761C1B"/>
    <w:p w:rsidR="00761C1B" w:rsidRDefault="00761C1B" w:rsidP="00761C1B">
      <w:r>
        <w:t xml:space="preserve">                                                                                                                                                                                                                                                                                                                                                                                                                                                                                                                                                                                                                                                                                                                                                                                                                                                                                                                                                                                                                                                                                                                                                                                                                                                                                                                                                                                                                                                                                                                                                                                                                                                                                                                                                                                                                                                                                                                                                                                                                                                                                                                                                                                                                                                                                                                                                                                                                                                                                                                                                                                                                                                                                                                                                                                                                                                                                                                                                                                                                                                                                                                                                                                                                                                                                                                                                                                                                                                                                                                                                                                                                                                                                                                                                                                                                                                                                                                                                                                                                                                                                                                                                                                                                                                                                                                                                                                                                                                                                                                                                                                                                                                                                                                                                                                                                                                                                                                                                                                                                                                                                                                                                                                                                                                                                                                                                                                                                                                                                                                                                                                                                                                                                                                                                                                                                                                                                                                                                                                                                                                                                                                                                                                                                                                                                                                                                                                                                                                                                                                                                                                                                                                                                                                                                                                                                                                                                                                                                                                                                                                                                                                                  [warning: there may be more definitions on this page] 0 value 0 (.../...) </w:t>
      </w:r>
    </w:p>
    <w:p w:rsidR="00761C1B" w:rsidRDefault="00761C1B" w:rsidP="00761C1B">
      <w:r>
        <w:t>SOURCE: Used in EN 301 709 V8.0.1, clause 2 SOURCE: Used in EN 301 709 V8.0.1, clause 2 SOURCE: Used in EN 301 709 V8.0.1, clause 2</w:t>
      </w:r>
    </w:p>
    <w:p w:rsidR="00761C1B" w:rsidRDefault="00761C1B" w:rsidP="00761C1B"/>
    <w:p w:rsidR="00761C1B" w:rsidRDefault="00761C1B" w:rsidP="00761C1B">
      <w:r>
        <w:t xml:space="preserve">                                                                                                                                                                                                                                                                                                                                                                                                                                                                                                                                                                                                                                                                                                                                                                                                                                                                                                                                                                                                                                                                                                                                                                                                                                                                                                                                                                                                                                                                                                                                                                                                                                                                                                                                                                                                                                                                                                                                                                                                                                                                                                                                                                                                                                                                                                                                                                                                                                                                                                                                                                                                                                                                                                                                                                                                                                                                                                                                                                                                                                                                                                                                                                                                                                                                                                                                                                                                                                                                                                                                                                                                                                                                                                                                                                                                                                                                                                                                                                                                                                                                                                                                                                                                                                                                                                                                                                                                                                                                                                                                                                                                                                                                                                                                                                                                                                                                                                                                                                                                                                                                                                                                                                                                                                                                                                                                                                                                                                                                                                                                                                                                                                                                                                                                                                                                                                                                                                                                                                                                                                                                                                                                                                                                                                                                                                                                                                                                                                                                                                                                                                                                                                                                                                                                                                                                                                                                                                                                                                                                                                                                                                                                  [warning: there may be more definitions on this page] 0, see note 1 00012 1, see note 2 (.../...) </w:t>
      </w:r>
    </w:p>
    <w:p w:rsidR="00761C1B" w:rsidRDefault="00761C1B" w:rsidP="00761C1B">
      <w:r>
        <w:t>SOURCE: Used in EN 300 392-1216 V1.2.1, clause 4</w:t>
      </w:r>
    </w:p>
    <w:p w:rsidR="00761C1B" w:rsidRDefault="00761C1B" w:rsidP="00761C1B"/>
    <w:p w:rsidR="00761C1B" w:rsidRDefault="00761C1B" w:rsidP="00761C1B">
      <w:r>
        <w:t xml:space="preserve">                                                                                                                                                                                                                                                                                                                                                                                                                                                                                                                                                                                                                                                                                                                                                                                                                                                                                                                                                                                                                                                                                                                                                                                                                                                                                                                                                                                                                                                                                                                                                                                                                                                                                                                                                                                                                                                                                                                                                                                                                                                                                                                                                                                                                                                                                                                                                                                                                                                                                                                                                                                                                                                                                                                                                                                                                                                                                                                                                                                                                                                                                                                                                                                                                                                                                                                                                                                                                                                                                                                                                                                                                                                                                                                                                                                                                                                                                                                                                                                                                                                                                                                                                                                                                                                                                                                                                                                                                                                                                                                                                                                                                                                                                                                                                                                                                                                                                                                                                                                                                                                                                                                                                                                                                                                                                                                                                                                                                                                                                                                                                                                                                                                                                                                                                                                                                                                                                                                                                                                                                                                                                                                                                                                                                                                                                                                                                                                                                                                                                                                                                                                                                                                                                                                                                                                                                                                                                                                                                                                                                                                                                                                                  [warning: there may be more definitions on this page] 1 046 400 1 046 401 to 1 048 575 ground target longitude dglon = target latitude - reference latitude; dglon is in degrees for dglon (converted to nm) between -240 nm and +240 nm: encoded target longitude = int(dglon ï‚´ corr(target latitude) ï‚´ 16 + 523 200) (dglon has an increment of 1/130 800 of a degree at the equator; target resolution ï‚±0,45 m; range in degrees depends on latitude: range is between -4 degrees and +4 degrees at the equator; range is between -180 degrees and +180 degrees near the (.../...) </w:t>
      </w:r>
    </w:p>
    <w:p w:rsidR="00761C1B" w:rsidRDefault="00761C1B" w:rsidP="00761C1B">
      <w:r>
        <w:t>SOURCE: Used in EN 302 842-03 V1.4.1, clause 0</w:t>
      </w:r>
    </w:p>
    <w:p w:rsidR="00761C1B" w:rsidRDefault="00761C1B" w:rsidP="00761C1B"/>
    <w:p w:rsidR="00761C1B" w:rsidRDefault="00761C1B" w:rsidP="00761C1B">
      <w:r>
        <w:t xml:space="preserve">                                                                                                                                                                                                                                                                                                                                                                                                                                                                                                                                                                                                                                                                                                                                                                                                                                                                                                                                                                                                                                                                                                                                                                                                                                                                                                                                                                                                                                                                                                                                                                                                                                                                                                                                                                                                                                                                                                                                                                                                                                                                                                                                                                                                                                                                                                                                                                                                                                                                                                                                                                                                                                                                                                                                                                                                                                                                                                                                                                                                                                                                                                                                                                                                                                                                                                                                                                                                                                                                                                                                                                                                                                                                                                                                                                                                                                                                                                                                                                                                                                                                                                                                                                                                                                                                                                                                                                                                                                                                                                                                                                                                                                                                                                                                                                                                                                                                                                                                                                                                                                                                                                                                                                                                                                                                                                                                                                                                                                                                                                                                                                                                                                                                                                                                                                                                                                                                                                                                                                                                                                                                                                                                                                                                                                                                                                                                                                                                                                                                                                                                                                                                                                                                                                                                                                                                                                                                                                                                                                                                                                                                                                                                  [warning: there may be more definitions on this page] 1 1 1 1 1 1 error level 0 1 1 1 1 0 0 0 0 error level 1 0 0 0 0 1 1 1 1 error level 2 0 0 0 0 0 0 0 0 error level 3 the definition of the error levels will depend on the specific implementation but the following general guidelines should be (.../...) </w:t>
      </w:r>
    </w:p>
    <w:p w:rsidR="00761C1B" w:rsidRDefault="00761C1B" w:rsidP="00761C1B">
      <w:r>
        <w:t>SOURCE: Used in EN 300 797 V1.3.1, clause 1</w:t>
      </w:r>
    </w:p>
    <w:p w:rsidR="00761C1B" w:rsidRDefault="00761C1B" w:rsidP="00761C1B"/>
    <w:p w:rsidR="00761C1B" w:rsidRDefault="00761C1B" w:rsidP="00761C1B">
      <w:r>
        <w:t xml:space="preserve">                                                                                                                                                                                                                                                                                                                                                                                                                                                                                                                                                                                                                                                                                                                                                                                                                                                                                                                                                                                                                                                                                                                                                                                                                                                                                                                                                                                                                                                                                                                                                                                                                                                                                                                                                                                                                                                                                                                                                                                                                                                                                                                                                                                                                                                                                                                                                                                                                                                                                                                                                                                                                                                                                                                                                                                                                                                                                                                                                                                                                                                                                                                                                                                                                                                                                                                                                                                                                                                                                                                                                                                                                                                                                                                                                                                                                                                                                                                                                                                                                                                                                                                                                                                                                                                                                                                                                                                                                                                                                                                                                                                                                                                                                                                                                                                                                                                                                                                                                                                                                                                                                                                                                                                                                                                                                                                                                                                                                                                                                                                                                                                                                                                                                                                                                                                                                                                                                                                                                                                                                                                                                                                                                                                                                                                                                                                                                                                                                                                                                                                                                                                                                                                                                                                                                                                                                                                                                                                                                                                                                                                                                                                                  [warning: there may be more definitions on this page] 1 690 mhz to 1 805 mhz gsm 450 444,4 mhz to 460,4 mhz gsm 480 472,8 mhz to 488,8 mhz the methodology for the measurement of ber shall be followed as described in annex a in etsi ts 151 021 (.../...) </w:t>
      </w:r>
    </w:p>
    <w:p w:rsidR="00761C1B" w:rsidRDefault="00761C1B" w:rsidP="00761C1B">
      <w:r>
        <w:t>SOURCE: Used in EN 301 502 V12.5.1, clause 1</w:t>
      </w:r>
    </w:p>
    <w:p w:rsidR="00761C1B" w:rsidRDefault="00761C1B" w:rsidP="00761C1B"/>
    <w:p w:rsidR="00761C1B" w:rsidRDefault="00761C1B" w:rsidP="00761C1B">
      <w:r>
        <w:t xml:space="preserve">                                                                                                                                                                                                                                                                                                                                                                                                                                                                                                                                                                                                                                                                                                                                                                                                                                                                                                                                                                                                                                                                                                                                                                                                                                                                                                                                                                                                                                                                                                                                                                                                                                                                                                                                                                                                                                                                                                                                                                                                                                                                                                                                                                                                                                                                                                                                                                                                                                                                                                                                                                                                                                                                                                                                                                                                                                                                                                                                                                                                                                                                                                                                                                                                                                                                                                                                                                                                                                                                                                                                                                                                                                                                                                                                                                                                                                                                                                                                                                                                                                                                                                                                                                                                                                                                                                                                                                                                                                                                                                                                                                                                                                                                                                                                                                                                                                                                                                                                                                                                                                                                                                                                                                                                                                                                                                                                                                                                                                                                                                                                                                                                                                                                                                                                                                                                                                                                                                                                                                                                                                                                                                                                                                                                                                                                                                                                                                                                                                                                                                                                                                                                                                                                                                                                                                                                                                                                                                                                                                                                                                                                                                                                  [warning: there may be more definitions on this page] 1 boundary 1 slot 2 boundary 2 slot 3 boundary 3 slot 4 boundary 4 slot 5 boundary 5 slot 6 boundary 6 slot 7 boundary 7 slot 8 boundary 8 slot 9 boundary 9 the boundary positions are defined by b1-b6 as shown in table (.../...) </w:t>
      </w:r>
    </w:p>
    <w:p w:rsidR="00761C1B" w:rsidRDefault="00761C1B" w:rsidP="00761C1B">
      <w:r>
        <w:t>SOURCE: Used in EN 301 199 V1.2.1, clause 0</w:t>
      </w:r>
    </w:p>
    <w:p w:rsidR="00761C1B" w:rsidRDefault="00761C1B" w:rsidP="00761C1B"/>
    <w:p w:rsidR="00761C1B" w:rsidRDefault="00761C1B" w:rsidP="00761C1B">
      <w:r>
        <w:t xml:space="preserve">                                                                                                                                                                                                                                                                                                                                                                                                                                                                                                                                                                                                                                                                                                                                                                                                                                                                                                                                                                                                                                                                                                                                                                                                                                                                                                                                                                                                                                                                                                                                                                                                                                                                                                                                                                                                                                                                                                                                                                                                                                                                                                                                                                                                                                                                                                                                                                                                                                                                                                                                                                                                                                                                                                                                                                                                                                                                                                                                                                                                                                                                                                                                                                                                                                                                                                                                                                                                                                                                                                                                                                                                                                                                                                                                                                                                                                                                                                                                                                                                                                                                                                                                                                                                                                                                                                                                                                                                                                                                                                                                                                                                                                                                                                                                                                                                                                                                                                                                                                                                                                                                                                                                                                                                                                                                                                                                                                                                                                                                                                                                                                                                                                                                                                                                                                                                                                                                                                                                                                                                                                                                                                                                                                                                                                                                                                                                                                                                                                                                                                                                                                                                                                                                                                                                                                                                                                                                                                                                                                                                                                                                                                                                  [warning: there may be more definitions on this page] 1 figure b.1 provides an example of the use of the length indicator in conjunction with the m and e (.../...) </w:t>
      </w:r>
    </w:p>
    <w:p w:rsidR="00761C1B" w:rsidRDefault="00761C1B" w:rsidP="00761C1B">
      <w:r>
        <w:t>SOURCE: Used in EN 301 349 V8.4.1, clause B.1</w:t>
      </w:r>
    </w:p>
    <w:p w:rsidR="00761C1B" w:rsidRDefault="00761C1B" w:rsidP="00761C1B"/>
    <w:p w:rsidR="00761C1B" w:rsidRDefault="00761C1B" w:rsidP="00761C1B">
      <w:r>
        <w:t xml:space="preserve">                                                                                                                                                                                                                                                                                                                                                                                                                                                                                                                                                                                                                                                                                                                                                                                                                                                                                                                                                                                                                                                                                                                                                                                                                                                                                                                                                                                                                                                                                                                                                                                                                                                                                                                                                                                                                                                                                                                                                                                                                                                                                                                                                                                                                                                                                                                                                                                                                                                                                                                                                                                                                                                                                                                                                                                                                                                                                                                                                                                                                                                                                                                                                                                                                                                                                                                                                                                                                                                                                                                                                                                                                                                                                                                                                                                                                                                                                                                                                                                                                                                                                                                                                                                                                                                                                                                                                                                                                                                                                                                                                                                                                                                                                                                                                                                                                                                                                                                                                                                                                                                                                                                                                                                                                                                                                                                                                                                                                                                                                                                                                                                                                                                                                                                                                                                                                                                                                                                                                                                                                                                                                                                                                                                                                                                                                                                                                                                                                                                                                                                                                                                                                                                                                                                                                                                                                                                                                                                                                                                                                                                                                                                                  [warning: there may be more definitions on this page] 1 to 31 743 reserved 31 744 to 32 767 reserved for sds-tl short report [1] 32 768 to 65 535 available for user/network definition c) address a single party by using the itsi address of the target message receiver; d) receive the itsi address of the message sender and to relay it to the user application; e) address multi-parties by using the gtsi of the target message receivers; f) apply priority to the message; g) receive the priority applied to the message and to relay it to the user (.../...) </w:t>
      </w:r>
    </w:p>
    <w:p w:rsidR="00761C1B" w:rsidRDefault="00761C1B" w:rsidP="00761C1B">
      <w:r>
        <w:t>SOURCE: Used in EN 300 396-01 V1.2.1, clause 0</w:t>
      </w:r>
    </w:p>
    <w:p w:rsidR="00761C1B" w:rsidRDefault="00761C1B" w:rsidP="00761C1B"/>
    <w:p w:rsidR="00761C1B" w:rsidRDefault="00761C1B" w:rsidP="00761C1B">
      <w:r>
        <w:t xml:space="preserve">                                                                                                                                                                                                                                                                                                                                                                                                                                                                                                                                                                                                                                                                                                                                                                                                                                                                                                                                                                                                                                                                                                                                                                                                                                                                                                                                                                                                                                                                                                                                                                                                                                                                                                                                                                                                                                                                                                                                                                                                                                                                                                                                                                                                                                                                                                                                                                                                                                                                                                                                                                                                                                                                                                                                                                                                                                                                                                                                                                                                                                                                                                                                                                                                                                                                                                                                                                                                                                                                                                                                                                                                                                                                                                                                                                                                                                                                                                                                                                                                                                                                                                                                                                                                                                                                                                                                                                                                                                                                                                                                                                                                                                                                                                                                                                                                                                                                                                                                                                                                                                                                                                                                                                                                                                                                                                                                                                                                                                                                                                                                                                                                                                                                                                                                                                                                                                                                                                                                                                                                                                                                                                                                                                                                                                                                                                                                                                                                                                                                                                                                                                                                                                                                                                                                                                                                                                                                                                                                                                                                                                                                                                                                  [warning: there may be more definitions on this page] 1) in case of faults, it should be possible to localize faults on a pno sub-network and/or ippl (.../...) </w:t>
      </w:r>
    </w:p>
    <w:p w:rsidR="00761C1B" w:rsidRDefault="00761C1B" w:rsidP="00761C1B">
      <w:r>
        <w:t>SOURCE: Used in EN 300 820-02 V1.3.1, clause 4</w:t>
      </w:r>
    </w:p>
    <w:p w:rsidR="00761C1B" w:rsidRDefault="00761C1B" w:rsidP="00761C1B"/>
    <w:p w:rsidR="00761C1B" w:rsidRDefault="00761C1B" w:rsidP="00761C1B">
      <w:r>
        <w:t xml:space="preserve">                                                                                                                                                                                                                                                                                                                                                                                                                                                                                                                                                                                                                                                                                                                                                                                                                                                                                                                                                                                                                                                                                                                                                                                                                                                                                                                                                                                                                                                                                                                                                                                                                                                                                                                                                                                                                                                                                                                                                                                                                                                                                                                                                                                                                                                                                                                                                                                                                                                                                                                                                                                                                                                                                                                                                                                                                                                                                                                                                                                                                                                                                                                                                                                                                                                                                                                                                                                                                                                                                                                                                                                                                                                                                                                                                                                                                                                                                                                                                                                                                                                                                                                                                                                                                                                                                                                                                                                                                                                                                                                                                                                                                                                                                                                                                                                                                                                                                                                                                                                                                                                                                                                                                                                                                                                                                                                                                                                                                                                                                                                                                                                                                                                                                                                                                                                                                                                                                                                                                                                                                                                                                                                                                                                                                                                                                                                                                                                                                                                                                                                                                                                                                                                                                                                                                                                                                                                                                                                                                                                                                                                                                                                                  [warning: there may be more definitions on this page] 1) in case of performance problems, it should be possible to localize performance problems on a pno sub-network and/or ippl (.../...) </w:t>
      </w:r>
    </w:p>
    <w:p w:rsidR="00761C1B" w:rsidRDefault="00761C1B" w:rsidP="00761C1B">
      <w:r>
        <w:t>SOURCE: Used in EN 300 820-03 V1.1.1, clause 4</w:t>
      </w:r>
    </w:p>
    <w:p w:rsidR="00761C1B" w:rsidRDefault="00761C1B" w:rsidP="00761C1B"/>
    <w:p w:rsidR="00761C1B" w:rsidRDefault="00761C1B" w:rsidP="00761C1B">
      <w:r>
        <w:t xml:space="preserve">                                                                                                                                                                                                                                                                                                                                                                                                                                                                                                                                                                                                                                                                                                                                                                                                                                                                                                                                                                                                                                                                                                                                                                                                                                                                                                                                                                                                                                                                                                                                                                                                                                                                                                                                                                                                                                                                                                                                                                                                                                                                                                                                                                                                                                                                                                                                                                                                                                                                                                                                                                                                                                                                                                                                                                                                                                                                                                                                                                                                                                                                                                                                                                                                                                                                                                                                                                                                                                                                                                                                                                                                                                                                                                                                                                                                                                                                                                                                                                                                                                                                                                                                                                                                                                                                                                                                                                                                                                                                                                                                                                                                                                                                                                                                                                                                                                                                                                                                                                                                                                                                                                                                                                                                                                                                                                                                                                                                                                                                                                                                                                                                                                                                                                                                                                                                                                                                                                                                                                                                                                                                                                                                                                                                                                                                                                                                                                                                                                                                                                                                                                                                                                                                                                                                                                                                                                                                                                                                                                                                                                                                                                                                  [warning: there may be more definitions on this page] 1-6 7 8-9 - 58 1-6 7 8 9 59 1-6 7 - 8-9 60 1-6 - 7-8 9 61 1-6 - 7 8-9 62 1-6 - - 7-9 63 1-9 - - - note 1: for b1-b6 = 55 - 63, b0 shall be set to (.../...) </w:t>
      </w:r>
    </w:p>
    <w:p w:rsidR="00761C1B" w:rsidRDefault="00761C1B" w:rsidP="00761C1B">
      <w:r>
        <w:t>SOURCE: Used in EN 301 199 V1.2.1, clause 9</w:t>
      </w:r>
    </w:p>
    <w:p w:rsidR="00761C1B" w:rsidRDefault="00761C1B" w:rsidP="00761C1B"/>
    <w:p w:rsidR="00761C1B" w:rsidRDefault="00761C1B" w:rsidP="00761C1B">
      <w:r>
        <w:t xml:space="preserve">                                                                                                                                                                                                                                                                                                                                                                                                                                                                                                                                                                                                                                                                                                                                                                                                                                                                                                                                                                                                                                                                                                                                                                                                                                                                                                                                                                                                                                                                                                                                                                                                                                                                                                                                                                                                                                                                                                                                                                                                                                                                                                                                                                                                                                                                                                                                                                                                                                                                                                                                                                                                                                                                                                                                                                                                                                                                                                                                                                                                                                                                                                                                                                                                                                                                                                                                                                                                                                                                                                                                                                                                                                                                                                                                                                                                                                                                                                                                                                                                                                                                                                                                                                                                                                                                                                                                                                                                                                                                                                                                                                                                                                                                                                                                                                                                                                                                                                                                                                                                                                                                                                                                                                                                                                                                                                                                                                                                                                                                                                                                                                                                                                                                                                                                                                                                                                                                                                                                                                                                                                                                                                                                                                                                                                                                                                                                                                                                                                                                                                                                                                                                                                                                                                                                                                                                                                                                                                                                                                                                                                                                                                                                  [warning: there may be more definitions on this page] 1.0 compliant device (not consistent with the present document) 1 davic 1.1 compliant device 2 davic 1.2 compliant device 3 - 19 reserved 20 en 301 199 compliant device 21 - 28 reserved 29 ets 300 800 [2] v2 compliant device 30 ets 300 800 [2] v1 compliant device 31 reserved syntax indicator syntax_indicator is a 3-bit enumerated type that indicates the addressing type contained in the mac (.../...) </w:t>
      </w:r>
    </w:p>
    <w:p w:rsidR="00761C1B" w:rsidRDefault="00761C1B" w:rsidP="00761C1B">
      <w:r>
        <w:t>SOURCE: Used in EN 301 199 V1.2.1, clause 0</w:t>
      </w:r>
    </w:p>
    <w:p w:rsidR="00761C1B" w:rsidRDefault="00761C1B" w:rsidP="00761C1B"/>
    <w:p w:rsidR="00761C1B" w:rsidRDefault="00761C1B" w:rsidP="00761C1B">
      <w:r>
        <w:t xml:space="preserve">                                                                                                                                                                                                                                                                                                                                                                                                                                                                                                                                                                                                                                                                                                                                                                                                                                                                                                                                                                                                                                                                                                                                                                                                                                                                                                                                                                                                                                                                                                                                                                                                                                                                                                                                                                                                                                                                                                                                                                                                                                                                                                                                                                                                                                                                                                                                                                                                                                                                                                                                                                                                                                                                                                                                                                                                                                                                                                                                                                                                                                                                                                                                                                                                                                                                                                                                                                                                                                                                                                                                                                                                                                                                                                                                                                                                                                                                                                                                                                                                                                                                                                                                                                                                                                                                                                                                                                                                                                                                                                                                                                                                                                                                                                                                                                                                                                                                                                                                                                                                                                                                                                                                                                                                                                                                                                                                                                                                                                                                                                                                                                                                                                                                                                                                                                                                                                                                                                                                                                                                                                                                                                                                                                                                                                                                                                                                                                                                                                                                                                                                                                                                                                                                                                                                                                                                                                                                                                                                                                                                                                                                                                                                  [warning: there may be more definitions on this page] 10^309 8(64) table b.2: definition of esfbs related to arithmetic operations name syntax number of operands description basic assignment a = b 2 allocate b to (.../...) </w:t>
      </w:r>
    </w:p>
    <w:p w:rsidR="00761C1B" w:rsidRDefault="00761C1B" w:rsidP="00761C1B">
      <w:r>
        <w:t>SOURCE: Used in EN 303 146-04 V1.1.2, clause 10^-309~1.8</w:t>
      </w:r>
    </w:p>
    <w:p w:rsidR="00761C1B" w:rsidRDefault="00761C1B" w:rsidP="00761C1B"/>
    <w:p w:rsidR="00761C1B" w:rsidRDefault="00761C1B" w:rsidP="00761C1B">
      <w:r>
        <w:t xml:space="preserve">                                                                                                                                                                                                                                                                                                                                                                                                                                                                                                                                                                                                                                                                                                                                                                                                                                                                                                                                                                                                                                                                                                                                                                                                                                                                                                                                                                                                                                                                                                                                                                                                                                                                                                                                                                                                                                                                                                                                                                                                                                                                                                                                                                                                                                                                                                                                                                                                                                                                                                                                                                                                                                                                                                                                                                                                                                                                                                                                                                                                                                                                                                                                                                                                                                                                                                                                                                                                                                                                                                                                                                                                                                                                                                                                                                                                                                                                                                                                                                                                                                                                                                                                                                                                                                                                                                                                                                                                                                                                                                                                                                                                                                                                                                                                                                                                                                                                                                                                                                                                                                                                                                                                                                                                                                                                                                                                                                                                                                                                                                                                                                                                                                                                                                                                                                                                                                                                                                                                                                                                                                                                                                                                                                                                                                                                                                                                                                                                                                                                                                                                                                                                                                                                                                                                                                                                                                                                                                                                                                                                                                                                                                                                  [warning: there may be more definitions on this page] 12.1 in cs-3 types 12.1.1 data types in-cs3-scf-srf-datatypes {itu-t(0) identified-organization(4) etsi(0) indomain(1) in-network(1) cs3(30) modules(1) in-cs3-scf-srf-datatypes(10) version1(0)} definitions implicit tags::= begin imports tc-messages, common-classes, common-datatypes, ssf-scf-classes, scf-srf-classes, ssf-scf-datatypes, ros-informationobjects from in-cs3-object-identifiers {itu-t(0) identified-organization(4) etsi(0) indomain(1) in-network(1) cs3(30) modules(1) in-cs3-object-identifiers(0) version1(0) } extension, supportedextensions { }, common-bounds from in-cs3-common-classes common-classes integer4 from in-cs3-common-datatypes common-datatypes code from remote-operations-information-objects ros-informationobjects digits {}, displayinformation {}, sdssinformation {} from in-cs3-ssf-scf-datatypes ssf-scf-datatypes scf-ssf-bounds from in-cs3-ssf-scf-classes ssf-scf-classes scf-srf-bounds from in-cs3-scf-srf-classes scf-srf-classes ; collecteddigits::= sequence { minimumnbofdigits [0] integer (1..127) default 1, maximumnbofdigits [1] integer (1..127), endofreplydigit [2] octet string (size (1..2)) optional, canceldigit [3] octet string (size (1..2)) optional, startdigit [4] octet string (size (1..2)) optional, firstdigittimeout [5] integer (1..127) optional, interdigittimeout [6] integer (1..127) optional, errortreatment [7] errortreatment default reporterrortoscf, interruptableannind [8] boolean default true, voiceinformation [9] boolean default false, voiceback [10] boolean default false, detectmodem [11] boolean default false, (.../...) </w:t>
      </w:r>
    </w:p>
    <w:p w:rsidR="00761C1B" w:rsidRDefault="00761C1B" w:rsidP="00761C1B">
      <w:r>
        <w:t>SOURCE: Used in EN 301 931-03 V1.1.2, clause ASN.1</w:t>
      </w:r>
    </w:p>
    <w:p w:rsidR="00761C1B" w:rsidRDefault="00761C1B" w:rsidP="00761C1B"/>
    <w:p w:rsidR="00761C1B" w:rsidRDefault="00761C1B" w:rsidP="00761C1B">
      <w:r>
        <w:t xml:space="preserve">                                                                                                                                                                                                                                                                                                                                                                                                                                                                                                                                                                                                                                                                                                                                                                                                                                                                                                                                                                                                                                                                                                                                                                                                                                                                                                                                                                                                                                                                                                                                                                                                                                                                                                                                                                                                                                                                                                                                                                                                                                                                                                                                                                                                                                                                                                                                                                                                                                                                                                                                                                                                                                                                                                                                                                                                                                                                                                                                                                                                                                                                                                                                                                                                                                                                                                                                                                                                                                                                                                                                                                                                                                                                                                                                                                                                                                                                                                                                                                                                                                                                                                                                                                                                                                                                                                                                                                                                                                                                                                                                                                                                                                                                                                                                                                                                                                                                                                                                                                                                                                                                                                                                                                                                                                                                                                                                                                                                                                                                                                                                                                                                                                                                                                                                                                                                                                                                                                                                                                                                                                                                                                                                                                                                                                                                                                                                                                                                                                                                                                                                                                                                                                                                                                                                                                                                                                                                                                                                                                                                                                                                                                                                  [warning: there may be more definitions on this page] 15 (.../...) </w:t>
      </w:r>
    </w:p>
    <w:p w:rsidR="00761C1B" w:rsidRDefault="00761C1B" w:rsidP="00761C1B">
      <w:r>
        <w:t>SOURCE: Used in EN 300 392-1203 V1.3.1, clause 1</w:t>
      </w:r>
    </w:p>
    <w:p w:rsidR="00761C1B" w:rsidRDefault="00761C1B" w:rsidP="00761C1B"/>
    <w:p w:rsidR="00761C1B" w:rsidRDefault="00761C1B" w:rsidP="00761C1B">
      <w:r>
        <w:t xml:space="preserve">                                                                                                                                                                                                                                                                                                                                                                                                                                                                                                                                                                                                                                                                                                                                                                                                                                                                                                                                                                                                                                                                                                                                                                                                                                                                                                                                                                                                                                                                                                                                                                                                                                                                                                                                                                                                                                                                                                                                                                                                                                                                                                                                                                                                                                                                                                                                                                                                                                                                                                                                                                                                                                                                                                                                                                                                                                                                                                                                                                                                                                                                                                                                                                                                                                                                                                                                                                                                                                                                                                                                                                                                                                                                                                                                                                                                                                                                                                                                                                                                                                                                                                                                                                                                                                                                                                                                                                                                                                                                                                                                                                                                                                                                                                                                                                                                                                                                                                                                                                                                                                                                                                                                                                                                                                                                                                                                                                                                                                                                                                                                                                                                                                                                                                                                                                                                                                                                                                                                                                                                                                                                                                                                                                                                                                                                                                                                                                                                                                                                                                                                                                                                                                                                                                                                                                                                                                                                                                                                                                                                                                                                                                                                  [warning: there may be more definitions on this page] 15 (in the basic primitive) plus possible additional ones (through an extension mechanism defined in the (.../...) </w:t>
      </w:r>
    </w:p>
    <w:p w:rsidR="00761C1B" w:rsidRDefault="00761C1B" w:rsidP="00761C1B">
      <w:r>
        <w:t>SOURCE: Used in EN 300 392-1208 V1.2.1, clause 1</w:t>
      </w:r>
    </w:p>
    <w:p w:rsidR="00761C1B" w:rsidRDefault="00761C1B" w:rsidP="00761C1B"/>
    <w:p w:rsidR="00761C1B" w:rsidRDefault="00761C1B" w:rsidP="00761C1B">
      <w:r>
        <w:t xml:space="preserve">                                                                                                                                                                                                                                                                                                                                                                                                                                                                                                                                                                                                                                                                                                                                                                                                                                                                                                                                                                                                                                                                                                                                                                                                                                                                                                                                                                                                                                                                                                                                                                                                                                                                                                                                                                                                                                                                                                                                                                                                                                                                                                                                                                                                                                                                                                                                                                                                                                                                                                                                                                                                                                                                                                                                                                                                                                                                                                                                                                                                                                                                                                                                                                                                                                                                                                                                                                                                                                                                                                                                                                                                                                                                                                                                                                                                                                                                                                                                                                                                                                                                                                                                                                                                                                                                                                                                                                                                                                                                                                                                                                                                                                                                                                                                                                                                                                                                                                                                                                                                                                                                                                                                                                                                                                                                                                                                                                                                                                                                                                                                                                                                                                                                                                                                                                                                                                                                                                                                                                                                                                                                                                                                                                                                                                                                                                                                                                                                                                                                                                                                                                                                                                                                                                                                                                                                                                                                                                                                                                                                                                                                                                                                  [warning: there may be more definitions on this page] 1996 publication as etsi ets 300 132-2 corrigendum 1 december 1996 corrigendum 1 of 1st edition of etsi ets 300 132-2 v2.1.1 january 2003 publication (withdrawn) v2.1.2 september 2003 publication v2.2.1 may 2007 publication v2.2.2 october 2007 publication v2.4.6 december 2011 publication v2.4.16 june 2016 en approval procedure ap 20160913: 2016-06-15 to 2016-09-13 v2.5.1 october 2016 publication etsi en 300 132-2 v2.5.1 (2016-10) 36 (.../...) </w:t>
      </w:r>
    </w:p>
    <w:p w:rsidR="00761C1B" w:rsidRDefault="00761C1B" w:rsidP="00761C1B">
      <w:r>
        <w:t>SOURCE: Used in EN 300 132-02 V2.5.1, clause 1</w:t>
      </w:r>
    </w:p>
    <w:p w:rsidR="00761C1B" w:rsidRDefault="00761C1B" w:rsidP="00761C1B"/>
    <w:p w:rsidR="00761C1B" w:rsidRDefault="00761C1B" w:rsidP="00761C1B">
      <w:r>
        <w:t xml:space="preserve">                                                                                                                                                                                                                                                                                                                                                                                                                                                                                                                                                                                                                                                                                                                                                                                                                                                                                                                                                                                                                                                                                                                                                                                                                                                                                                                                                                                                                                                                                                                                                                                                                                                                                                                                                                                                                                                                                                                                                                                                                                                                                                                                                                                                                                                                                                                                                                                                                                                                                                                                                                                                                                                                                                                                                                                                                                                                                                                                                                                                                                                                                                                                                                                                                                                                                                                                                                                                                                                                                                                                                                                                                                                                                                                                                                                                                                                                                                                                                                                                                                                                                                                                                                                                                                                                                                                                                                                                                                                                                                                                                                                                                                                                                                                                                                                                                                                                                                                                                                                                                                                                                                                                                                                                                                                                                                                                                                                                                                                                                                                                                                                                                                                                                                                                                                                                                                                                                                                                                                                                                                                                                                                                                                                                                                                                                                                                                                                                                                                                                                                                                                                                                                                                                                                                                                                                                                                                                                                                                                                                                                                                                                                                  [warning: there may be more definitions on this page] 1997 public enquiry pe 9744: 1997-06-06 to 1997-10-31 v1.1.1 december 1997 vote v 9807: 1997-12-16 to 1998-02-13 v1.1.1 march 1998 publication isbn 2-7437-2038-7 dépôt légal : mars 1998 en 300 798 v1.1.1 (1998-03) (.../...) </w:t>
      </w:r>
    </w:p>
    <w:p w:rsidR="00761C1B" w:rsidRDefault="00761C1B" w:rsidP="00761C1B">
      <w:r>
        <w:t>SOURCE: Used in EN 300 798 V1.1.1, clause V1.1.1</w:t>
      </w:r>
    </w:p>
    <w:p w:rsidR="00761C1B" w:rsidRDefault="00761C1B" w:rsidP="00761C1B"/>
    <w:p w:rsidR="00761C1B" w:rsidRDefault="00761C1B" w:rsidP="00761C1B">
      <w:r>
        <w:t xml:space="preserve">                                                                                                                                                                                                                                                                                                                                                                                                                                                                                                                                                                                                                                                                                                                                                                                                                                                                                                                                                                                                                                                                                                                                                                                                                                                                                                                                                                                                                                                                                                                                                                                                                                                                                                                                                                                                                                                                                                                                                                                                                                                                                                                                                                                                                                                                                                                                                                                                                                                                                                                                                                                                                                                                                                                                                                                                                                                                                                                                                                                                                                                                                                                                                                                                                                                                                                                                                                                                                                                                                                                                                                                                                                                                                                                                                                                                                                                                                                                                                                                                                                                                                                                                                                                                                                                                                                                                                                                                                                                                                                                                                                                                                                                                                                                                                                                                                                                                                                                                                                                                                                                                                                                                                                                                                                                                                                                                                                                                                                                                                                                                                                                                                                                                                                                                                                                                                                                                                                                                                                                                                                                                                                                                                                                                                                                                                                                                                                                                                                                                                                                                                                                                                                                                                                                                                                                                                                                                                                                                                                                                                                                                                                                                  [warning: there may be more definitions on this page] 1998 one-step approval procedure oap 9820: 1998-01-16 to 1998-05-15 v1.1.1 may 1998 publication isbn 2-7437-2196-0 dépôt légal : mai 1998 en 301 155 v1.1.1 (1998-05) 10 (.../...) </w:t>
      </w:r>
    </w:p>
    <w:p w:rsidR="00761C1B" w:rsidRDefault="00761C1B" w:rsidP="00761C1B">
      <w:r>
        <w:t>SOURCE: Used in EN 301 155 V1.1.1, clause V1.1.1</w:t>
      </w:r>
    </w:p>
    <w:p w:rsidR="00761C1B" w:rsidRDefault="00761C1B" w:rsidP="00761C1B"/>
    <w:p w:rsidR="00761C1B" w:rsidRDefault="00761C1B" w:rsidP="00761C1B">
      <w:r>
        <w:t xml:space="preserve">                                                                                                                                                                                                                                                                                                                                                                                                                                                                                                                                                                                                                                                                                                                                                                                                                                                                                                                                                                                                                                                                                                                                                                                                                                                                                                                                                                                                                                                                                                                                                                                                                                                                                                                                                                                                                                                                                                                                                                                                                                                                                                                                                                                                                                                                                                                                                                                                                                                                                                                                                                                                                                                                                                                                                                                                                                                                                                                                                                                                                                                                                                                                                                                                                                                                                                                                                                                                                                                                                                                                                                                                                                                                                                                                                                                                                                                                                                                                                                                                                                                                                                                                                                                                                                                                                                                                                                                                                                                                                                                                                                                                                                                                                                                                                                                                                                                                                                                                                                                                                                                                                                                                                                                                                                                                                                                                                                                                                                                                                                                                                                                                                                                                                                                                                                                                                                                                                                                                                                                                                                                                                                                                                                                                                                                                                                                                                                                                                                                                                                                                                                                                                                                                                                                                                                                                                                                                                                                                                                                                                                                                                                                                  [warning: there may be more definitions on this page] 1998 one-step approval procedure oap 9841: 1998-05-20 to 1998-10-16 v1.2.1 october 1998 publication isbn 2-7437-2660-1 dépôt légal : octobre 1998 1 en 300 645 v1.2.1 (1998-10) 10 (.../...) </w:t>
      </w:r>
    </w:p>
    <w:p w:rsidR="00761C1B" w:rsidRDefault="00761C1B" w:rsidP="00761C1B">
      <w:r>
        <w:t>SOURCE: Used in EN 300 645 V1.2.1, clause V1.1.1</w:t>
      </w:r>
    </w:p>
    <w:p w:rsidR="00761C1B" w:rsidRDefault="00761C1B" w:rsidP="00761C1B"/>
    <w:p w:rsidR="00761C1B" w:rsidRDefault="00761C1B" w:rsidP="00761C1B">
      <w:r>
        <w:t xml:space="preserve">                                                                                                                                                                                                                                                                                                                                                                                                                                                                                                                                                                                                                                                                                                                                                                                                                                                                                                                                                                                                                                                                                                                                                                                                                                                                                                                                                                                                                                                                                                                                                                                                                                                                                                                                                                                                                                                                                                                                                                                                                                                                                                                                                                                                                                                                                                                                                                                                                                                                                                                                                                                                                                                                                                                                                                                                                                                                                                                                                                                                                                                                                                                                                                                                                                                                                                                                                                                                                                                                                                                                                                                                                                                                                                                                                                                                                                                                                                                                                                                                                                                                                                                                                                                                                                                                                                                                                                                                                                                                                                                                                                                                                                                                                                                                                                                                                                                                                                                                                                                                                                                                                                                                                                                                                                                                                                                                                                                                                                                                                                                                                                                                                                                                                                                                                                                                                                                                                                                                                                                                                                                                                                                                                                                                                                                                                                                                                                                                                                                                                                                                                                                                                                                                                                                                                                                                                                                                                                                                                                                                                                                                                                                                  [warning: there may be more definitions on this page] 1999 on radio equipment and telecommunications terminal equipment and the mutual recognition of their conformity (r&amp;tte (.../...) </w:t>
      </w:r>
    </w:p>
    <w:p w:rsidR="00761C1B" w:rsidRDefault="00761C1B" w:rsidP="00761C1B">
      <w:r>
        <w:t>SOURCE: Used in EN 302 077-01 V1.1.1, clause 9</w:t>
      </w:r>
    </w:p>
    <w:p w:rsidR="00761C1B" w:rsidRDefault="00761C1B" w:rsidP="00761C1B"/>
    <w:p w:rsidR="00761C1B" w:rsidRDefault="00761C1B" w:rsidP="00761C1B">
      <w:r>
        <w:t xml:space="preserve">                                                                                                                                                                                                                                                                                                                                                                                                                                                                                                                                                                                                                                                                                                                                                                                                                                                                                                                                                                                                                                                                                                                                                                                                                                                                                                                                                                                                                                                                                                                                                                                                                                                                                                                                                                                                                                                                                                                                                                                                                                                                                                                                                                                                                                                                                                                                                                                                                                                                                                                                                                                                                                                                                                                                                                                                                                                                                                                                                                                                                                                                                                                                                                                                                                                                                                                                                                                                                                                                                                                                                                                                                                                                                                                                                                                                                                                                                                                                                                                                                                                                                                                                                                                                                                                                                                                                                                                                                                                                                                                                                                                                                                                                                                                                                                                                                                                                                                                                                                                                                                                                                                                                                                                                                                                                                                                                                                                                                                                                                                                                                                                                                                                                                                                                                                                                                                                                                                                                                                                                                                                                                                                                                                                                                                                                                                                                                                                                                                                                                                                                                                                                                                                                                                                                                                                                                                                                                                                                                                                                                                                                                                                                  [warning: there may be more definitions on this page] 1: shows several index values use b.1.1 interval solution every day from 8:00 to 10:00 and 20:00 to 24:00, use index (.../...) </w:t>
      </w:r>
    </w:p>
    <w:p w:rsidR="00761C1B" w:rsidRDefault="00761C1B" w:rsidP="00761C1B">
      <w:r>
        <w:t>SOURCE: Used in EN 301 098 V1.1.1, clause B.1</w:t>
      </w:r>
    </w:p>
    <w:p w:rsidR="00761C1B" w:rsidRDefault="00761C1B" w:rsidP="00761C1B"/>
    <w:p w:rsidR="00761C1B" w:rsidRDefault="00761C1B" w:rsidP="00761C1B">
      <w:r>
        <w:t xml:space="preserve">                                                                                                                                                                                                                                                                                                                                                                                                                                                                                                                                                                                                                                                                                                                                                                                                                                                                                                                                                                                                                                                                                                                                                                                                                                                                                                                                                                                                                                                                                                                                                                                                                                                                                                                                                                                                                                                                                                                                                                                                                                                                                                                                                                                                                                                                                                                                                                                                                                                                                                                                                                                                                                                                                                                                                                                                                                                                                                                                                                                                                                                                                                                                                                                                                                                                                                                                                                                                                                                                                                                                                                                                                                                                                                                                                                                                                                                                                                                                                                                                                                                                                                                                                                                                                                                                                                                                                                                                                                                                                                                                                                                                                                                                                                                                                                                                                                                                                                                                                                                                                                                                                                                                                                                                                                                                                                                                                                                                                                                                                                                                                                                                                                                                                                                                                                                                                                                                                                                                                                                                                                                                                                                                                                                                                                                                                                                                                                                                                                                                                                                                                                                                                                                                                                                                                                                                                                                                                                                                                                                                                                                                                                                                  [warning: there may be more definitions on this page] 1x spread spectrum base stations, repeaters and ancillary equipment the present document covers types of base stations and repeaters using cdma 1x spread spectrum technology and associated ancillary (.../...) </w:t>
      </w:r>
    </w:p>
    <w:p w:rsidR="00761C1B" w:rsidRDefault="00761C1B" w:rsidP="00761C1B">
      <w:r>
        <w:t>SOURCE: Used in EN 301 489-50 V2.1.1, clause B.8</w:t>
      </w:r>
    </w:p>
    <w:p w:rsidR="00761C1B" w:rsidRDefault="00761C1B" w:rsidP="00761C1B"/>
    <w:p w:rsidR="00761C1B" w:rsidRDefault="00761C1B" w:rsidP="00761C1B">
      <w:r>
        <w:t xml:space="preserve">                                                                                                                                                                                                                                                                                                                                                                                                                                                                                                                                                                                                                                                                                                                                                                                                                                                                                                                                                                                                                                                                                                                                                                                                                                                                                                                                                                                                                                                                                                                                                                                                                                                                                                                                                                                                                                                                                                                                                                                                                                                                                                                                                                                                                                                                                                                                                                                                                                                                                                                                                                                                                                                                                                                                                                                                                                                                                                                                                                                                                                                                                                                                                                                                                                                                                                                                                                                                                                                                                                                                                                                                                                                                                                                                                                                                                                                                                                                                                                                                                                                                                                                                                                                                                                                                                                                                                                                                                                                                                                                                                                                                                                                                                                                                                                                                                                                                                                                                                                                                                                                                                                                                                                                                                                                                                                                                                                                                                                                                                                                                                                                                                                                                                                                                                                                                                                                                                                                                                                                                                                                                                                                                                                                                                                                                                                                                                                                                                                                                                                                                                                                                                                                                                                                                                                                                                                                                                                                                                                                                                                                                                                                                  [warning: there may be more definitions on this page] 2 3 tail bits (below) 3 - 144 142 fixed bits (below) 145 - 147 3 tail bits (below) (148 - 156 8,25 guard period (bits) clause 5.2.8) - where the "tail bits" are defined as modulating bits with states as follows: (bn0, bn1, bn2) = (0, 0, 0) and (bn145, bn146, bn147) = (0, 0, 0) - where the "fixed bits" are defined as modulating bits with states as follows: (bn3, bn4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 3 tail bits (below) 3 - 144 142 mixed bits (below) 145 - 147 3 tail bits (below) (148 - 156 8,25 guard period (bits) clause 5.2.8) - where the "tail bits" are defined as modulating bits with states as follows: (bn0, bn1, bn2) = (0, 0, 0) and (bn145, bn146, bn147) = (0, 0, 0) - where the "mixed bits" are defined as modulating bits with states as follows: (bn3, bn4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 3 tail bits (below) 3 - 41 39 encrypted bits (e0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 3 tail bits (below) 3 - 60 58 encrypted bits (e0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2000 publication v1.1.2 february 2001 publication v1.2.1 march 2003 one-step approval procedure oap 20030704: 2003-03-05 to 2003-07-04 v1.2.2 august 2003 publication etsi en 302 085 v1.2.2 (2003-08) 23 (.../...) </w:t>
      </w:r>
    </w:p>
    <w:p w:rsidR="00761C1B" w:rsidRDefault="00761C1B" w:rsidP="00761C1B">
      <w:r>
        <w:t>SOURCE: Used in EN 302 085 V1.2.2, clause V1.1.1</w:t>
      </w:r>
    </w:p>
    <w:p w:rsidR="00761C1B" w:rsidRDefault="00761C1B" w:rsidP="00761C1B"/>
    <w:p w:rsidR="00761C1B" w:rsidRDefault="00761C1B" w:rsidP="00761C1B">
      <w:r>
        <w:t xml:space="preserve">                                                                                                                                                                                                                                                                                                                                                                                                                                                                                                                                                                                                                                                                                                                                                                                                                                                                                                                                                                                                                                                                                                                                                                                                                                                                                                                                                                                                                                                                                                                                                                                                                                                                                                                                                                                                                                                                                                                                                                                                                                                                                                                                                                                                                                                                                                                                                                                                                                                                                                                                                                                                                                                                                                                                                                                                                                                                                                                                                                                                                                                                                                                                                                                                                                                                                                                                                                                                                                                                                                                                                                                                                                                                                                                                                                                                                                                                                                                                                                                                                                                                                                                                                                                                                                                                                                                                                                                                                                                                                                                                                                                                                                                                                                                                                                                                                                                                                                                                                                                                                                                                                                                                                                                                                                                                                                                                                                                                                                                                                                                                                                                                                                                                                                                                                                                                                                                                                                                                                                                                                                                                                                                                                                                                                                                                                                                                                                                                                                                                                                                                                                                                                                                                                                                                                                                                                                                                                                                                                                                                                                                                                                                                  [warning: there may be more definitions on this page] 2000 publication v1.3.1 november 2001 publication v1.4.1 august 2002 publication v1.5.1 july 2012 public enquiry pe 20121117: 2012-07-20 to 2012-11-19 v1.6.1 june 2013 vote v 20130816: 2013-06-17 to 2013-08-16 v1.6.1 august 2013 publication etsi en 301 489-3 v1.6.1 (2013-08) 14 (.../...) </w:t>
      </w:r>
    </w:p>
    <w:p w:rsidR="00761C1B" w:rsidRDefault="00761C1B" w:rsidP="00761C1B">
      <w:r>
        <w:t>SOURCE: Used in EN 301 489-03 V1.6.1, clause V1.2.1</w:t>
      </w:r>
    </w:p>
    <w:p w:rsidR="00761C1B" w:rsidRDefault="00761C1B" w:rsidP="00761C1B"/>
    <w:p w:rsidR="00761C1B" w:rsidRDefault="00761C1B" w:rsidP="00761C1B">
      <w:r>
        <w:t xml:space="preserve">                                                                                                                                                                                                                                                                                                                                                                                                                                                                                                                                                                                                                                                                                                                                                                                                                                                                                                                                                                                                                                                                                                                                                                                                                                                                                                                                                                                                                                                                                                                                                                                                                                                                                                                                                                                                                                                                                                                                                                                                                                                                                                                                                                                                                                                                                                                                                                                                                                                                                                                                                                                                                                                                                                                                                                                                                                                                                                                                                                                                                                                                                                                                                                                                                                                                                                                                                                                                                                                                                                                                                                                                                                                                                                                                                                                                                                                                                                                                                                                                                                                                                                                                                                                                                                                                                                                                                                                                                                                                                                                                                                                                                                                                                                                                                                                                                                                                                                                                                                                                                                                                                                                                                                                                                                                                                                                                                                                                                                                                                                                                                                                                                                                                                                                                                                                                                                                                                                                                                                                                                                                                                                                                                                                                                                                                                                                                                                                                                                                                                                                                                                                                                                                                                                                                                                                                                                                                                                                                                                                                                                                                                                                                  [warning: there may be more definitions on this page] 2001 public enquiry pe 20010608: 2001-02-07 to 2001-06-08 v1.1.1 july 2001 vote v 20010921: 2001-07-23 to 2001-09-21 v1.1.1 september 2001 publication etsi en 300 899-3 v1.1.1 (2001-09) 218 (.../...) </w:t>
      </w:r>
    </w:p>
    <w:p w:rsidR="00761C1B" w:rsidRDefault="00761C1B" w:rsidP="00761C1B">
      <w:r>
        <w:t>SOURCE: Used in EN 300 899-03 V1.1.1, clause V1.1.1</w:t>
      </w:r>
    </w:p>
    <w:p w:rsidR="00761C1B" w:rsidRDefault="00761C1B" w:rsidP="00761C1B"/>
    <w:p w:rsidR="00761C1B" w:rsidRDefault="00761C1B" w:rsidP="00761C1B">
      <w:r>
        <w:t xml:space="preserve">                                                                                                                                                                                                                                                                                                                                                                                                                                                                                                                                                                                                                                                                                                                                                                                                                                                                                                                                                                                                                                                                                                                                                                                                                                                                                                                                                                                                                                                                                                                                                                                                                                                                                                                                                                                                                                                                                                                                                                                                                                                                                                                                                                                                                                                                                                                                                                                                                                                                                                                                                                                                                                                                                                                                                                                                                                                                                                                                                                                                                                                                                                                                                                                                                                                                                                                                                                                                                                                                                                                                                                                                                                                                                                                                                                                                                                                                                                                                                                                                                                                                                                                                                                                                                                                                                                                                                                                                                                                                                                                                                                                                                                                                                                                                                                                                                                                                                                                                                                                                                                                                                                                                                                                                                                                                                                                                                                                                                                                                                                                                                                                                                                                                                                                                                                                                                                                                                                                                                                                                                                                                                                                                                                                                                                                                                                                                                                                                                                                                                                                                                                                                                                                                                                                                                                                                                                                                                                                                                                                                                                                                                                                                  [warning: there may be more definitions on this page] 2001 public enquiry pe 20011116: 2001-07-18 to 2001-11-16 v1.1.1 december 2001 vote v 20020208: 2001-12-10 to 2002-02-08 v1.1.1 february 2002 publication etsi en 301 141-6 v1.1.1 (2002-02) 7 (.../...) </w:t>
      </w:r>
    </w:p>
    <w:p w:rsidR="00761C1B" w:rsidRDefault="00761C1B" w:rsidP="00761C1B">
      <w:r>
        <w:t>SOURCE: Used in EN 301 141-06 V1.1.1, clause V1.1.1</w:t>
      </w:r>
    </w:p>
    <w:p w:rsidR="00761C1B" w:rsidRDefault="00761C1B" w:rsidP="00761C1B"/>
    <w:p w:rsidR="00761C1B" w:rsidRDefault="00761C1B" w:rsidP="00761C1B">
      <w:r>
        <w:t xml:space="preserve">                                                                                                                                                                                                                                                                                                                                                                                                                                                                                                                                                                                                                                                                                                                                                                                                                                                                                                                                                                                                                                                                                                                                                                                                                                                                                                                                                                                                                                                                                                                                                                                                                                                                                                                                                                                                                                                                                                                                                                                                                                                                                                                                                                                                                                                                                                                                                                                                                                                                                                                                                                                                                                                                                                                                                                                                                                                                                                                                                                                                                                                                                                                                                                                                                                                                                                                                                                                                                                                                                                                                                                                                                                                                                                                                                                                                                                                                                                                                                                                                                                                                                                                                                                                                                                                                                                                                                                                                                                                                                                                                                                                                                                                                                                                                                                                                                                                                                                                                                                                                                                                                                                                                                                                                                                                                                                                                                                                                                                                                                                                                                                                                                                                                                                                                                                                                                                                                                                                                                                                                                                                                                                                                                                                                                                                                                                                                                                                                                                                                                                                                                                                                                                                                                                                                                                                                                                                                                                                                                                                                                                                                                                                                  [warning: there may be more definitions on this page] 2001 public enquiry pe 20011116: 2001-07-18 to 2001-11-16 v1.1.1 december 2001 vote v 20020208: 2001-12-10 to 2002-02-08 v1.1.1 february 2002 publication etsi en 301 141-7 v1.1.1 (2002-02) 26 (.../...) </w:t>
      </w:r>
    </w:p>
    <w:p w:rsidR="00761C1B" w:rsidRDefault="00761C1B" w:rsidP="00761C1B">
      <w:r>
        <w:t>SOURCE: Used in EN 301 141-07 V1.1.1, clause V1.1.1</w:t>
      </w:r>
    </w:p>
    <w:p w:rsidR="00761C1B" w:rsidRDefault="00761C1B" w:rsidP="00761C1B"/>
    <w:p w:rsidR="00761C1B" w:rsidRDefault="00761C1B" w:rsidP="00761C1B">
      <w:r>
        <w:t xml:space="preserve">                                                                                                                                                                                                                                                                                                                                                                                                                                                                                                                                                                                                                                                                                                                                                                                                                                                                                                                                                                                                                                                                                                                                                                                                                                                                                                                                                                                                                                                                                                                                                                                                                                                                                                                                                                                                                                                                                                                                                                                                                                                                                                                                                                                                                                                                                                                                                                                                                                                                                                                                                                                                                                                                                                                                                                                                                                                                                                                                                                                                                                                                                                                                                                                                                                                                                                                                                                                                                                                                                                                                                                                                                                                                                                                                                                                                                                                                                                                                                                                                                                                                                                                                                                                                                                                                                                                                                                                                                                                                                                                                                                                                                                                                                                                                                                                                                                                                                                                                                                                                                                                                                                                                                                                                                                                                                                                                                                                                                                                                                                                                                                                                                                                                                                                                                                                                                                                                                                                                                                                                                                                                                                                                                                                                                                                                                                                                                                                                                                                                                                                                                                                                                                                                                                                                                                                                                                                                                                                                                                                                                                                                                                                                  [warning: there may be more definitions on this page] 2001 publication v1.2.1 november 2002 publication v1.3.1 august 2007 publication v1.4.1 october 2010 publication v1.5.1 july 2011 one-step approval procedure oap 20111110: 2011-07-13 to 2011-11-10 v1.5.1 november 2011 publication etsi en 301 489-23 v1.5.1 (2011-11) 12 (.../...) </w:t>
      </w:r>
    </w:p>
    <w:p w:rsidR="00761C1B" w:rsidRDefault="00761C1B" w:rsidP="00761C1B">
      <w:r>
        <w:t>SOURCE: Used in EN 301 489-23 V1.5.1, clause V1.1.1</w:t>
      </w:r>
    </w:p>
    <w:p w:rsidR="00761C1B" w:rsidRDefault="00761C1B" w:rsidP="00761C1B"/>
    <w:p w:rsidR="00761C1B" w:rsidRDefault="00761C1B" w:rsidP="00761C1B">
      <w:r>
        <w:t xml:space="preserve">                                                                                                                                                                                                                                                                                                                                                                                                                                                                                                                                                                                                                                                                                                                                                                                                                                                                                                                                                                                                                                                                                                                                                                                                                                                                                                                                                                                                                                                                                                                                                                                                                                                                                                                                                                                                                                                                                                                                                                                                                                                                                                                                                                                                                                                                                                                                                                                                                                                                                                                                                                                                                                                                                                                                                                                                                                                                                                                                                                                                                                                                                                                                                                                                                                                                                                                                                                                                                                                                                                                                                                                                                                                                                                                                                                                                                                                                                                                                                                                                                                                                                                                                                                                                                                                                                                                                                                                                                                                                                                                                                                                                                                                                                                                                                                                                                                                                                                                                                                                                                                                                                                                                                                                                                                                                                                                                                                                                                                                                                                                                                                                                                                                                                                                                                                                                                                                                                                                                                                                                                                                                                                                                                                                                                                                                                                                                                                                                                                                                                                                                                                                                                                                                                                                                                                                                                                                                                                                                                                                                                                                                                                                                  [warning: there may be more definitions on this page] 2003 public enquiry pe 20030905: 2003-05-07 to 2003-09-05 v1.1.1 september 2003 vote v 20031121: 2003-09-22 to 2003-11-21 v1.1.1 november 2003 publication etsi en 300 417-10-1 v1.1.1 (2003-11) 34 (.../...) </w:t>
      </w:r>
    </w:p>
    <w:p w:rsidR="00761C1B" w:rsidRDefault="00761C1B" w:rsidP="00761C1B">
      <w:r>
        <w:t>SOURCE: Used in EN 300 417-1001 V1.1.1, clause V1.1.1</w:t>
      </w:r>
    </w:p>
    <w:p w:rsidR="00761C1B" w:rsidRDefault="00761C1B" w:rsidP="00761C1B"/>
    <w:p w:rsidR="00761C1B" w:rsidRDefault="00761C1B" w:rsidP="00761C1B">
      <w:r>
        <w:t xml:space="preserve">                                                                                                                                                                                                                                                                                                                                                                                                                                                                                                                                                                                                                                                                                                                                                                                                                                                                                                                                                                                                                                                                                                                                                                                                                                                                                                                                                                                                                                                                                                                                                                                                                                                                                                                                                                                                                                                                                                                                                                                                                                                                                                                                                                                                                                                                                                                                                                                                                                                                                                                                                                                                                                                                                                                                                                                                                                                                                                                                                                                                                                                                                                                                                                                                                                                                                                                                                                                                                                                                                                                                                                                                                                                                                                                                                                                                                                                                                                                                                                                                                                                                                                                                                                                                                                                                                                                                                                                                                                                                                                                                                                                                                                                                                                                                                                                                                                                                                                                                                                                                                                                                                                                                                                                                                                                                                                                                                                                                                                                                                                                                                                                                                                                                                                                                                                                                                                                                                                                                                                                                                                                                                                                                                                                                                                                                                                                                                                                                                                                                                                                                                                                                                                                                                                                                                                                                                                                                                                                                                                                                                                                                                                                                  [warning: there may be more definitions on this page] 2004 public enquiry pe 20050325: 2004-11-24 to 2005-03-25 v1.1.1 june 2005 vote v 20050826: 2005-06-27 to 2005-08-26 v1.1.1 september 2005 publication etsi en 301 489-32 v1.1.1 (2005-09) 12 (.../...) </w:t>
      </w:r>
    </w:p>
    <w:p w:rsidR="00761C1B" w:rsidRDefault="00761C1B" w:rsidP="00761C1B">
      <w:r>
        <w:t>SOURCE: Used in EN 301 489-32 V1.1.1, clause V1.1.1</w:t>
      </w:r>
    </w:p>
    <w:p w:rsidR="00761C1B" w:rsidRDefault="00761C1B" w:rsidP="00761C1B"/>
    <w:p w:rsidR="00761C1B" w:rsidRDefault="00761C1B" w:rsidP="00761C1B">
      <w:r>
        <w:t xml:space="preserve">                                                                                                                                                                                                                                                                                                                                                                                                                                                                                                                                                                                                                                                                                                                                                                                                                                                                                                                                                                                                                                                                                                                                                                                                                                                                                                                                                                                                                                                                                                                                                                                                                                                                                                                                                                                                                                                                                                                                                                                                                                                                                                                                                                                                                                                                                                                                                                                                                                                                                                                                                                                                                                                                                                                                                                                                                                                                                                                                                                                                                                                                                                                                                                                                                                                                                                                                                                                                                                                                                                                                                                                                                                                                                                                                                                                                                                                                                                                                                                                                                                                                                                                                                                                                                                                                                                                                                                                                                                                                                                                                                                                                                                                                                                                                                                                                                                                                                                                                                                                                                                                                                                                                                                                                                                                                                                                                                                                                                                                                                                                                                                                                                                                                                                                                                                                                                                                                                                                                                                                                                                                                                                                                                                                                                                                                                                                                                                                                                                                                                                                                                                                                                                                                                                                                                                                                                                                                                                                                                                                                                                                                                                                                  [warning: there may be more definitions on this page] 2010 - normative and informative references subdivided - reference added (new clause 5.0) to the impact of "environmental profile" on the requirements - recall added to the definition of "radio frequency tolerance" in the radio regulations - rationalization of system types in annex d for 13 ghz, 15 ghz and 18 ghz bands v2.1.1 mm/2014 - alignment to the corresponding revision of en 302 217-2-2 [16] in the field of: # extension of the spectral efficiency classes subdivision to formally cover the whole granularity of modulation reference index from 1 (2 states, spectral efficiency class 1) to 9 (512 states, spectral efficiency class 6h) and to newly introduced 10 (1 024 states, spectral efficiency class 7) and 11 (2 048 states, spectral efficiency class (.../...) </w:t>
      </w:r>
    </w:p>
    <w:p w:rsidR="00761C1B" w:rsidRDefault="00761C1B" w:rsidP="00761C1B">
      <w:r>
        <w:t>SOURCE: Used in EN 302 217-0201 V2.1.1, clause V1.3.1</w:t>
      </w:r>
    </w:p>
    <w:p w:rsidR="00761C1B" w:rsidRDefault="00761C1B" w:rsidP="00761C1B"/>
    <w:p w:rsidR="00761C1B" w:rsidRDefault="00761C1B" w:rsidP="00761C1B">
      <w:r>
        <w:t xml:space="preserve">                                                                                                                                                                                                                                                                                                                                                                                                                                                                                                                                                                                                                                                                                                                                                                                                                                                                                                                                                                                                                                                                                                                                                                                                                                                                                                                                                                                                                                                                                                                                                                                                                                                                                                                                                                                                                                                                                                                                                                                                                                                                                                                                                                                                                                                                                                                                                                                                                                                                                                                                                                                                                                                                                                                                                                                                                                                                                                                                                                                                                                                                                                                                                                                                                                                                                                                                                                                                                                                                                                                                                                                                                                                                                                                                                                                                                                                                                                                                                                                                                                                                                                                                                                                                                                                                                                                                                                                                                                                                                                                                                                                                                                                                                                                                                                                                                                                                                                                                                                                                                                                                                                                                                                                                                                                                                                                                                                                                                                                                                                                                                                                                                                                                                                                                                                                                                                                                                                                                                                                                                                                                                                                                                                                                                                                                                                                                                                                                                                                                                                                                                                                                                                                                                                                                                                                                                                                                                                                                                                                                                                                                                                                                  [warning: there may be more definitions on this page] 2: limits for maximum mean (.../...) </w:t>
      </w:r>
    </w:p>
    <w:p w:rsidR="00761C1B" w:rsidRDefault="00761C1B" w:rsidP="00761C1B">
      <w:r>
        <w:t>SOURCE: Used in EN 302 065-04 V1.1.1, clause 2</w:t>
      </w:r>
    </w:p>
    <w:p w:rsidR="00761C1B" w:rsidRDefault="00761C1B" w:rsidP="00761C1B"/>
    <w:p w:rsidR="00761C1B" w:rsidRDefault="00761C1B" w:rsidP="00761C1B">
      <w:r>
        <w:t xml:space="preserve">                                                                                                                                                                                                                                                                                                                                                                                                                                                                                                                                                                                                                                                                                                                                                                                                                                                                                                                                                                                                                                                                                                                                                                                                                                                                                                                                                                                                                                                                                                                                                                                                                                                                                                                                                                                                                                                                                                                                                                                                                                                                                                                                                                                                                                                                                                                                                                                                                                                                                                                                                                                                                                                                                                                                                                                                                                                                                                                                                                                                                                                                                                                                                                                                                                                                                                                                                                                                                                                                                                                                                                                                                                                                                                                                                                                                                                                                                                                                                                                                                                                                                                                                                                                                                                                                                                                                                                                                                                                                                                                                                                                                                                                                                                                                                                                                                                                                                                                                                                                                                                                                                                                                                                                                                                                                                                                                                                                                                                                                                                                                                                                                                                                                                                                                                                                                                                                                                                                                                                                                                                                                                                                                                                                                                                                                                                                                                                                                                                                                                                                                                                                                                                                                                                                                                                                                                                                                                                                                                                                                                                                                                                                                  [warning: there may be more definitions on this page] 2s 3 and 4 3 and 4 carrier frequency 2,0 ghz to 2,3 ghz 1,4 ghz to 1,5 ghz 2,0 ghz to 2,3 ghz channel bandwidth 4,76 mhz 1,536 mhz 1,536 mhz channel spacing 5 mhz 1,712 mhz 1,712 mhz the present document does not restrict its use to the application scenarios as denoted (.../...) </w:t>
      </w:r>
    </w:p>
    <w:p w:rsidR="00761C1B" w:rsidRDefault="00761C1B" w:rsidP="00761C1B">
      <w:r>
        <w:t>SOURCE: Used in EN 302 550-0103 V1.1.1, clause 2</w:t>
      </w:r>
    </w:p>
    <w:p w:rsidR="00761C1B" w:rsidRDefault="00761C1B" w:rsidP="00761C1B"/>
    <w:p w:rsidR="00761C1B" w:rsidRDefault="00761C1B" w:rsidP="00761C1B">
      <w:r>
        <w:t xml:space="preserve">                                                                                                                                                                                                                                                                                                                                                                                                                                                                                                                                                                                                                                                                                                                                                                                                                                                                                                                                                                                                                                                                                                                                                                                                                                                                                                                                                                                                                                                                                                                                                                                                                                                                                                                                                                                                                                                                                                                                                                                                                                                                                                                                                                                                                                                                                                                                                                                                                                                                                                                                                                                                                                                                                                                                                                                                                                                                                                                                                                                                                                                                                                                                                                                                                                                                                                                                                                                                                                                                                                                                                                                                                                                                                                                                                                                                                                                                                                                                                                                                                                                                                                                                                                                                                                                                                                                                                                                                                                                                                                                                                                                                                                                                                                                                                                                                                                                                                                                                                                                                                                                                                                                                                                                                                                                                                                                                                                                                                                                                                                                                                                                                                                                                                                                                                                                                                                                                                                                                                                                                                                                                                                                                                                                                                                                                                                                                                                                                                                                                                                                                                                                                                                                                                                                                                                                                                                                                                                                                                                                                                                                                                                                                  [warning: there may be more definitions on this page] 3 bt x m1 = the number of slots for which the block reservation should be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3) note 1: there shall be only one definition result and one activation state per indication (.../...) </w:t>
      </w:r>
    </w:p>
    <w:p w:rsidR="00761C1B" w:rsidRDefault="00761C1B" w:rsidP="00761C1B">
      <w:r>
        <w:t>SOURCE: Used in EN 300 392-1203 V1.3.1, clause 1</w:t>
      </w:r>
    </w:p>
    <w:p w:rsidR="00761C1B" w:rsidRDefault="00761C1B" w:rsidP="00761C1B"/>
    <w:p w:rsidR="00761C1B" w:rsidRDefault="00761C1B" w:rsidP="00761C1B">
      <w:r>
        <w:t xml:space="preserve">                                                                                                                                                                                                                                                                                                                                                                                                                                                                                                                                                                                                                                                                                                                                                                                                                                                                                                                                                                                                                                                                                                                                                                                                                                                                                                                                                                                                                                                                                                                                                                                                                                                                                                                                                                                                                                                                                                                                                                                                                                                                                                                                                                                                                                                                                                                                                                                                                                                                                                                                                                                                                                                                                                                                                                                                                                                                                                                                                                                                                                                                                                                                                                                                                                                                                                                                                                                                                                                                                                                                                                                                                                                                                                                                                                                                                                                                                                                                                                                                                                                                                                                                                                                                                                                                                                                                                                                                                                                                                                                                                                                                                                                                                                                                                                                                                                                                                                                                                                                                                                                                                                                                                                                                                                                                                                                                                                                                                                                                                                                                                                                                                                                                                                                                                                                                                                                                                                                                                                                                                                                                                                                                                                                                                                                                                                                                                                                                                                                                                                                                                                                                                                                                                                                                                                                                                                                                                                                                                                                                                                                                                                                                  [warning: there may be more definitions on this page] 3.1 definitions related to conformance testing for the purposes of the present document, the following terms and definitions apply: abstract test case: refer to iso/iec 9646-1 [6] abstract test suite (ats): refer to iso/iec 9646-1 [6] implementation under test (iut): refer to iso/iec 9646-1 [6] protocol implementation conformance statement (pics): refer to iso/iec 9646-1 [6] pics proforma: refer to iso/iec 9646-1 [6] protocol implementation extra information for testing (pixit): refer to iso/iec 9646-1 [6] pixit proforma: refer to iso/iec 9646-1 [6] test purpose (tp): refer to iso/iec 9646-1 [6] 3.2 definitions related to en 300 207-1 for the purposes of the present document, the following terms and definitions apply: call reference: see en 300 403-1 [4], clause 4.3 component: see en 300 196-1 [3], clause 11.2.2.1 integrated services digital network (isdn): see itu-t recommendation i.112 [9], definition 308 isdn number: number conforming to the numbering and structure specified in itu-t recommendation e.164 [8] invoke component: see en 300 196-1 [3], clause 11.2.2.1 network: dss1 protocol entity at the network side of the user-network interface where a t reference point or coincident s and t reference point applies network (s/t): dss1 protocol entity at the network side of the user-network interface (.../...) </w:t>
      </w:r>
    </w:p>
    <w:p w:rsidR="00761C1B" w:rsidRDefault="00761C1B" w:rsidP="00761C1B">
      <w:r>
        <w:t>SOURCE: Used in EN 300 207-05 V3.1.1, clause 3</w:t>
      </w:r>
    </w:p>
    <w:p w:rsidR="00761C1B" w:rsidRDefault="00761C1B" w:rsidP="00761C1B"/>
    <w:p w:rsidR="00761C1B" w:rsidRDefault="00761C1B" w:rsidP="00761C1B">
      <w:r>
        <w:t xml:space="preserve">                                                                                                                                                                                                                                                                                                                                                                                                                                                                                                                                                                                                                                                                                                                                                                                                                                                                                                                                                                                                                                                                                                                                                                                                                                                                                                                                                                                                                                                                                                                                                                                                                                                                                                                                                                                                                                                                                                                                                                                                                                                                                                                                                                                                                                                                                                                                                                                                                                                                                                                                                                                                                                                                                                                                                                                                                                                                                                                                                                                                                                                                                                                                                                                                                                                                                                                                                                                                                                                                                                                                                                                                                                                                                                                                                                                                                                                                                                                                                                                                                                                                                                                                                                                                                                                                                                                                                                                                                                                                                                                                                                                                                                                                                                                                                                                                                                                                                                                                                                                                                                                                                                                                                                                                                                                                                                                                                                                                                                                                                                                                                                                                                                                                                                                                                                                                                                                                                                                                                                                                                                                                                                                                                                                                                                                                                                                                                                                                                                                                                                                                                                                                                                                                                                                                                                                                                                                                                                                                                                                                                                                                                                                                  [warning: there may be more definitions on this page] 3.1 external definitions the definitions used in ecma-254 [1], iso/iec 13247 [2], en 300 443-1 [3], ets 300 796-1 [4] and en 302 092-1 [5] (.../...) </w:t>
      </w:r>
    </w:p>
    <w:p w:rsidR="00761C1B" w:rsidRDefault="00761C1B" w:rsidP="00761C1B">
      <w:r>
        <w:t>SOURCE: Used in EN 302 091-01 V1.1.3, clause 3</w:t>
      </w:r>
    </w:p>
    <w:p w:rsidR="00761C1B" w:rsidRDefault="00761C1B" w:rsidP="00761C1B"/>
    <w:p w:rsidR="00761C1B" w:rsidRDefault="00761C1B" w:rsidP="00761C1B">
      <w:r>
        <w:t xml:space="preserve">                                                                                                                                                                                                                                                                                                                                                                                                                                                                                                                                                                                                                                                                                                                                                                                                                                                                                                                                                                                                                                                                                                                                                                                                                                                                                                                                                                                                                                                                                                                                                                                                                                                                                                                                                                                                                                                                                                                                                                                                                                                                                                                                                                                                                                                                                                                                                                                                                                                                                                                                                                                                                                                                                                                                                                                                                                                                                                                                                                                                                                                                                                                                                                                                                                                                                                                                                                                                                                                                                                                                                                                                                                                                                                                                                                                                                                                                                                                                                                                                                                                                                                                                                                                                                                                                                                                                                                                                                                                                                                                                                                                                                                                                                                                                                                                                                                                                                                                                                                                                                                                                                                                                                                                                                                                                                                                                                                                                                                                                                                                                                                                                                                                                                                                                                                                                                                                                                                                                                                                                                                                                                                                                                                                                                                                                                                                                                                                                                                                                                                                                                                                                                                                                                                                                                                                                                                                                                                                                                                                                                                                                                                                                  [warning: there may be more definitions on this page] 31 number of slots to block after the start of each utc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31 see clause 5.2.13.3 nd identifies a slot relative to and earlier than the current slot + m1 - 128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4 095 ro identifies a slot relative to the first slot of the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4) note 1: there shall be only one definition result per primitive if there are more than one defined tetra identity or more than one selected area (.../...) </w:t>
      </w:r>
    </w:p>
    <w:p w:rsidR="00761C1B" w:rsidRDefault="00761C1B" w:rsidP="00761C1B">
      <w:r>
        <w:t>SOURCE: Used in EN 300 392-1208 V1.2.1, clause 3</w:t>
      </w:r>
    </w:p>
    <w:p w:rsidR="00761C1B" w:rsidRDefault="00761C1B" w:rsidP="00761C1B"/>
    <w:p w:rsidR="00761C1B" w:rsidRDefault="00761C1B" w:rsidP="00761C1B">
      <w:r>
        <w:t xml:space="preserve">                                                                                                                                                                                                                                                                                                                                                                                                                                                                                                                                                                                                                                                                                                                                                                                                                                                                                                                                                                                                                                                                                                                                                                                                                                                                                                                                                                                                                                                                                                                                                                                                                                                                                                                                                                                                                                                                                                                                                                                                                                                                                                                                                                                                                                                                                                                                                                                                                                                                                                                                                                                                                                                                                                                                                                                                                                                                                                                                                                                                                                                                                                                                                                                                                                                                                                                                                                                                                                                                                                                                                                                                                                                                                                                                                                                                                                                                                                                                                                                                                                                                                                                                                                                                                                                                                                                                                                                                                                                                                                                                                                                                                                                                                                                                                                                                                                                                                                                                                                                                                                                                                                                                                                                                                                                                                                                                                                                                                                                                                                                                                                                                                                                                                                                                                                                                                                                                                                                                                                                                                                                                                                                                                                                                                                                                                                                                                                                                                                                                                                                                                                                                                                                                                                                                                                                                                                                                                                                                                                                                                                                                                                                                  [warning: there may be more definitions on this page] 4.1 external definitions for the purpose of the present document the following definitions apply: basic service (bs): (ccitt recommendation i.210 [11]) call, basic call (bc): (iso/iec 11582) integrated services digital network (isdn): (ccitt recommendation i.112 [10]) private integrated services network (pisn): (iso/iec 11579-1[3]) private integrated services network exchange (pinx): (iso/iec 11579-1[3]) public isdn: (ets 300 415 [9]) signalling: (ccitt recommendation i.112 [10]) supplementary service (ss): (iso/iec 11582) 4.2 special definitions 4.2.1 calling pinx the pinx which is at the originating interface of the public isdn intervening network (.../...) </w:t>
      </w:r>
    </w:p>
    <w:p w:rsidR="00761C1B" w:rsidRDefault="00761C1B" w:rsidP="00761C1B">
      <w:r>
        <w:t>SOURCE: Used in EN 301 102 V1.1.1, clause 4</w:t>
      </w:r>
    </w:p>
    <w:p w:rsidR="00761C1B" w:rsidRDefault="00761C1B" w:rsidP="00761C1B"/>
    <w:p w:rsidR="00761C1B" w:rsidRDefault="00761C1B" w:rsidP="00761C1B">
      <w:r>
        <w:t xml:space="preserve">                                                                                                                                                                                                                                                                                                                                                                                                                                                                                                                                                                                                                                                                                                                                                                                                                                                                                                                                                                                                                                                                                                                                                                                                                                                                                                                                                                                                                                                                                                                                                                                                                                                                                                                                                                                                                                                                                                                                                                                                                                                                                                                                                                                                                                                                                                                                                                                                                                                                                                                                                                                                                                                                                                                                                                                                                                                                                                                                                                                                                                                                                                                                                                                                                                                                                                                                                                                                                                                                                                                                                                                                                                                                                                                                                                                                                                                                                                                                                                                                                                                                                                                                                                                                                                                                                                                                                                                                                                                                                                                                                                                                                                                                                                                                                                                                                                                                                                                                                                                                                                                                                                                                                                                                                                                                                                                                                                                                                                                                                                                                                                                                                                                                                                                                                                                                                                                                                                                                                                                                                                                                                                                                                                                                                                                                                                                                                                                                                                                                                                                                                                                                                                                                                                                                                                                                                                                                                                                                                                                                                                                                                                                                  [warning: there may be more definitions on this page] 4.1 external definitions for the purposes of the present document, the terms and definitions given in the following apply: c reference point: (ets 300 475-1) destination pinx: (ets 300 239) end pinx: (ets 300 239) gateway pinx: (en 300 172) incoming call: (en 300 172) inter-pinx connection: (en 301 039) inter-pinx link: (en 301 039) mapping functional group: (ets 300 475-1) originating pinx: (en 300 172) outgoing call: (en 300 172) preceding pinx: (ets 300 239) private integrated services network (pisn): (ets 300 475-1) private integrated services network exchange (pinx): (ets 300 475-1) q reference point: (ets 300 475-1) side, incoming side and outgoing side: (en 300 172) source pinx: (ets 300 239) s reference point: (ets 300 475-1) subsequent pinx: (ets 300 239) terminating pinx: (en 300 172) transit pinx: (en 300 172) 5 abbreviations for the purposes of the present document, the following abbreviations apply: acse association control service element ais alarm indication signal anf additional network feature apdu application protocol data unit asn.1 abstract syntax notation one ats air traffic services cc call control cicl call intrusion capability level cipl call intrusion protection level cpicl call priority interruption capability level cpipl call priority interruption protection level dse (.../...) </w:t>
      </w:r>
    </w:p>
    <w:p w:rsidR="00761C1B" w:rsidRDefault="00761C1B" w:rsidP="00761C1B">
      <w:r>
        <w:t>SOURCE: Used in EN 301 846 V1.1.1, clause 4</w:t>
      </w:r>
    </w:p>
    <w:p w:rsidR="00761C1B" w:rsidRDefault="00761C1B" w:rsidP="00761C1B"/>
    <w:p w:rsidR="00761C1B" w:rsidRDefault="00761C1B" w:rsidP="00761C1B">
      <w:r>
        <w:t xml:space="preserve">                                                                                                                                                                                                                                                                                                                                                                                                                                                                                                                                                                                                                                                                                                                                                                                                                                                                                                                                                                                                                                                                                                                                                                                                                                                                                                                                                                                                                                                                                                                                                                                                                                                                                                                                                                                                                                                                                                                                                                                                                                                                                                                                                                                                                                                                                                                                                                                                                                                                                                                                                                                                                                                                                                                                                                                                                                                                                                                                                                                                                                                                                                                                                                                                                                                                                                                                                                                                                                                                                                                                                                                                                                                                                                                                                                                                                                                                                                                                                                                                                                                                                                                                                                                                                                                                                                                                                                                                                                                                                                                                                                                                                                                                                                                                                                                                                                                                                                                                                                                                                                                                                                                                                                                                                                                                                                                                                                                                                                                                                                                                                                                                                                                                                                                                                                                                                                                                                                                                                                                                                                                                                                                                                                                                                                                                                                                                                                                                                                                                                                                                                                                                                                                                                                                                                                                                                                                                                                                                                                                                                                                                                                                                  [warning: there may be more definitions on this page] 4.1 line code the following clauses specify the line code of the wide screen signalling (.../...) </w:t>
      </w:r>
    </w:p>
    <w:p w:rsidR="00761C1B" w:rsidRDefault="00761C1B" w:rsidP="00761C1B">
      <w:r>
        <w:t>SOURCE: Used in EN 300 294 V1.4.1, clause 4</w:t>
      </w:r>
    </w:p>
    <w:p w:rsidR="00761C1B" w:rsidRDefault="00761C1B" w:rsidP="00761C1B"/>
    <w:p w:rsidR="00761C1B" w:rsidRDefault="00761C1B" w:rsidP="00761C1B">
      <w:r>
        <w:t xml:space="preserve">                                                                                                                                                                                                                                                                                                                                                                                                                                                                                                                                                                                                                                                                                                                                                                                                                                                                                                                                                                                                                                                                                                                                                                                                                                                                                                                                                                                                                                                                                                                                                                                                                                                                                                                                                                                                                                                                                                                                                                                                                                                                                                                                                                                                                                                                                                                                                                                                                                                                                                                                                                                                                                                                                                                                                                                                                                                                                                                                                                                                                                                                                                                                                                                                                                                                                                                                                                                                                                                                                                                                                                                                                                                                                                                                                                                                                                                                                                                                                                                                                                                                                                                                                                                                                                                                                                                                                                                                                                                                                                                                                                                                                                                                                                                                                                                                                                                                                                                                                                                                                                                                                                                                                                                                                                                                                                                                                                                                                                                                                                                                                                                                                                                                                                                                                                                                                                                                                                                                                                                                                                                                                                                                                                                                                                                                                                                                                                                                                                                                                                                                                                                                                                                                                                                                                                                                                                                                                                                                                                                                                                                                                                                                  [warning: there may be more definitions on this page] 5 is the same as defined for itu-t standardized cause (.../...) </w:t>
      </w:r>
    </w:p>
    <w:p w:rsidR="00761C1B" w:rsidRDefault="00761C1B" w:rsidP="00761C1B">
      <w:r>
        <w:t>SOURCE: Used in EN 300 485 V1.3.1, clause 3</w:t>
      </w:r>
    </w:p>
    <w:p w:rsidR="00761C1B" w:rsidRDefault="00761C1B" w:rsidP="00761C1B"/>
    <w:p w:rsidR="00761C1B" w:rsidRDefault="00761C1B" w:rsidP="00761C1B">
      <w:r>
        <w:t xml:space="preserve">                                                                                                                                                                                                                                                                                                                                                                                                                                                                                                                                                                                                                                                                                                                                                                                                                                                                                                                                                                                                                                                                                                                                                                                                                                                                                                                                                                                                                                                                                                                                                                                                                                                                                                                                                                                                                                                                                                                                                                                                                                                                                                                                                                                                                                                                                                                                                                                                                                                                                                                                                                                                                                                                                                                                                                                                                                                                                                                                                                                                                                                                                                                                                                                                                                                                                                                                                                                                                                                                                                                                                                                                                                                                                                                                                                                                                                                                                                                                                                                                                                                                                                                                                                                                                                                                                                                                                                                                                                                                                                                                                                                                                                                                                                                                                                                                                                                                                                                                                                                                                                                                                                                                                                                                                                                                                                                                                                                                                                                                                                                                                                                                                                                                                                                                                                                                                                                                                                                                                                                                                                                                                                                                                                                                                                                                                                                                                                                                                                                                                                                                                                                                                                                                                                                                                                                                                                                                                                                                                                                                                                                                                                                                  [warning: there may be more definitions on this page] 6 5 4 3 2 1 octet n bit 11 bit 10 bit 9 bit 8 octet n+1 bit 7 bit 6 bit 5 bit 4 bit 3 bit 2 bit 1 octet n+2 octet n+3 figure 19: field mapping within rlc/mac messages the length of an rlc/mac control messages is an integer number of rlc/mac control (.../...) </w:t>
      </w:r>
    </w:p>
    <w:p w:rsidR="00761C1B" w:rsidRDefault="00761C1B" w:rsidP="00761C1B">
      <w:r>
        <w:t>SOURCE: Used in EN 301 349 V8.4.1, clause 8</w:t>
      </w:r>
    </w:p>
    <w:p w:rsidR="00761C1B" w:rsidRDefault="00761C1B" w:rsidP="00761C1B"/>
    <w:p w:rsidR="00761C1B" w:rsidRDefault="00761C1B" w:rsidP="00761C1B">
      <w:r>
        <w:t xml:space="preserve">                                                                                                                                                                                                                                                                                                                                                                                                                                                                                                                                                                                                                                                                                                                                                                                                                                                                                                                                                                                                                                                                                                                                                                                                                                                                                                                                                                                                                                                                                                                                                                                                                                                                                                                                                                                                                                                                                                                                                                                                                                                                                                                                                                                                                                                                                                                                                                                                                                                                                                                                                                                                                                                                                                                                                                                                                                                                                                                                                                                                                                                                                                                                                                                                                                                                                                                                                                                                                                                                                                                                                                                                                                                                                                                                                                                                                                                                                                                                                                                                                                                                                                                                                                                                                                                                                                                                                                                                                                                                                                                                                                                                                                                                                                                                                                                                                                                                                                                                                                                                                                                                                                                                                                                                                                                                                                                                                                                                                                                                                                                                                                                                                                                                                                                                                                                                                                                                                                                                                                                                                                                                                                                                                                                                                                                                                                                                                                                                                                                                                                                                                                                                                                                                                                                                                                                                                                                                                                                                                                                                                                                                                                                                  [warning: there may be more definitions on this page] 6.1 provision/withdrawal when implemented as a network based solution: (.../...) </w:t>
      </w:r>
    </w:p>
    <w:p w:rsidR="00761C1B" w:rsidRDefault="00761C1B" w:rsidP="00761C1B">
      <w:r>
        <w:t>SOURCE: Used in EN 301 798 V1.1.1, clause 6</w:t>
      </w:r>
    </w:p>
    <w:p w:rsidR="00761C1B" w:rsidRDefault="00761C1B" w:rsidP="00761C1B"/>
    <w:p w:rsidR="00761C1B" w:rsidRDefault="00761C1B" w:rsidP="00761C1B">
      <w:r>
        <w:t xml:space="preserve">                                                                                                                                                                                                                                                                                                                                                                                                                                                                                                                                                                                                                                                                                                                                                                                                                                                                                                                                                                                                                                                                                                                                                                                                                                                                                                                                                                                                                                                                                                                                                                                                                                                                                                                                                                                                                                                                                                                                                                                                                                                                                                                                                                                                                                                                                                                                                                                                                                                                                                                                                                                                                                                                                                                                                                                                                                                                                                                                                                                                                                                                                                                                                                                                                                                                                                                                                                                                                                                                                                                                                                                                                                                                                                                                                                                                                                                                                                                                                                                                                                                                                                                                                                                                                                                                                                                                                                                                                                                                                                                                                                                                                                                                                                                                                                                                                                                                                                                                                                                                                                                                                                                                                                                                                                                                                                                                                                                                                                                                                                                                                                                                                                                                                                                                                                                                                                                                                                                                                                                                                                                                                                                                                                                                                                                                                                                                                                                                                                                                                                                                                                                                                                                                                                                                                                                                                                                                                                                                                                                                                                                                                                                                  [warning: there may be more definitions on this page] 662 1,003 019 4,855 121 2 0,176 809 5,422 091 3,419 109 3 0,407 163 0,518 650 5,864 470 4 0,303 585 2,751 772 2,215 894 5 0,258 782 0,602 895 3,758 058 6 0,061 831 1,016 585 5,430 202 7 0,150 340 0,143 556 3,952 093 8 0,051 534 0,153 832 1,093 586 9 0,185 074 3,324 866 5,775 198 10 0,400 967 1,935 570 0,154 459 11 0,295 723 0,429 948 5,928 383 12 0,350 825 3,228 872 3,053 023 13 0,262 909 0,848 831 0,628 578 14 0,225 894 0,073 883 2,128 544 15 0,170 996 0,203 952 1,099 463 16 0,149 723 0,194 207 3,462 951 17 0,240 140 0,924 450 3,664 773 18 0,116 587 1,381 320 2,833 799 19 0,221 155 0,640 512 3,334 290 20 0,259 730 1,368 671 0,393 889 annex c (informative): interleaving example the bit interleaving and symbol interleaving rules and the corresponding mapping onto carriers are illustrated in table c.1 for the first symbol in a superframe (.../...) </w:t>
      </w:r>
    </w:p>
    <w:p w:rsidR="00761C1B" w:rsidRDefault="00761C1B" w:rsidP="00761C1B">
      <w:r>
        <w:t>SOURCE: Used in EN 300 744 V1.6.1, clause 1</w:t>
      </w:r>
    </w:p>
    <w:p w:rsidR="00761C1B" w:rsidRDefault="00761C1B" w:rsidP="00761C1B"/>
    <w:p w:rsidR="00761C1B" w:rsidRDefault="00761C1B" w:rsidP="00761C1B">
      <w:r>
        <w:t xml:space="preserve">                                                                                                                                                                                                                                                                                                                                                                                                                                                                                                                                                                                                                                                                                                                                                                                                                                                                                                                                                                                                                                                                                                                                                                                                                                                                                                                                                                                                                                                                                                                                                                                                                                                                                                                                                                                                                                                                                                                                                                                                                                                                                                                                                                                                                                                                                                                                                                                                                                                                                                                                                                                                                                                                                                                                                                                                                                                                                                                                                                                                                                                                                                                                                                                                                                                                                                                                                                                                                                                                                                                                                                                                                                                                                                                                                                                                                                                                                                                                                                                                                                                                                                                                                                                                                                                                                                                                                                                                                                                                                                                                                                                                                                                                                                                                                                                                                                                                                                                                                                                                                                                                                                                                                                                                                                                                                                                                                                                                                                                                                                                                                                                                                                                                                                                                                                                                                                                                                                                                                                                                                                                                                                                                                                                                                                                                                                                                                                                                                                                                                                                                                                                                                                                                                                                                                                                                                                                                                                                                                                                                                                                                                                                                  [warning: there may be more definitions on this page] 7 8 extended tail bits (below) 8 - 48 41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8 9 tail bits (below) 9 - 182 174 encrypted bits (e0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900 equipment; - i-ets 300 034-2 [5] for phase 1 dcs 1800 equipment; or - etsi ets 300 578 [6] for phase 2 gsm 900 or phase 2 dcs 1800 equipment; - etsi ts 100 911 [7] for phase 2+ gsm 900 or phase 2+ dcs 1800 (.../...) </w:t>
      </w:r>
    </w:p>
    <w:p w:rsidR="00761C1B" w:rsidRDefault="00761C1B" w:rsidP="00761C1B">
      <w:r>
        <w:t>SOURCE: Used in EN 301 489-07 V1.3.1, clause 1</w:t>
      </w:r>
    </w:p>
    <w:p w:rsidR="00761C1B" w:rsidRDefault="00761C1B" w:rsidP="00761C1B"/>
    <w:p w:rsidR="00761C1B" w:rsidRDefault="00761C1B" w:rsidP="00761C1B">
      <w:r>
        <w:t xml:space="preserve">                                                                                                                                                                                                                                                                                                                                                                                                                                                                                                                                                                                                                                                                                                                                                                                                                                                                                                                                                                                                                                                                                                                                                                                                                                                                                                                                                                                                                                                                                                                                                                                                                                                                                                                                                                                                                                                                                                                                                                                                                                                                                                                                                                                                                                                                                                                                                                                                                                                                                                                                                                                                                                                                                                                                                                                                                                                                                                                                                                                                                                                                                                                                                                                                                                                                                                                                                                                                                                                                                                                                                                                                                                                                                                                                                                                                                                                                                                                                                                                                                                                                                                                                                                                                                                                                                                                                                                                                                                                                                                                                                                                                                                                                                                                                                                                                                                                                                                                                                                                                                                                                                                                                                                                                                                                                                                                                                                                                                                                                                                                                                                                                                                                                                                                                                                                                                                                                                                                                                                                                                                                                                                                                                                                                                                                                                                                                                                                                                                                                                                                                                                                                                                                                                                                                                                                                                                                                                                                                                                                                                                                                                                                                  [warning: there may be more definitions on this page] a typical use of (.../...) </w:t>
      </w:r>
    </w:p>
    <w:p w:rsidR="00761C1B" w:rsidRDefault="00761C1B" w:rsidP="00761C1B">
      <w:r>
        <w:t>SOURCE: Used in EN 300 195-04 V1.2.1, clause 2 SOURCE: Used in EN 300 195-06 V1.2.1, clause 2 SOURCE: Used in EN 300 210-04 V1.2.4, clause 2 SOURCE: Used in EN 300 210-06 V1.2.4, clause 4</w:t>
      </w:r>
    </w:p>
    <w:p w:rsidR="00761C1B" w:rsidRDefault="00761C1B" w:rsidP="00761C1B"/>
    <w:p w:rsidR="00761C1B" w:rsidRDefault="00761C1B" w:rsidP="00761C1B">
      <w:r>
        <w:t xml:space="preserve">                                                                                                                                                                                                                                                                                                                                                                                                                                                                                                                                                                                                                                                                                                                                                                                                                                                                                                                                                                                                                                                                                                                                                                                                                                                                                                                                                                                                                                                                                                                                                                                                                                                                                                                                                                                                                                                                                                                                                                                                                                                                                                                                                                                                                                                                                                                                                                                                                                                                                                                                                                                                                                                                                                                                                                                                                                                                                                                                                                                                                                                                                                                                                                                                                                                                                                                                                                                                                                                                                                                                                                                                                                                                                                                                                                                                                                                                                                                                                                                                                                                                                                                                                                                                                                                                                                                                                                                                                                                                                                                                                                                                                                                                                                                                                                                                                                                                                                                                                                                                                                                                                                                                                                                                                                                                                                                                                                                                                                                                                                                                                                                                                                                                                                                                                                                                                                                                                                                                                                                                                                                                                                                                                                                                                                                                                                                                                                                                                                                                                                                                                                                                                                                                                                                                                                                                                                                                                                                                                                                                                                                                                                                                  [warning: there may be more definitions on this page] a.2 point frequency for ? = 0,35 frequency for ? = 0,25 frequency for ? = 0,20 relative power (db) group delay a 0,0 fn 0,0 fn 0,0 fn +0,25 +0,07 / fn b 0,0 fn 0,0 fn 0,0 fn -0,25 -0,07 / fn c 0,2 fn 0,2 fn 0,2 fn +0,25 +0,07 / fn d 0,2 fn 0,2 fn 0,2 fn -0,40 -0,07 / fn e 0,4 fn 0,4 fn 0,4 fn +0,25 +0,07 / fn f 0,4 fn 0,4 fn 0,4 fn -0,40 -0,07 / fn g 0,8 fn 0,86fn 0,89 fn +0,15 +0,07 / fn h 0,8 fn 0,86 fn 0,89 fn -1,10 -0,07 / fn i 0,9 fn 0,93 fn 0,94 fn -0,50 +0,07 / fn j 1,0 fn 1,0 fn 1,0 fn -2,00 +0,07 / fn k 1,0 fn 1,0 fn 1,0 fn -4,00 -0,07 / fn l 1,2 fn 1,13 fn 1,11 fn -8,00 - m 1,2 fn 1,13 fn 1,11 fn -11,00 - n 1,8 fn 1,60 fn 1,5 fn -35,00 - p 1,4 fn 1,30 fn 1,23 fn -16,00 - q 1,6 fn 1,45 fn 1,4 fn -24,00 - s 2,12 fn 1,83 fn 1,7 fn -40,00 - annex b (normative): addresses (.../...) </w:t>
      </w:r>
    </w:p>
    <w:p w:rsidR="00761C1B" w:rsidRDefault="00761C1B" w:rsidP="00761C1B">
      <w:r>
        <w:t>SOURCE: Used in EN 302 307 V1.3.1, clause A.1 SOURCE: Used in EN 302 307-01 V1.4.1, clause A.1</w:t>
      </w:r>
    </w:p>
    <w:p w:rsidR="00761C1B" w:rsidRDefault="00761C1B" w:rsidP="00761C1B"/>
    <w:p w:rsidR="00761C1B" w:rsidRDefault="00761C1B" w:rsidP="00761C1B">
      <w:r>
        <w:t xml:space="preserve">                                                                                                                                                                                                                                                                                                                                                                                                                                                                                                                                                                                                                                                                                                                                                                                                                                                                                                                                                                                                                                                                                                                                                                                                                                                                                                                                                                                                                                                                                                                                                                                                                                                                                                                                                                                                                                                                                                                                                                                                                                                                                                                                                                                                                                                                                                                                                                                                                                                                                                                                                                                                                                                                                                                                                                                                                                                                                                                                                                                                                                                                                                                                                                                                                                                                                                                                                                                                                                                                                                                                                                                                                                                                                                                                                                                                                                                                                                                                                                                                                                                                                                                                                                                                                                                                                                                                                                                                                                                                                                                                                                                                                                                                                                                                                                                                                                                                                                                                                                                                                                                                                                                                                                                                                                                                                                                                                                                                                                                                                                                                                                                                                                                                                                                                                                                                                                                                                                                                                                                                                                                                                                                                                                                                                                                                                                                                                                                                                                                                                                                                                                                                                                                                                                                                                                                                                                                                                                                                                                                                                                                                                                                                  [warning: there may be more definitions on this page] a.2 point frequency for ?=0,35 relative power (db) group delay a 0,0 fn +0,25 +0,07 / fn b 0,0 fn -0,25 -0,07 / fn c 0,2 fn +0,25 +0,07 / fn d 0,2 fn -0,40 -0,07 / fn e 0,4 fn +0,25 +0,07 / fn f 0,4 fn -0,40 -0,07 / fn g 0,8 fn +0,15 +0,07 / fn h 0,8 fn -1,10 -0,07 / fn i 0,9 fn -0,50 +0,07 / fn j 1,0 fn -2,00 +0,07 / fn k 1,0 fn -4,00 -0,07 / fn l 1,2 fn -8,00 - m 1,2 fn -11,00 - n 1,8 fn -35,00 - p 1,4 fn -16,00 - q 1,6 fn -24,00 - s 2,12 fn -40,00 - annex b (normative): transmission setups the centre frequency and the power level of the co-ordination channels shall be selectable by the operator, in order to allow flexible access to the satellite frequency resources, including the superposition of the co-ordination channels to the main dsng signal, or the exploitation of the roll-off part of the dsng spectrum, or the use of frequency slots specifically assigned to co-ordination (.../...) </w:t>
      </w:r>
    </w:p>
    <w:p w:rsidR="00761C1B" w:rsidRDefault="00761C1B" w:rsidP="00761C1B">
      <w:r>
        <w:t>SOURCE: Used in EN 301 222 V1.1.1, clause A.1</w:t>
      </w:r>
    </w:p>
    <w:p w:rsidR="00761C1B" w:rsidRDefault="00761C1B" w:rsidP="00761C1B"/>
    <w:p w:rsidR="00761C1B" w:rsidRDefault="00761C1B" w:rsidP="00761C1B">
      <w:r>
        <w:t xml:space="preserve">                                                                                                                                                                                                                                                                                                                                                                                                                                                                                                                                                                                                                                                                                                                                                                                                                                                                                                                                                                                                                                                                                                                                                                                                                                                                                                                                                                                                                                                                                                                                                                                                                                                                                                                                                                                                                                                                                                                                                                                                                                                                                                                                                                                                                                                                                                                                                                                                                                                                                                                                                                                                                                                                                                                                                                                                                                                                                                                                                                                                                                                                                                                                                                                                                                                                                                                                                                                                                                                                                                                                                                                                                                                                                                                                                                                                                                                                                                                                                                                                                                                                                                                                                                                                                                                                                                                                                                                                                                                                                                                                                                                                                                                                                                                                                                                                                                                                                                                                                                                                                                                                                                                                                                                                                                                                                                                                                                                                                                                                                                                                                                                                                                                                                                                                                                                                                                                                                                                                                                                                                                                                                                                                                                                                                                                                                                                                                                                                                                                                                                                                                                                                                                                                                                                                                                                                                                                                                                                                                                                                                                                                                                                                  [warning: there may be more definitions on this page] a.2 point frequency for ??= 0,35 frequency for ??= 0,25 (note) relative power (db) group delay a 0,0 fn 0,0 fn +0,25 +0,07 / fn b 0,0 fn 0,0 fn -0,25 -0,07 / fn c 0,2 fn 0,2 fn +0,25 +0,07 / fn d 0,2 fn 0,2 fn -0,40 -0,07 / fn e 0,4 fn 0,4 fn +0,25 +0,07 / fn f 0,4 fn 0,4 fn -0,40 -0,07 / fn g 0,8 fn 0,86fn +0,15 +0,07 / fn h 0,8 fn 0,86 fn -1,10 -0,07 / fn i 0,9 fn 0,93 fn -0,50 +0,07 / fn j 1,0 fn 1,0 fn -2,00 +0,07 / fn k 1,0 fn 1,0 fn -4,00 -0,07 / fn l 1,2 fn 1,13 fn -8,00 - m 1,2 fn 1,13 fn -11,00 - n 1,8 fn 1,60 fn -35,00 - p 1,4 fn 1,30 fn -16,00 - q 1,6 fn 1,45 fn -24,00 - s 2,12 fn 1,83 fn -40,00 - note: the roll-off factor ??= 0,25 is optional and applicable to 8psk and 16qam (.../...) </w:t>
      </w:r>
    </w:p>
    <w:p w:rsidR="00761C1B" w:rsidRDefault="00761C1B" w:rsidP="00761C1B">
      <w:r>
        <w:t>SOURCE: Used in EN 301 210 V1.1.1, clause A.1</w:t>
      </w:r>
    </w:p>
    <w:p w:rsidR="00761C1B" w:rsidRDefault="00761C1B" w:rsidP="00761C1B"/>
    <w:p w:rsidR="00761C1B" w:rsidRDefault="00761C1B" w:rsidP="00761C1B">
      <w:r>
        <w:t xml:space="preserve">                                                                                                                                                                                                                                                                                                                                                                                                                                                                                                                                                                                                                                                                                                                                                                                                                                                                                                                                                                                                                                                                                                                                                                                                                                                                                                                                                                                                                                                                                                                                                                                                                                                                                                                                                                                                                                                                                                                                                                                                                                                                                                                                                                                                                                                                                                                                                                                                                                                                                                                                                                                                                                                                                                                                                                                                                                                                                                                                                                                                                                                                                                                                                                                                                                                                                                                                                                                                                                                                                                                                                                                                                                                                                                                                                                                                                                                                                                                                                                                                                                                                                                                                                                                                                                                                                                                                                                                                                                                                                                                                                                                                                                                                                                                                                                                                                                                                                                                                                                                                                                                                                                                                                                                                                                                                                                                                                                                                                                                                                                                                                                                                                                                                                                                                                                                                                                                                                                                                                                                                                                                                                                                                                                                                                                                                                                                                                                                                                                                                                                                                                                                                                                                                                                                                                                                                                                                                                                                                                                                                                                                                                                                                  [warning: there may be more definitions on this page] absorbing material definition for measuring the undesired emissions and lbt function undesired emissions are caused by leaked emissions from the antenna/device, and/or scattered/reflected emissions from the investigated material, and/or transmitted emissions through the investigated (.../...) </w:t>
      </w:r>
    </w:p>
    <w:p w:rsidR="00761C1B" w:rsidRDefault="00761C1B" w:rsidP="00761C1B">
      <w:r>
        <w:t>SOURCE: Used in EN 302 065-04 V1.1.1, clause D.1</w:t>
      </w:r>
    </w:p>
    <w:p w:rsidR="00761C1B" w:rsidRDefault="00761C1B" w:rsidP="00761C1B"/>
    <w:p w:rsidR="00761C1B" w:rsidRDefault="00761C1B" w:rsidP="00761C1B">
      <w:r>
        <w:t xml:space="preserve">                                                                                                                                                                                                                                                                                                                                                                                                                                                                                                                                                                                                                                                                                                                                                                                                                                                                                                                                                                                                                                                                                                                                                                                                                                                                                                                                                                                                                                                                                                                                                                                                                                                                                                                                                                                                                                                                                                                                                                                                                                                                                                                                                                                                                                                                                                                                                                                                                                                                                                                                                                                                                                                                                                                                                                                                                                                                                                                                                                                                                                                                                                                                                                                                                                                                                                                                                                                                                                                                                                                                                                                                                                                                                                                                                                                                                                                                                                                                                                                                                                                                                                                                                                                                                                                                                                                                                                                                                                                                                                                                                                                                                                                                                                                                                                                                                                                                                                                                                                                                                                                                                                                                                                                                                                                                                                                                                                                                                                                                                                                                                                                                                                                                                                                                                                                                                                                                                                                                                                                                                                                                                                                                                                                                                                                                                                                                                                                                                                                                                                                                                                                                                                                                                                                                                                                                                                                                                                                                                                                                                                                                                                                                  [warning: there may be more definitions on this page] according to itu-t recommendations x.680 and x.880 the asn.1 definitions in en 300 196-1 until and including version 1.2.2 are based on the "old" notation specified in itu-t recommendations x.208 [5] (for the basic notation) and x.219 [7] (for the remote operations (.../...) </w:t>
      </w:r>
    </w:p>
    <w:p w:rsidR="00761C1B" w:rsidRDefault="00761C1B" w:rsidP="00761C1B">
      <w:r>
        <w:t>SOURCE: Used in EN 300 196-01 V1.3.2, clause ASN.1</w:t>
      </w:r>
    </w:p>
    <w:p w:rsidR="00761C1B" w:rsidRDefault="00761C1B" w:rsidP="00761C1B"/>
    <w:p w:rsidR="00761C1B" w:rsidRDefault="00761C1B" w:rsidP="00761C1B">
      <w:r>
        <w:t xml:space="preserve">                                                                                                                                                                                                                                                                                                                                                                                                                                                                                                                                                                                                                                                                                                                                                                                                                                                                                                                                                                                                                                                                                                                                                                                                                                                                                                                                                                                                                                                                                                                                                                                                                                                                                                                                                                                                                                                                                                                                                                                                                                                                                                                                                                                                                                                                                                                                                                                                                                                                                                                                                                                                                                                                                                                                                                                                                                                                                                                                                                                                                                                                                                                                                                                                                                                                                                                                                                                                                                                                                                                                                                                                                                                                                                                                                                                                                                                                                                                                                                                                                                                                                                                                                                                                                                                                                                                                                                                                                                                                                                                                                                                                                                                                                                                                                                                                                                                                                                                                                                                                                                                                                                                                                                                                                                                                                                                                                                                                                                                                                                                                                                                                                                                                                                                                                                                                                                                                                                                                                                                                                                                                                                                                                                                                                                                                                                                                                                                                                                                                                                                                                                                                                                                                                                                                                                                                                                                                                                                                                                                                                                                                                                                                  [warning: there may be more definitions on this page]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301 371-02 V0.0.1, clause C.1.9 SOURCE: Used in EN 301 371-03 V0.0.3, clause C.1.9</w:t>
      </w:r>
    </w:p>
    <w:p w:rsidR="00761C1B" w:rsidRDefault="00761C1B" w:rsidP="00761C1B"/>
    <w:p w:rsidR="00761C1B" w:rsidRDefault="00761C1B" w:rsidP="00761C1B">
      <w:r>
        <w:t xml:space="preserve">                                                                                                                                                                                                                                                                                                                                                                                                                                                                                                                                                                                                                                                                                                                                                                                                                                                                                                                                                                                                                                                                                                                                                                                                                                                                                                                                                                                                                                                                                                                                                                                                                                                                                                                                                                                                                                                                                                                                                                                                                                                                                                                                                                                                                                                                                                                                                                                                                                                                                                                                                                                                                                                                                                                                                                                                                                                                                                                                                                                                                                                                                                                                                                                                                                                                                                                                                                                                                                                                                                                                                                                                                                                                                                                                                                                                                                                                                                                                                                                                                                                                                                                                                                                                                                                                                                                                                                                                                                                                                                                                                                                                                                                                                                                                                                                                                                                                                                                                                                                                                                                                                                                                                                                                                                                                                                                                                                                                                                                                                                                                                                                                                                                                                                                                                                                                                                                                                                                                                                                                                                                                                                                                                                                                                                                                                                                                                                                                                                                                                                                                                                                                                                                                                                                                                                                                                                                                                                                                                                                                                                                                                                                                  [warning: there may be more definitions on this page] an action taken by either the service provider or the served/authorized user in order to define or redefine parameters relating to a particular supplementary service, (.../...) </w:t>
      </w:r>
    </w:p>
    <w:p w:rsidR="00761C1B" w:rsidRDefault="00761C1B" w:rsidP="00761C1B">
      <w:r>
        <w:t>SOURCE: Used in EN 300 392-01 V1.4.1, clause K.3.1.5</w:t>
      </w:r>
    </w:p>
    <w:p w:rsidR="00761C1B" w:rsidRDefault="00761C1B" w:rsidP="00761C1B"/>
    <w:p w:rsidR="00761C1B" w:rsidRDefault="00761C1B" w:rsidP="00761C1B">
      <w:r>
        <w:t xml:space="preserve">                                                                                                                                                                                                                                                                                                                                                                                                                                                                                                                                                                                                                                                                                                                                                                                                                                                                                                                                                                                                                                                                                                                                                                                                                                                                                                                                                                                                                                                                                                                                                                                                                                                                                                                                                                                                                                                                                                                                                                                                                                                                                                                                                                                                                                                                                                                                                                                                                                                                                                                                                                                                                                                                                                                                                                                                                                                                                                                                                                                                                                                                                                                                                                                                                                                                                                                                                                                                                                                                                                                                                                                                                                                                                                                                                                                                                                                                                                                                                                                                                                                                                                                                                                                                                                                                                                                                                                                                                                                                                                                                                                                                                                                                                                                                                                                                                                                                                                                                                                                                                                                                                                                                                                                                                                                                                                                                                                                                                                                                                                                                                                                                                                                                                                                                                                                                                                                                                                                                                                                                                                                                                                                                                                                                                                                                                                                                                                                                                                                                                                                                                                                                                                                                                                                                                                                                                                                                                                                                                                                                                                                                                                                                  [warning: there may be more definitions on this page] an example definition of mode command/request decision thresholds for the tch/afs traffic channel employing a codec mode set which contains the 12.2 kbit/s, the 7.95 kbit/s, and the 5.9 kbit/s codec (.../...) </w:t>
      </w:r>
    </w:p>
    <w:p w:rsidR="00761C1B" w:rsidRDefault="00761C1B" w:rsidP="00761C1B">
      <w:r>
        <w:t>SOURCE: Used in EN 301 709 V8.0.1, clause 3</w:t>
      </w:r>
    </w:p>
    <w:p w:rsidR="00761C1B" w:rsidRDefault="00761C1B" w:rsidP="00761C1B"/>
    <w:p w:rsidR="00761C1B" w:rsidRDefault="00761C1B" w:rsidP="00761C1B">
      <w:r>
        <w:t xml:space="preserve">                                                                                                                                                                                                                                                                                                                                                                                                                                                                                                                                                                                                                                                                                                                                                                                                                                                                                                                                                                                                                                                                                                                                                                                                                                                                                                                                                                                                                                                                                                                                                                                                                                                                                                                                                                                                                                                                                                                                                                                                                                                                                                                                                                                                                                                                                                                                                                                                                                                                                                                                                                                                                                                                                                                                                                                                                                                                                                                                                                                                                                                                                                                                                                                                                                                                                                                                                                                                                                                                                                                                                                                                                                                                                                                                                                                                                                                                                                                                                                                                                                                                                                                                                                                                                                                                                                                                                                                                                                                                                                                                                                                                                                                                                                                                                                                                                                                                                                                                                                                                                                                                                                                                                                                                                                                                                                                                                                                                                                                                                                                                                                                                                                                                                                                                                                                                                                                                                                                                                                                                                                                                                                                                                                                                                                                                                                                                                                                                                                                                                                                                                                                                                                                                                                                                                                                                                                                                                                                                                                                                                                                                                                                                  [warning: there may be more definitions on this page] an example of a parameterized (.../...) </w:t>
      </w:r>
    </w:p>
    <w:p w:rsidR="00761C1B" w:rsidRDefault="00761C1B" w:rsidP="00761C1B">
      <w:r>
        <w:t>SOURCE: Used in EN 300 052-06 V1.3.3, clause 4 SOURCE: Used in EN 300 061-04 V1.2.4, clause 2 SOURCE: Used in EN 300 061-06 V1.3.3, clause 4 SOURCE: Used in EN 300 064-04 V1.3.4, clause 2 SOURCE: Used in EN 300 064-06 V1.4.3, clause 4 SOURCE: Used in EN 300 097-04 V1.2.4, clause 2 SOURCE: Used in EN 300 097-06 V1.3.4, clause 4 SOURCE: Used in EN 300 098-04 V1.2.4, clause 2 SOURCE: Used in EN 300 098-06 V1.3.4, clause 4 SOURCE: Used in EN 300 130-04 V1.3.2, clause 5 SOURCE: Used in EN 300 130-06 V1.3.4, clause 7 SOURCE: Used in EN 300 138-04 V1.4.3, clause 5 SOURCE: Used in EN 300 141-04 V1.3.3, clause 5 SOURCE: Used in EN 300 141-06 V1.3.4, clause 7 SOURCE: Used in EN 300 185-04 V1.3.3, clause 5 SOURCE: Used in EN 300 185-06 V1.3.4, clause 7 SOURCE: Used in EN 300 195-04 V1.2.1, clause 5 SOURCE: Used in EN 300 195-06 V1.2.1, clause 5 SOURCE: Used in EN 300 210-04 V1.2.4, clause 5 SOURCE: Used in EN 300 210-06 V1.2.4, clause 6 SOURCE: Used in EN 300 267-04 V1.2.4, clause 2 SOURCE: Used in EN 300 267-06 V1.2.6, clause 2 SOURCE: Used in EN 300 286-04 V1.3.3, clause 5 SOURCE: Used in EN 300 286-06 V1.4.1, clause 7 SOURCE: Used in EN 300 403-07 V2.1.2, clause 2 SOURCE: Used in EN 301 060-04 V1.1.4, clause 2 SOURCE: Used in EN 301 060-06 V1.1.4, clause 2 SOURCE: Used in EN 301 061-04 V1.1.4, clause 2 SOURCE: Used in EN 301 061-06 V1.1.4, clause 2</w:t>
      </w:r>
    </w:p>
    <w:p w:rsidR="00761C1B" w:rsidRDefault="00761C1B" w:rsidP="00761C1B"/>
    <w:p w:rsidR="00761C1B" w:rsidRDefault="00761C1B" w:rsidP="00761C1B">
      <w:r>
        <w:t xml:space="preserve">                                                                                                                                                                                                                                                                                                                                                                                                                                                                                                                                                                                                                                                                                                                                                                                                                                                                                                                                                                                                                                                                                                                                                                                                                                                                                                                                                                                                                                                                                                                                                                                                                                                                                                                                                                                                                                                                                                                                                                                                                                                                                                                                                                                                                                                                                                                                                                                                                                                                                                                                                                                                                                                                                                                                                                                                                                                                                                                                                                                                                                                                                                                                                                                                                                                                                                                                                                                                                                                                                                                                                                                                                                                                                                                                                                                                                                                                                                                                                                                                                                                                                                                                                                                                                                                                                                                                                                                                                                                                                                                                                                                                                                                                                                                                                                                                                                                                                                                                                                                                                                                                                                                                                                                                                                                                                                                                                                                                                                                                                                                                                                                                                                                                                                                                                                                                                                                                                                                                                                                                                                                                                                                                                                                                                                                                                                                                                                                                                                                                                                                                                                                                                                                                                                                                                                                                                                                                                                                                                                                                                                                                                                                                  [warning: there may be more definitions on this page] an example of a parameterized asp, dl_data_ind, which is an asp to be received and contains a (.../...) </w:t>
      </w:r>
    </w:p>
    <w:p w:rsidR="00761C1B" w:rsidRDefault="00761C1B" w:rsidP="00761C1B">
      <w:r>
        <w:t>SOURCE: Used in EN 301 141-07 V1.1.1, clause 2</w:t>
      </w:r>
    </w:p>
    <w:p w:rsidR="00761C1B" w:rsidRDefault="00761C1B" w:rsidP="00761C1B"/>
    <w:p w:rsidR="00761C1B" w:rsidRDefault="00761C1B" w:rsidP="00761C1B">
      <w:r>
        <w:t xml:space="preserve">                                                                                                                                                                                                                                                                                                                                                                                                                                                                                                                                                                                                                                                                                                                                                                                                                                                                                                                                                                                                                                                                                                                                                                                                                                                                                                                                                                                                                                                                                                                                                                                                                                                                                                                                                                                                                                                                                                                                                                                                                                                                                                                                                                                                                                                                                                                                                                                                                                                                                                                                                                                                                                                                                                                                                                                                                                                                                                                                                                                                                                                                                                                                                                                                                                                                                                                                                                                                                                                                                                                                                                                                                                                                                                                                                                                                                                                                                                                                                                                                                                                                                                                                                                                                                                                                                                                                                                                                                                                                                                                                                                                                                                                                                                                                                                                                                                                                                                                                                                                                                                                                                                                                                                                                                                                                                                                                                                                                                                                                                                                                                                                                                                                                                                                                                                                                                                                                                                                                                                                                                                                                                                                                                                                                                                                                                                                                                                                                                                                                                                                                                                                                                                                                                                                                                                                                                                                                                                                                                                                                                                                                                                                                  [warning: there may be more definitions on this page] an example of a parameterized asp, ph_data_in, which is an asp to be received and contains a pdu and no priority (.../...) </w:t>
      </w:r>
    </w:p>
    <w:p w:rsidR="00761C1B" w:rsidRDefault="00761C1B" w:rsidP="00761C1B">
      <w:r>
        <w:t>SOURCE: Used in EN 300 402-07 V1.4.5, clause 3 SOURCE: Used in EN 301 141-06 V1.1.1, clause 3</w:t>
      </w:r>
    </w:p>
    <w:p w:rsidR="00761C1B" w:rsidRDefault="00761C1B" w:rsidP="00761C1B"/>
    <w:p w:rsidR="00761C1B" w:rsidRDefault="00761C1B" w:rsidP="00761C1B">
      <w:r>
        <w:t xml:space="preserve">                                                                                                                                                                                                                                                                                                                                                                                                                                                                                                                                                                                                                                                                                                                                                                                                                                                                                                                                                                                                                                                                                                                                                                                                                                                                                                                                                                                                                                                                                                                                                                                                                                                                                                                                                                                                                                                                                                                                                                                                                                                                                                                                                                                                                                                                                                                                                                                                                                                                                                                                                                                                                                                                                                                                                                                                                                                                                                                                                                                                                                                                                                                                                                                                                                                                                                                                                                                                                                                                                                                                                                                                                                                                                                                                                                                                                                                                                                                                                                                                                                                                                                                                                                                                                                                                                                                                                                                                                                                                                                                                                                                                                                                                                                                                                                                                                                                                                                                                                                                                                                                                                                                                                                                                                                                                                                                                                                                                                                                                                                                                                                                                                                                                                                                                                                                                                                                                                                                                                                                                                                                                                                                                                                                                                                                                                                                                                                                                                                                                                                                                                                                                                                                                                                                                                                                                                                                                                                                                                                                                                                                                                                                                  [warning: there may be more definitions on this page] an example of a parameterized asp, ph_data_rq, which is an asp to be sent and contains a pdu and a priority (.../...) </w:t>
      </w:r>
    </w:p>
    <w:p w:rsidR="00761C1B" w:rsidRDefault="00761C1B" w:rsidP="00761C1B">
      <w:r>
        <w:t>SOURCE: Used in EN 300 402-07 V1.4.5, clause 2 SOURCE: Used in EN 301 141-06 V1.1.1, clause 2</w:t>
      </w:r>
    </w:p>
    <w:p w:rsidR="00761C1B" w:rsidRDefault="00761C1B" w:rsidP="00761C1B"/>
    <w:p w:rsidR="00761C1B" w:rsidRDefault="00761C1B" w:rsidP="00761C1B">
      <w:r>
        <w:t xml:space="preserve">                                                                                                                                                                                                                                                                                                                                                                                                                                                                                                                                                                                                                                                                                                                                                                                                                                                                                                                                                                                                                                                                                                                                                                                                                                                                                                                                                                                                                                                                                                                                                                                                                                                                                                                                                                                                                                                                                                                                                                                                                                                                                                                                                                                                                                                                                                                                                                                                                                                                                                                                                                                                                                                                                                                                                                                                                                                                                                                                                                                                                                                                                                                                                                                                                                                                                                                                                                                                                                                                                                                                                                                                                                                                                                                                                                                                                                                                                                                                                                                                                                                                                                                                                                                                                                                                                                                                                                                                                                                                                                                                                                                                                                                                                                                                                                                                                                                                                                                                                                                                                                                                                                                                                                                                                                                                                                                                                                                                                                                                                                                                                                                                                                                                                                                                                                                                                                                                                                                                                                                                                                                                                                                                                                                                                                                                                                                                                                                                                                                                                                                                                                                                                                                                                                                                                                                                                                                                                                                                                                                                                                                                                                                                  [warning: there may be more definitions on this page] an example of how asn.1 can be used to model unordered (.../...) </w:t>
      </w:r>
    </w:p>
    <w:p w:rsidR="00761C1B" w:rsidRDefault="00761C1B" w:rsidP="00761C1B">
      <w:r>
        <w:t>SOURCE: Used in EN 300 130-04 V1.3.2, clause 3 SOURCE: Used in EN 300 130-06 V1.3.4, clause 5 SOURCE: Used in EN 300 138-04 V1.4.3, clause 3 SOURCE: Used in EN 300 141-04 V1.3.3, clause 3 SOURCE: Used in EN 300 141-06 V1.3.4, clause 5 SOURCE: Used in EN 300 185-04 V1.3.3, clause 3 SOURCE: Used in EN 300 185-06 V1.3.4, clause 5 SOURCE: Used in EN 300 195-04 V1.2.1, clause 3 SOURCE: Used in EN 300 195-06 V1.2.1, clause 3 SOURCE: Used in EN 300 210-04 V1.2.4, clause 3 SOURCE: Used in EN 300 286-04 V1.3.3, clause 3 SOURCE: Used in EN 300 286-06 V1.4.1, clause 5</w:t>
      </w:r>
    </w:p>
    <w:p w:rsidR="00761C1B" w:rsidRDefault="00761C1B" w:rsidP="00761C1B"/>
    <w:p w:rsidR="00761C1B" w:rsidRDefault="00761C1B" w:rsidP="00761C1B">
      <w:r>
        <w:t xml:space="preserve">                                                                                                                                                                                                                                                                                                                                                                                                                                                                                                                                                                                                                                                                                                                                                                                                                                                                                                                                                                                                                                                                                                                                                                                                                                                                                                                                                                                                                                                                                                                                                                                                                                                                                                                                                                                                                                                                                                                                                                                                                                                                                                                                                                                                                                                                                                                                                                                                                                                                                                                                                                                                                                                                                                                                                                                                                                                                                                                                                                                                                                                                                                                                                                                                                                                                                                                                                                                                                                                                                                                                                                                                                                                                                                                                                                                                                                                                                                                                                                                                                                                                                                                                                                                                                                                                                                                                                                                                                                                                                                                                                                                                                                                                                                                                                                                                                                                                                                                                                                                                                                                                                                                                                                                                                                                                                                                                                                                                                                                                                                                                                                                                                                                                                                                                                                                                                                                                                                                                                                                                                                                                                                                                                                                                                                                                                                                                                                                                                                                                                                                                                                                                                                                                                                                                                                                                                                                                                                                                                                                                                                                                                                                                  [warning: there may be more definitions on this page] and 6.1.18 additions and modifications to the request cad ss pdu ept approved 021127 004 app ed 1 6.5.3.2 transmission granting in a cad call ept approved 021127 101 10 v1.2.1 6.2.11 inconsistence between pdu and information element encoding on addressing wg3 approved 050128 history document history edition 1 october 1998 publication as ets 300 392-12-6 (historical) v1.2.1 january 2004 publication v1.3.0 october 2005 one-step approval procedure oap 20060217: 2005-10-19 to 2006-02-17 v1.3.1 february 2006 publication etsi en 300 392-12-6 v1.3.1 (2006-02) 37 etsi etsi en 300 392-12-6 v1.3.1 (2006-02) 43 etsi etsi en 300 392-12-6 v1.3.1 (2006-02) 44 (.../...) </w:t>
      </w:r>
    </w:p>
    <w:p w:rsidR="00761C1B" w:rsidRDefault="00761C1B" w:rsidP="00761C1B">
      <w:r>
        <w:t>SOURCE: Used in EN 300 392-1206 V1.3.1, clause 1</w:t>
      </w:r>
    </w:p>
    <w:p w:rsidR="00761C1B" w:rsidRDefault="00761C1B" w:rsidP="00761C1B"/>
    <w:p w:rsidR="00761C1B" w:rsidRDefault="00761C1B" w:rsidP="00761C1B">
      <w:r>
        <w:t xml:space="preserve">                                                                                                                                                                                                                                                                                                                                                                                                                                                                                                                                                                                                                                                                                                                                                                                                                                                                                                                                                                                                                                                                                                                                                                                                                                                                                                                                                                                                                                                                                                                                                                                                                                                                                                                                                                                                                                                                                                                                                                                                                                                                                                                                                                                                                                                                                                                                                                                                                                                                                                                                                                                                                                                                                                                                                                                                                                                                                                                                                                                                                                                                                                                                                                                                                                                                                                                                                                                                                                                                                                                                                                                                                                                                                                                                                                                                                                                                                                                                                                                                                                                                                                                                                                                                                                                                                                                                                                                                                                                                                                                                                                                                                                                                                                                                                                                                                                                                                                                                                                                                                                                                                                                                                                                                                                                                                                                                                                                                                                                                                                                                                                                                                                                                                                                                                                                                                                                                                                                                                                                                                                                                                                                                                                                                                                                                                                                                                                                                                                                                                                                                                                                                                                                                                                                                                                                                                                                                                                                                                                                                                                                                                                                                  [warning: there may be more definitions on this page] and abbreviations 3.1 definitions for the purposes of the present document, the definitions given in iso/iec 9646-1 [9], iso/iec 9646-2 [10], en 300 175-1 [1], en 300 175-5 [3], en 300 175-6 [4] and en 300 175-7 [5] (.../...) </w:t>
      </w:r>
    </w:p>
    <w:p w:rsidR="00761C1B" w:rsidRDefault="00761C1B" w:rsidP="00761C1B">
      <w:r>
        <w:t>SOURCE: Used in EN 300 497-07 V0.3.0, clause 3</w:t>
      </w:r>
    </w:p>
    <w:p w:rsidR="00761C1B" w:rsidRDefault="00761C1B" w:rsidP="00761C1B"/>
    <w:p w:rsidR="00761C1B" w:rsidRDefault="00761C1B" w:rsidP="00761C1B">
      <w:r>
        <w:t xml:space="preserve">                                                                                                                                                                                                                                                                                                                                                                                                                                                                                                                                                                                                                                                                                                                                                                                                                                                                                                                                                                                                                                                                                                                                                                                                                                                                                                                                                                                                                                                                                                                                                                                                                                                                                                                                                                                                                                                                                                                                                                                                                                                                                                                                                                                                                                                                                                                                                                                                                                                                                                                                                                                                                                                                                                                                                                                                                                                                                                                                                                                                                                                                                                                                                                                                                                                                                                                                                                                                                                                                                                                                                                                                                                                                                                                                                                                                                                                                                                                                                                                                                                                                                                                                                                                                                                                                                                                                                                                                                                                                                                                                                                                                                                                                                                                                                                                                                                                                                                                                                                                                                                                                                                                                                                                                                                                                                                                                                                                                                                                                                                                                                                                                                                                                                                                                                                                                                                                                                                                                                                                                                                                                                                                                                                                                                                                                                                                                                                                                                                                                                                                                                                                                                                                                                                                                                                                                                                                                                                                                                                                                                                                                                                                                  [warning: there may be more definitions on this page] and abbreviations 3.1 definitions for the purposes of the present document, the following terms and definitions apply: bearer service: type of telecommunication service that provides a defined capability for the transmission of signals between user-network interfaces broadcast: simplex point-to-multipoint mode of transmission c-plane: control plane of the dect protocol stacks, which contains all of the internal dect protocol control, but may also include some external user information note 1: the c-plane stack always contains protocol entities up to and including the network (nwk) (.../...) </w:t>
      </w:r>
    </w:p>
    <w:p w:rsidR="00761C1B" w:rsidRDefault="00761C1B" w:rsidP="00761C1B">
      <w:r>
        <w:t>SOURCE: Used in EN 300 434-02 V1.2.1,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300 396-4 [1] (.../...) </w:t>
      </w:r>
    </w:p>
    <w:p w:rsidR="00761C1B" w:rsidRDefault="00761C1B" w:rsidP="00761C1B">
      <w:r>
        <w:t>SOURCE: Used in EN 300 394-0403 V1.1.1, clause 3 SOURCE: Used in EN 300 394-0404 V1.1.1,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300 396-4 [2] (.../...) </w:t>
      </w:r>
    </w:p>
    <w:p w:rsidR="00761C1B" w:rsidRDefault="00761C1B" w:rsidP="00761C1B">
      <w:r>
        <w:t>SOURCE: Used in EN 300 394-0405 V1.1.1, clause 3 SOURCE: Used in EN 300 394-0406 V1.1.1,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300 396-7 [1] (.../...) </w:t>
      </w:r>
    </w:p>
    <w:p w:rsidR="00761C1B" w:rsidRDefault="00761C1B" w:rsidP="00761C1B">
      <w:r>
        <w:t>SOURCE: Used in EN 300 394-0412 V1.1.1, clause 3 SOURCE: Used in EN 300 394-0414 V1.1.1,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300 396-7 [2] (.../...) </w:t>
      </w:r>
    </w:p>
    <w:p w:rsidR="00761C1B" w:rsidRDefault="00761C1B" w:rsidP="00761C1B">
      <w:r>
        <w:t>SOURCE: Used in EN 300 394-0413 V1.1.1,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300 396-7 [5] (.../...) </w:t>
      </w:r>
    </w:p>
    <w:p w:rsidR="00761C1B" w:rsidRDefault="00761C1B" w:rsidP="00761C1B">
      <w:r>
        <w:t>SOURCE: Used in EN 300 394-0411 V1.1.1, clause 3</w:t>
      </w:r>
    </w:p>
    <w:p w:rsidR="00761C1B" w:rsidRDefault="00761C1B" w:rsidP="00761C1B"/>
    <w:p w:rsidR="00761C1B" w:rsidRDefault="00761C1B" w:rsidP="00761C1B">
      <w:r>
        <w:t xml:space="preserve">                                                                                                                                                                                                                                                                                                                                                                                                                                                                                                                                                                                                                                                                                                                                                                                                                                                                                                                                                                                                                                                                                                                                                                                                                                                                                                                                                                                                                                                                                                                                                                                                                                                                                                                                                                                                                                                                                                                                                                                                                                                                                                                                                                                                                                                                                                                                                                                                                                                                                                                                                                                                                                                                                                                                                                                                                                                                                                                                                                                                                                                                                                                                                                                                                                                                                                                                                                                                                                                                                                                                                                                                                                                                                                                                                                                                                                                                                                                                                                                                                                                                                                                                                                                                                                                                                                                                                                                                                                                                                                                                                                                                                                                                                                                                                                                                                                                                                                                                                                                                                                                                                                                                                                                                                                                                                                                                                                                                                                                                                                                                                                                                                                                                                                                                                                                                                                                                                                                                                                                                                                                                                                                                                                                                                                                                                                                                                                                                                                                                                                                                                                                                                                                                                                                                                                                                                                                                                                                                                                                                                                                                                                                                  [warning: there may be more definitions on this page] and abbreviations 37 2.1 random values 37 2.2 vocabulary 38 3 radio resource management procedures 39 3.1 overview/general 39 3.1.1 general 39 3.1.2 services provided to upper layers 39 3.1.2.1 idle mode 39 3.1.2.2 dedicated mode 40 3.1.2.3 group receive mode 40 3.1.2.4 group transmit mode 40 3.1.2.5 packet idle mode 41 3.1.2.6 packet transfer mode 41 3.1.3 services required from data link and physical layers 41 3.1.4 change of dedicated channels 41 3.1.4.1 change of dedicated channels using sapi = 0 41 3.1.4.2 change of dedicated channels using other sapis than 0 41 3.1.4.3 sequenced message transfer operation 42 3.1.4.3.1 variables and sequence numbers 42 3.1.4.3.1.2 send sequence number n(sd) 42 3.1.4.3.2 procedures for the initiation, transfer execution and termination of the sequenced message transfer operation 42 3.1.4.3.2.2 transfer execution 42 3.1.5 procedure for service request and contention resolution 42 3.1.6 preemption 43 3.2 idle mode procedures and general procedures in packet idle and packet transfer modes 44 3.2.1 mobile station side 44 3.2.2 network side 45 3.2.2.1 system information broadcasting 45 3.2.2.2 paging 46 3.3 rr connection establishment 46 3.3.1 rr connection establishment initiated by the mobile station 46 3.3.1.1 entering the dedicated mode : immediate assignment procedure (.../...) </w:t>
      </w:r>
    </w:p>
    <w:p w:rsidR="00761C1B" w:rsidRDefault="00761C1B" w:rsidP="00761C1B">
      <w:r>
        <w:t>SOURCE: Used in EN 300 940 V7.7.1, clause 2</w:t>
      </w:r>
    </w:p>
    <w:p w:rsidR="00761C1B" w:rsidRDefault="00761C1B" w:rsidP="00761C1B"/>
    <w:p w:rsidR="00761C1B" w:rsidRDefault="00761C1B" w:rsidP="00761C1B">
      <w:r>
        <w:t xml:space="preserve">                                                                                                                                                                                                                                                                                                                                                                                                                                                                                                                                                                                                                                                                                                                                                                                                                                                                                                                                                                                                                                                                                                                                                                                                                                                                                                                                                                                                                                                                                                                                                                                                                                                                                                                                                                                                                                                                                                                                                                                                                                                                                                                                                                                                                                                                                                                                                                                                                                                                                                                                                                                                                                                                                                                                                                                                                                                                                                                                                                                                                                                                                                                                                                                                                                                                                                                                                                                                                                                                                                                                                                                                                                                                                                                                                                                                                                                                                                                                                                                                                                                                                                                                                                                                                                                                                                                                                                                                                                                                                                                                                                                                                                                                                                                                                                                                                                                                                                                                                                                                                                                                                                                                                                                                                                                                                                                                                                                                                                                                                                                                                                                                                                                                                                                                                                                                                                                                                                                                                                                                                                                                                                                                                                                                                                                                                                                                                                                                                                                                                                                                                                                                                                                                                                                                                                                                                                                                                                                                                                                                                                                                                                                                  [warning: there may be more definitions on this page] and abbreviations 4.1 external definitions for the purposes of the present document, the following external terms and definitions (.../...) </w:t>
      </w:r>
    </w:p>
    <w:p w:rsidR="00761C1B" w:rsidRDefault="00761C1B" w:rsidP="00761C1B">
      <w:r>
        <w:t>SOURCE: Used in EN 301 465 V1.1.1, clause 4</w:t>
      </w:r>
    </w:p>
    <w:p w:rsidR="00761C1B" w:rsidRDefault="00761C1B" w:rsidP="00761C1B"/>
    <w:p w:rsidR="00761C1B" w:rsidRDefault="00761C1B" w:rsidP="00761C1B">
      <w:r>
        <w:t xml:space="preserve">                                                                                                                                                                                                                                                                                                                                                                                                                                                                                                                                                                                                                                                                                                                                                                                                                                                                                                                                                                                                                                                                                                                                                                                                                                                                                                                                                                                                                                                                                                                                                                                                                                                                                                                                                                                                                                                                                                                                                                                                                                                                                                                                                                                                                                                                                                                                                                                                                                                                                                                                                                                                                                                                                                                                                                                                                                                                                                                                                                                                                                                                                                                                                                                                                                                                                                                                                                                                                                                                                                                                                                                                                                                                                                                                                                                                                                                                                                                                                                                                                                                                                                                                                                                                                                                                                                                                                                                                                                                                                                                                                                                                                                                                                                                                                                                                                                                                                                                                                                                                                                                                                                                                                                                                                                                                                                                                                                                                                                                                                                                                                                                                                                                                                                                                                                                                                                                                                                                                                                                                                                                                                                                                                                                                                                                                                                                                                                                                                                                                                                                                                                                                                                                                                                                                                                                                                                                                                                                                                                                                                                                                                                                                  [warning: there may be more definitions on this page] and abbreviations abbreviations used in the present document are listed in gsm (.../...) </w:t>
      </w:r>
    </w:p>
    <w:p w:rsidR="00761C1B" w:rsidRDefault="00761C1B" w:rsidP="00761C1B">
      <w:r>
        <w:t>SOURCE: Used in EN 300 964 V8.0.1, clause 3</w:t>
      </w:r>
    </w:p>
    <w:p w:rsidR="00761C1B" w:rsidRDefault="00761C1B" w:rsidP="00761C1B"/>
    <w:p w:rsidR="00761C1B" w:rsidRDefault="00761C1B" w:rsidP="00761C1B">
      <w:r>
        <w:t xml:space="preserve">                                                                                                                                                                                                                                                                                                                                                                                                                                                                                                                                                                                                                                                                                                                                                                                                                                                                                                                                                                                                                                                                                                                                                                                                                                                                                                                                                                                                                                                                                                                                                                                                                                                                                                                                                                                                                                                                                                                                                                                                                                                                                                                                                                                                                                                                                                                                                                                                                                                                                                                                                                                                                                                                                                                                                                                                                                                                                                                                                                                                                                                                                                                                                                                                                                                                                                                                                                                                                                                                                                                                                                                                                                                                                                                                                                                                                                                                                                                                                                                                                                                                                                                                                                                                                                                                                                                                                                                                                                                                                                                                                                                                                                                                                                                                                                                                                                                                                                                                                                                                                                                                                                                                                                                                                                                                                                                                                                                                                                                                                                                                                                                                                                                                                                                                                                                                                                                                                                                                                                                                                                                                                                                                                                                                                                                                                                                                                                                                                                                                                                                                                                                                                                                                                                                                                                                                                                                                                                                                                                                                                                                                                                                                  [warning: there may be more definitions on this page] and abbreviations abbreviations used in the present document are listed in gsm 01.04 (.../...) </w:t>
      </w:r>
    </w:p>
    <w:p w:rsidR="00761C1B" w:rsidRDefault="00761C1B" w:rsidP="00761C1B">
      <w:r>
        <w:t>SOURCE: Used in EN 300 962 V8.0.1, clause 3</w:t>
      </w:r>
    </w:p>
    <w:p w:rsidR="00761C1B" w:rsidRDefault="00761C1B" w:rsidP="00761C1B"/>
    <w:p w:rsidR="00761C1B" w:rsidRDefault="00761C1B" w:rsidP="00761C1B">
      <w:r>
        <w:t xml:space="preserve">                                                                                                                                                                                                                                                                                                                                                                                                                                                                                                                                                                                                                                                                                                                                                                                                                                                                                                                                                                                                                                                                                                                                                                                                                                                                                                                                                                                                                                                                                                                                                                                                                                                                                                                                                                                                                                                                                                                                                                                                                                                                                                                                                                                                                                                                                                                                                                                                                                                                                                                                                                                                                                                                                                                                                                                                                                                                                                                                                                                                                                                                                                                                                                                                                                                                                                                                                                                                                                                                                                                                                                                                                                                                                                                                                                                                                                                                                                                                                                                                                                                                                                                                                                                                                                                                                                                                                                                                                                                                                                                                                                                                                                                                                                                                                                                                                                                                                                                                                                                                                                                                                                                                                                                                                                                                                                                                                                                                                                                                                                                                                                                                                                                                                                                                                                                                                                                                                                                                                                                                                                                                                                                                                                                                                                                                                                                                                                                                                                                                                                                                                                                                                                                                                                                                                                                                                                                                                                                                                                                                                                                                                                                                  [warning: there may be more definitions on this page] and abbreviations abbreviations used in the present document are listed in gsm 01.04 and gsm (.../...) </w:t>
      </w:r>
    </w:p>
    <w:p w:rsidR="00761C1B" w:rsidRDefault="00761C1B" w:rsidP="00761C1B">
      <w:r>
        <w:t>SOURCE: Used in EN 301 349 V8.4.1, clause 3</w:t>
      </w:r>
    </w:p>
    <w:p w:rsidR="00761C1B" w:rsidRDefault="00761C1B" w:rsidP="00761C1B"/>
    <w:p w:rsidR="00761C1B" w:rsidRDefault="00761C1B" w:rsidP="00761C1B">
      <w:r>
        <w:t xml:space="preserve">                                                                                                                                                                                                                                                                                                                                                                                                                                                                                                                                                                                                                                                                                                                                                                                                                                                                                                                                                                                                                                                                                                                                                                                                                                                                                                                                                                                                                                                                                                                                                                                                                                                                                                                                                                                                                                                                                                                                                                                                                                                                                                                                                                                                                                                                                                                                                                                                                                                                                                                                                                                                                                                                                                                                                                                                                                                                                                                                                                                                                                                                                                                                                                                                                                                                                                                                                                                                                                                                                                                                                                                                                                                                                                                                                                                                                                                                                                                                                                                                                                                                                                                                                                                                                                                                                                                                                                                                                                                                                                                                                                                                                                                                                                                                                                                                                                                                                                                                                                                                                                                                                                                                                                                                                                                                                                                                                                                                                                                                                                                                                                                                                                                                                                                                                                                                                                                                                                                                                                                                                                                                                                                                                                                                                                                                                                                                                                                                                                                                                                                                                                                                                                                                                                                                                                                                                                                                                                                                                                                                                                                                                                                                  [warning: there may be more definitions on this page] and abbreviations abbreviations used in this specification are listed in gsm 01.04 2.1 random values in a number of places in this technical specification, it is mentioned that some value must take a "random" value, in a given range, or more generally with some statistical (.../...) </w:t>
      </w:r>
    </w:p>
    <w:p w:rsidR="00761C1B" w:rsidRDefault="00761C1B" w:rsidP="00761C1B">
      <w:r>
        <w:t>SOURCE: Used in EN 300 940 V7.7.1, clause 2</w:t>
      </w:r>
    </w:p>
    <w:p w:rsidR="00761C1B" w:rsidRDefault="00761C1B" w:rsidP="00761C1B"/>
    <w:p w:rsidR="00761C1B" w:rsidRDefault="00761C1B" w:rsidP="00761C1B">
      <w:r>
        <w:t xml:space="preserve">                                                                                                                                                                                                                                                                                                                                                                                                                                                                                                                                                                                                                                                                                                                                                                                                                                                                                                                                                                                                                                                                                                                                                                                                                                                                                                                                                                                                                                                                                                                                                                                                                                                                                                                                                                                                                                                                                                                                                                                                                                                                                                                                                                                                                                                                                                                                                                                                                                                                                                                                                                                                                                                                                                                                                                                                                                                                                                                                                                                                                                                                                                                                                                                                                                                                                                                                                                                                                                                                                                                                                                                                                                                                                                                                                                                                                                                                                                                                                                                                                                                                                                                                                                                                                                                                                                                                                                                                                                                                                                                                                                                                                                                                                                                                                                                                                                                                                                                                                                                                                                                                                                                                                                                                                                                                                                                                                                                                                                                                                                                                                                                                                                                                                                                                                                                                                                                                                                                                                                                                                                                                                                                                                                                                                                                                                                                                                                                                                                                                                                                                                                                                                                                                                                                                                                                                                                                                                                                                                                                                                                                                                                                                  [warning: there may be more definitions on this page] and abbreviations definitions and abbreviations are provided in clauses j.1 and j.2, (.../...) </w:t>
      </w:r>
    </w:p>
    <w:p w:rsidR="00761C1B" w:rsidRDefault="00761C1B" w:rsidP="00761C1B">
      <w:r>
        <w:t>SOURCE: Used in EN 300 443-01 V2.0.1, clause 3</w:t>
      </w:r>
    </w:p>
    <w:p w:rsidR="00761C1B" w:rsidRDefault="00761C1B" w:rsidP="00761C1B"/>
    <w:p w:rsidR="00761C1B" w:rsidRDefault="00761C1B" w:rsidP="00761C1B">
      <w:r>
        <w:t xml:space="preserve">                                                                                                                                                                                                                                                                                                                                                                                                                                                                                                                                                                                                                                                                                                                                                                                                                                                                                                                                                                                                                                                                                                                                                                                                                                                                                                                                                                                                                                                                                                                                                                                                                                                                                                                                                                                                                                                                                                                                                                                                                                                                                                                                                                                                                                                                                                                                                                                                                                                                                                                                                                                                                                                                                                                                                                                                                                                                                                                                                                                                                                                                                                                                                                                                                                                                                                                                                                                                                                                                                                                                                                                                                                                                                                                                                                                                                                                                                                                                                                                                                                                                                                                                                                                                                                                                                                                                                                                                                                                                                                                                                                                                                                                                                                                                                                                                                                                                                                                                                                                                                                                                                                                                                                                                                                                                                                                                                                                                                                                                                                                                                                                                                                                                                                                                                                                                                                                                                                                                                                                                                                                                                                                                                                                                                                                                                                                                                                                                                                                                                                                                                                                                                                                                                                                                                                                                                                                                                                                                                                                                                                                                                                                                  [warning: there may be more definitions on this page] and abbreviations definitions and abbreviations used in the present document are listed in gsm 01.04 (.../...) </w:t>
      </w:r>
    </w:p>
    <w:p w:rsidR="00761C1B" w:rsidRDefault="00761C1B" w:rsidP="00761C1B">
      <w:r>
        <w:t>SOURCE: Used in EN 300 963 V8.0.1, clause 3</w:t>
      </w:r>
    </w:p>
    <w:p w:rsidR="00761C1B" w:rsidRDefault="00761C1B" w:rsidP="00761C1B"/>
    <w:p w:rsidR="00761C1B" w:rsidRDefault="00761C1B" w:rsidP="00761C1B">
      <w:r>
        <w:t xml:space="preserve">                                                                                                                                                                                                                                                                                                                                                                                                                                                                                                                                                                                                                                                                                                                                                                                                                                                                                                                                                                                                                                                                                                                                                                                                                                                                                                                                                                                                                                                                                                                                                                                                                                                                                                                                                                                                                                                                                                                                                                                                                                                                                                                                                                                                                                                                                                                                                                                                                                                                                                                                                                                                                                                                                                                                                                                                                                                                                                                                                                                                                                                                                                                                                                                                                                                                                                                                                                                                                                                                                                                                                                                                                                                                                                                                                                                                                                                                                                                                                                                                                                                                                                                                                                                                                                                                                                                                                                                                                                                                                                                                                                                                                                                                                                                                                                                                                                                                                                                                                                                                                                                                                                                                                                                                                                                                                                                                                                                                                                                                                                                                                                                                                                                                                                                                                                                                                                                                                                                                                                                                                                                                                                                                                                                                                                                                                                                                                                                                                                                                                                                                                                                                                                                                                                                                                                                                                                                                                                                                                                                                                                                                                                                                  [warning: there may be more definitions on this page] and abbreviations for the purpose of the present document, the definitions and abbreviations of en 300 462-1-1 [2] (.../...) </w:t>
      </w:r>
    </w:p>
    <w:p w:rsidR="00761C1B" w:rsidRDefault="00761C1B" w:rsidP="00761C1B">
      <w:r>
        <w:t>SOURCE: Used in EN 300 462-0601 V1.1.1, clause 3</w:t>
      </w:r>
    </w:p>
    <w:p w:rsidR="00761C1B" w:rsidRDefault="00761C1B" w:rsidP="00761C1B"/>
    <w:p w:rsidR="00761C1B" w:rsidRDefault="00761C1B" w:rsidP="00761C1B">
      <w:r>
        <w:t xml:space="preserve">                                                                                                                                                                                                                                                                                                                                                                                                                                                                                                                                                                                                                                                                                                                                                                                                                                                                                                                                                                                                                                                                                                                                                                                                                                                                                                                                                                                                                                                                                                                                                                                                                                                                                                                                                                                                                                                                                                                                                                                                                                                                                                                                                                                                                                                                                                                                                                                                                                                                                                                                                                                                                                                                                                                                                                                                                                                                                                                                                                                                                                                                                                                                                                                                                                                                                                                                                                                                                                                                                                                                                                                                                                                                                                                                                                                                                                                                                                                                                                                                                                                                                                                                                                                                                                                                                                                                                                                                                                                                                                                                                                                                                                                                                                                                                                                                                                                                                                                                                                                                                                                                                                                                                                                                                                                                                                                                                                                                                                                                                                                                                                                                                                                                                                                                                                                                                                                                                                                                                                                                                                                                                                                                                                                                                                                                                                                                                                                                                                                                                                                                                                                                                                                                                                                                                                                                                                                                                                                                                                                                                                                                                                                                  [warning: there may be more definitions on this page] and abbreviations for the purposes of the present document, the terms, definitions and abbreviations given in [1] (.../...) </w:t>
      </w:r>
    </w:p>
    <w:p w:rsidR="00761C1B" w:rsidRDefault="00761C1B" w:rsidP="00761C1B">
      <w:r>
        <w:t>SOURCE: Used in EN 383 001 V1.1.1, clause 3</w:t>
      </w:r>
    </w:p>
    <w:p w:rsidR="00761C1B" w:rsidRDefault="00761C1B" w:rsidP="00761C1B"/>
    <w:p w:rsidR="00761C1B" w:rsidRDefault="00761C1B" w:rsidP="00761C1B">
      <w:r>
        <w:t xml:space="preserve">                                                                                                                                                                                                                                                                                                                                                                                                                                                                                                                                                                                                                                                                                                                                                                                                                                                                                                                                                                                                                                                                                                                                                                                                                                                                                                                                                                                                                                                                                                                                                                                                                                                                                                                                                                                                                                                                                                                                                                                                                                                                                                                                                                                                                                                                                                                                                                                                                                                                                                                                                                                                                                                                                                                                                                                                                                                                                                                                                                                                                                                                                                                                                                                                                                                                                                                                                                                                                                                                                                                                                                                                                                                                                                                                                                                                                                                                                                                                                                                                                                                                                                                                                                                                                                                                                                                                                                                                                                                                                                                                                                                                                                                                                                                                                                                                                                                                                                                                                                                                                                                                                                                                                                                                                                                                                                                                                                                                                                                                                                                                                                                                                                                                                                                                                                                                                                                                                                                                                                                                                                                                                                                                                                                                                                                                                                                                                                                                                                                                                                                                                                                                                                                                                                                                                                                                                                                                                                                                                                                                                                                                                                                                  [warning: there may be more definitions on this page] and abbreviations for the purposes of the present document, the terms, definitions and abbreviations given in the reference specifications [1] to [20] (.../...) </w:t>
      </w:r>
    </w:p>
    <w:p w:rsidR="00761C1B" w:rsidRDefault="00761C1B" w:rsidP="00761C1B">
      <w:r>
        <w:t>SOURCE: Used in EN 302 213 V1.1.2, clause 3</w:t>
      </w:r>
    </w:p>
    <w:p w:rsidR="00761C1B" w:rsidRDefault="00761C1B" w:rsidP="00761C1B"/>
    <w:p w:rsidR="00761C1B" w:rsidRDefault="00761C1B" w:rsidP="00761C1B">
      <w:r>
        <w:t xml:space="preserve">                                                                                                                                                                                                                                                                                                                                                                                                                                                                                                                                                                                                                                                                                                                                                                                                                                                                                                                                                                                                                                                                                                                                                                                                                                                                                                                                                                                                                                                                                                                                                                                                                                                                                                                                                                                                                                                                                                                                                                                                                                                                                                                                                                                                                                                                                                                                                                                                                                                                                                                                                                                                                                                                                                                                                                                                                                                                                                                                                                                                                                                                                                                                                                                                                                                                                                                                                                                                                                                                                                                                                                                                                                                                                                                                                                                                                                                                                                                                                                                                                                                                                                                                                                                                                                                                                                                                                                                                                                                                                                                                                                                                                                                                                                                                                                                                                                                                                                                                                                                                                                                                                                                                                                                                                                                                                                                                                                                                                                                                                                                                                                                                                                                                                                                                                                                                                                                                                                                                                                                                                                                                                                                                                                                                                                                                                                                                                                                                                                                                                                                                                                                                                                                                                                                                                                                                                                                                                                                                                                                                                                                                                                                                  [warning: there may be more definitions on this page] and abbreviations the text of clauses 9.3 and 9.4 of the endorsed recommendation (.../...) </w:t>
      </w:r>
    </w:p>
    <w:p w:rsidR="00761C1B" w:rsidRDefault="00761C1B" w:rsidP="00761C1B">
      <w:r>
        <w:t>SOURCE: Used in EN 301 485-01 V1.1.1, clause 3</w:t>
      </w:r>
    </w:p>
    <w:p w:rsidR="00761C1B" w:rsidRDefault="00761C1B" w:rsidP="00761C1B"/>
    <w:p w:rsidR="00761C1B" w:rsidRDefault="00761C1B" w:rsidP="00761C1B">
      <w:r>
        <w:t xml:space="preserve">                                                                                                                                                                                                                                                                                                                                                                                                                                                                                                                                                                                                                                                                                                                                                                                                                                                                                                                                                                                                                                                                                                                                                                                                                                                                                                                                                                                                                                                                                                                                                                                                                                                                                                                                                                                                                                                                                                                                                                                                                                                                                                                                                                                                                                                                                                                                                                                                                                                                                                                                                                                                                                                                                                                                                                                                                                                                                                                                                                                                                                                                                                                                                                                                                                                                                                                                                                                                                                                                                                                                                                                                                                                                                                                                                                                                                                                                                                                                                                                                                                                                                                                                                                                                                                                                                                                                                                                                                                                                                                                                                                                                                                                                                                                                                                                                                                                                                                                                                                                                                                                                                                                                                                                                                                                                                                                                                                                                                                                                                                                                                                                                                                                                                                                                                                                                                                                                                                                                                                                                                                                                                                                                                                                                                                                                                                                                                                                                                                                                                                                                                                                                                                                                                                                                                                                                                                                                                                                                                                                                                                                                                                                                  [warning: there may be more definitions on this page] and activated fixed dialling numbers allocated and activated extension 2 allocated and activated cell broadcast message identifier allocated and activated data download via sms-cb allocated and activated data download via sms-pp allocated and activated menu selection allocated and activated call control allocated and activated proactive sim allocated and activated cell broadcast message identifier ranges allocated and activated barred dialling numbers allocated and activated extension4 allocated and activated coding: b1 b2 b3 b4 xx1111xx xxxxxxxx xx1111xx xxxx11xx (binary) b5 b6 b7 b8 xxxxxxxx xxxxxxxx 11111111 11111111 (binary) b9 xxxxxxxx (binary) efphase (sim phase identification) logically: phase 2+ coding: '03' efimsi (international mobile subscriber identity) logically: length: 8 bytes imsi: 001 01 0123456789 coding: '08 09 10 10 10 32 54 76 98' efcbmi (cell broadcast message identifier) logically: cell broadcast message identifier 1: '0c 0c' coding: 0c 0c ff (.../...) </w:t>
      </w:r>
    </w:p>
    <w:p w:rsidR="00761C1B" w:rsidRDefault="00761C1B" w:rsidP="00761C1B">
      <w:r>
        <w:t>SOURCE: Used in EN 300 607-04 V5.1.1, clause 1</w:t>
      </w:r>
    </w:p>
    <w:p w:rsidR="00761C1B" w:rsidRDefault="00761C1B" w:rsidP="00761C1B"/>
    <w:p w:rsidR="00761C1B" w:rsidRDefault="00761C1B" w:rsidP="00761C1B">
      <w:r>
        <w:t xml:space="preserve">                                                                                                                                                                                                                                                                                                                                                                                                                                                                                                                                                                                                                                                                                                                                                                                                                                                                                                                                                                                                                                                                                                                                                                                                                                                                                                                                                                                                                                                                                                                                                                                                                                                                                                                                                                                                                                                                                                                                                                                                                                                                                                                                                                                                                                                                                                                                                                                                                                                                                                                                                                                                                                                                                                                                                                                                                                                                                                                                                                                                                                                                                                                                                                                                                                                                                                                                                                                                                                                                                                                                                                                                                                                                                                                                                                                                                                                                                                                                                                                                                                                                                                                                                                                                                                                                                                                                                                                                                                                                                                                                                                                                                                                                                                                                                                                                                                                                                                                                                                                                                                                                                                                                                                                                                                                                                                                                                                                                                                                                                                                                                                                                                                                                                                                                                                                                                                                                                                                                                                                                                                                                                                                                                                                                                                                                                                                                                                                                                                                                                                                                                                                                                                                                                                                                                                                                                                                                                                                                                                                                                                                                                                                                  [warning: there may be more definitions on this page] and lp-ami-p devices intended for operation in the frequency range 2 483,5 mhz to 2 500 mhz the present document applies to lp-ami and lp-ami-p devices with rf power levels ranging up to 10 dbm (.../...) </w:t>
      </w:r>
    </w:p>
    <w:p w:rsidR="00761C1B" w:rsidRDefault="00761C1B" w:rsidP="00761C1B">
      <w:r>
        <w:t>SOURCE: Used in EN 301 489-35 V2.1.1, clause B.1</w:t>
      </w:r>
    </w:p>
    <w:p w:rsidR="00761C1B" w:rsidRDefault="00761C1B" w:rsidP="00761C1B"/>
    <w:p w:rsidR="00761C1B" w:rsidRDefault="00761C1B" w:rsidP="00761C1B">
      <w:r>
        <w:t xml:space="preserve">                                                                                                                                                                                                                                                                                                                                                                                                                                                                                                                                                                                                                                                                                                                                                                                                                                                                                                                                                                                                                                                                                                                                                                                                                                                                                                                                                                                                                                                                                                                                                                                                                                                                                                                                                                                                                                                                                                                                                                                                                                                                                                                                                                                                                                                                                                                                                                                                                                                                                                                                                                                                                                                                                                                                                                                                                                                                                                                                                                                                                                                                                                                                                                                                                                                                                                                                                                                                                                                                                                                                                                                                                                                                                                                                                                                                                                                                                                                                                                                                                                                                                                                                                                                                                                                                                                                                                                                                                                                                                                                                                                                                                                                                                                                                                                                                                                                                                                                                                                                                                                                                                                                                                                                                                                                                                                                                                                                                                                                                                                                                                                                                                                                                                                                                                                                                                                                                                                                                                                                                                                                                                                                                                                                                                                                                                                                                                                                                                                                                                                                                                                                                                                                                                                                                                                                                                                                                                                                                                                                                                                                                                                                                  [warning: there may be more definitions on this page] and portable radio equipment, and ancillary equipment for cdma-pamr systems the present document applies to cdma pamr systems mobile and portable radio equipment operating in one or more of the band classes defined in tia-98-e [5] depending upon national (.../...) </w:t>
      </w:r>
    </w:p>
    <w:p w:rsidR="00761C1B" w:rsidRDefault="00761C1B" w:rsidP="00761C1B">
      <w:r>
        <w:t>SOURCE: Used in EN 301 489-25 V2.3.2, clause A.2</w:t>
      </w:r>
    </w:p>
    <w:p w:rsidR="00761C1B" w:rsidRDefault="00761C1B" w:rsidP="00761C1B"/>
    <w:p w:rsidR="00761C1B" w:rsidRDefault="00761C1B" w:rsidP="00761C1B">
      <w:r>
        <w:t xml:space="preserve">                                                                                                                                                                                                                                                                                                                                                                                                                                                                                                                                                                                                                                                                                                                                                                                                                                                                                                                                                                                                                                                                                                                                                                                                                                                                                                                                                                                                                                                                                                                                                                                                                                                                                                                                                                                                                                                                                                                                                                                                                                                                                                                                                                                                                                                                                                                                                                                                                                                                                                                                                                                                                                                                                                                                                                                                                                                                                                                                                                                                                                                                                                                                                                                                                                                                                                                                                                                                                                                                                                                                                                                                                                                                                                                                                                                                                                                                                                                                                                                                                                                                                                                                                                                                                                                                                                                                                                                                                                                                                                                                                                                                                                                                                                                                                                                                                                                                                                                                                                                                                                                                                                                                                                                                                                                                                                                                                                                                                                                                                                                                                                                                                                                                                                                                                                                                                                                                                                                                                                                                                                                                                                                                                                                                                                                                                                                                                                                                                                                                                                                                                                                                                                                                                                                                                                                                                                                                                                                                                                                                                                                                                                                                  [warning: there may be more definitions on this page] and portable radio equipment, and ancillary equipment for the evolved universal terrestrial radio access (e-utra) * ts 136 101 [13]: "evolved universal terrestrial radio access (e-utra); user equipment (ue) radio transmission and reception (.../...) </w:t>
      </w:r>
    </w:p>
    <w:p w:rsidR="00761C1B" w:rsidRDefault="00761C1B" w:rsidP="00761C1B">
      <w:r>
        <w:t>SOURCE: Used in EN 301 489-24 V1.5.1, clause A.2</w:t>
      </w:r>
    </w:p>
    <w:p w:rsidR="00761C1B" w:rsidRDefault="00761C1B" w:rsidP="00761C1B"/>
    <w:p w:rsidR="00761C1B" w:rsidRDefault="00761C1B" w:rsidP="00761C1B">
      <w:r>
        <w:t xml:space="preserve">                                                                                                                                                                                                                                                                                                                                                                                                                                                                                                                                                                                                                                                                                                                                                                                                                                                                                                                                                                                                                                                                                                                                                                                                                                                                                                                                                                                                                                                                                                                                                                                                                                                                                                                                                                                                                                                                                                                                                                                                                                                                                                                                                                                                                                                                                                                                                                                                                                                                                                                                                                                                                                                                                                                                                                                                                                                                                                                                                                                                                                                                                                                                                                                                                                                                                                                                                                                                                                                                                                                                                                                                                                                                                                                                                                                                                                                                                                                                                                                                                                                                                                                                                                                                                                                                                                                                                                                                                                                                                                                                                                                                                                                                                                                                                                                                                                                                                                                                                                                                                                                                                                                                                                                                                                                                                                                                                                                                                                                                                                                                                                                                                                                                                                                                                                                                                                                                                                                                                                                                                                                                                                                                                                                                                                                                                                                                                                                                                                                                                                                                                                                                                                                                                                                                                                                                                                                                                                                                                                                                                                                                                                                                  [warning: there may be more definitions on this page] and symbols 3.1 definitions for the purposes of the present document, the following definitions apply: full tests: the full range of tests as defined in the product standard(s) (.../...) </w:t>
      </w:r>
    </w:p>
    <w:p w:rsidR="00761C1B" w:rsidRDefault="00761C1B" w:rsidP="00761C1B">
      <w:r>
        <w:t>SOURCE: Used in EN 300 793 V1.1.1, clause 3</w:t>
      </w:r>
    </w:p>
    <w:p w:rsidR="00761C1B" w:rsidRDefault="00761C1B" w:rsidP="00761C1B"/>
    <w:p w:rsidR="00761C1B" w:rsidRDefault="00761C1B" w:rsidP="00761C1B">
      <w:r>
        <w:t xml:space="preserve">                                                                                                                                                                                                                                                                                                                                                                                                                                                                                                                                                                                                                                                                                                                                                                                                                                                                                                                                                                                                                                                                                                                                                                                                                                                                                                                                                                                                                                                                                                                                                                                                                                                                                                                                                                                                                                                                                                                                                                                                                                                                                                                                                                                                                                                                                                                                                                                                                                                                                                                                                                                                                                                                                                                                                                                                                                                                                                                                                                                                                                                                                                                                                                                                                                                                                                                                                                                                                                                                                                                                                                                                                                                                                                                                                                                                                                                                                                                                                                                                                                                                                                                                                                                                                                                                                                                                                                                                                                                                                                                                                                                                                                                                                                                                                                                                                                                                                                                                                                                                                                                                                                                                                                                                                                                                                                                                                                                                                                                                                                                                                                                                                                                                                                                                                                                                                                                                                                                                                                                                                                                                                                                                                                                                                                                                                                                                                                                                                                                                                                                                                                                                                                                                                                                                                                                                                                                                                                                                                                                                                                                                                                                                  [warning: there may be more definitions on this page] and symbols 3.1 definitions for the purposes of the present document, the following terms and definitions apply: a-weighting filter: response characteristic of a filter used in acoustic measurement systems which attenuates low frequency and high frequency acoustic energy note: this filter is used to provide a frequency response characteristic similar to that of the human auditory (.../...) </w:t>
      </w:r>
    </w:p>
    <w:p w:rsidR="00761C1B" w:rsidRDefault="00761C1B" w:rsidP="00761C1B">
      <w:r>
        <w:t>SOURCE: Used in EN 300 753 V1.3.1, clause 3</w:t>
      </w:r>
    </w:p>
    <w:p w:rsidR="00761C1B" w:rsidRDefault="00761C1B" w:rsidP="00761C1B"/>
    <w:p w:rsidR="00761C1B" w:rsidRDefault="00761C1B" w:rsidP="00761C1B">
      <w:r>
        <w:t xml:space="preserve">                                                                                                                                                                                                                                                                                                                                                                                                                                                                                                                                                                                                                                                                                                                                                                                                                                                                                                                                                                                                                                                                                                                                                                                                                                                                                                                                                                                                                                                                                                                                                                                                                                                                                                                                                                                                                                                                                                                                                                                                                                                                                                                                                                                                                                                                                                                                                                                                                                                                                                                                                                                                                                                                                                                                                                                                                                                                                                                                                                                                                                                                                                                                                                                                                                                                                                                                                                                                                                                                                                                                                                                                                                                                                                                                                                                                                                                                                                                                                                                                                                                                                                                                                                                                                                                                                                                                                                                                                                                                                                                                                                                                                                                                                                                                                                                                                                                                                                                                                                                                                                                                                                                                                                                                                                                                                                                                                                                                                                                                                                                                                                                                                                                                                                                                                                                                                                                                                                                                                                                                                                                                                                                                                                                                                                                                                                                                                                                                                                                                                                                                                                                                                                                                                                                                                                                                                                                                                                                                                                                                                                                                                                                                  [warning: there may be more definitions on this page] and symbols 3.1 definitions for the purposes of the present document, the following terms and definitions apply: cabinet: a free-standing and self-supporting enclosure for housing electrical and/or electronic (.../...) </w:t>
      </w:r>
    </w:p>
    <w:p w:rsidR="00761C1B" w:rsidRDefault="00761C1B" w:rsidP="00761C1B">
      <w:r>
        <w:t>SOURCE: Used in EN 301 169-01 V1.6.3, clause 3</w:t>
      </w:r>
    </w:p>
    <w:p w:rsidR="00761C1B" w:rsidRDefault="00761C1B" w:rsidP="00761C1B"/>
    <w:p w:rsidR="00761C1B" w:rsidRDefault="00761C1B" w:rsidP="00761C1B">
      <w:r>
        <w:t xml:space="preserve">                                                                                                                                                                                                                                                                                                                                                                                                                                                                                                                                                                                                                                                                                                                                                                                                                                                                                                                                                                                                                                                                                                                                                                                                                                                                                                                                                                                                                                                                                                                                                                                                                                                                                                                                                                                                                                                                                                                                                                                                                                                                                                                                                                                                                                                                                                                                                                                                                                                                                                                                                                                                                                                                                                                                                                                                                                                                                                                                                                                                                                                                                                                                                                                                                                                                                                                                                                                                                                                                                                                                                                                                                                                                                                                                                                                                                                                                                                                                                                                                                                                                                                                                                                                                                                                                                                                                                                                                                                                                                                                                                                                                                                                                                                                                                                                                                                                                                                                                                                                                                                                                                                                                                                                                                                                                                                                                                                                                                                                                                                                                                                                                                                                                                                                                                                                                                                                                                                                                                                                                                                                                                                                                                                                                                                                                                                                                                                                                                                                                                                                                                                                                                                                                                                                                                                                                                                                                                                                                                                                                                                                                                                                                  [warning: there may be more definitions on this page] and symbols 3.1 definitions for the purposes of the present document, the following terms and definitions apply: location referencing: method for referencing a location to facilitate the exchange of location-related information 3.2 symbols for the purposes of the present document, the following symbols apply: a the distance between the center point and the short side of a rectangle (perpendicular bisector of the long side) or the length of the short semi-axis of an ellipse b the distance between the center point and the long side of a rectangle (perpendicular bisector of the short side) or the length of the long semi-axis of an ellipse f function to determine the spatial characteristics of a point p(x,y) relative to a geometric shape p(x,y) point in a cartesian coordinate system r radius of a circle x abscissa of a cartesian coordination system with the origin in the centre of the geographical area and parallel to the long side of a geometric shape y ordinate of a cartesian coordination system with the origin in the centre of the geographical area and parallel to the short side of a geometric shape ? azimuth angle of the long side of a rectangle or the long semi-axis (.../...) </w:t>
      </w:r>
    </w:p>
    <w:p w:rsidR="00761C1B" w:rsidRDefault="00761C1B" w:rsidP="00761C1B">
      <w:r>
        <w:t>SOURCE: Used in EN 302 931 V1.1.1, clause 3</w:t>
      </w:r>
    </w:p>
    <w:p w:rsidR="00761C1B" w:rsidRDefault="00761C1B" w:rsidP="00761C1B"/>
    <w:p w:rsidR="00761C1B" w:rsidRDefault="00761C1B" w:rsidP="00761C1B">
      <w:r>
        <w:t xml:space="preserve">                                                                                                                                                                                                                                                                                                                                                                                                                                                                                                                                                                                                                                                                                                                                                                                                                                                                                                                                                                                                                                                                                                                                                                                                                                                                                                                                                                                                                                                                                                                                                                                                                                                                                                                                                                                                                                                                                                                                                                                                                                                                                                                                                                                                                                                                                                                                                                                                                                                                                                                                                                                                                                                                                                                                                                                                                                                                                                                                                                                                                                                                                                                                                                                                                                                                                                                                                                                                                                                                                                                                                                                                                                                                                                                                                                                                                                                                                                                                                                                                                                                                                                                                                                                                                                                                                                                                                                                                                                                                                                                                                                                                                                                                                                                                                                                                                                                                                                                                                                                                                                                                                                                                                                                                                                                                                                                                                                                                                                                                                                                                                                                                                                                                                                                                                                                                                                                                                                                                                                                                                                                                                                                                                                                                                                                                                                                                                                                                                                                                                                                                                                                                                                                                                                                                                                                                                                                                                                                                                                                                                                                                                                                                  [warning: there may be more definitions on this page] and ulp-ami-p devices intended for operation in the frequency range 402 mhz to 405 mhz the present document applies to ulp-ami and ulp-ami-p devices with rf power levels ranging up to 25 âµw erp and intended for operation in the frequency range 402 mhz to 405 mhz in accordance with the provisions of annex 12, band (a), to cept/erc/rec 70-03 (.../...) </w:t>
      </w:r>
    </w:p>
    <w:p w:rsidR="00761C1B" w:rsidRDefault="00761C1B" w:rsidP="00761C1B">
      <w:r>
        <w:t>SOURCE: Used in EN 301 489-27 V2.1.1, clause B.1</w:t>
      </w:r>
    </w:p>
    <w:p w:rsidR="00761C1B" w:rsidRDefault="00761C1B" w:rsidP="00761C1B"/>
    <w:p w:rsidR="00761C1B" w:rsidRDefault="00761C1B" w:rsidP="00761C1B">
      <w:r>
        <w:t xml:space="preserve">                                                                                                                                                                                                                                                                                                                                                                                                                                                                                                                                                                                                                                                                                                                                                                                                                                                                                                                                                                                                                                                                                                                                                                                                                                                                                                                                                                                                                                                                                                                                                                                                                                                                                                                                                                                                                                                                                                                                                                                                                                                                                                                                                                                                                                                                                                                                                                                                                                                                                                                                                                                                                                                                                                                                                                                                                                                                                                                                                                                                                                                                                                                                                                                                                                                                                                                                                                                                                                                                                                                                                                                                                                                                                                                                                                                                                                                                                                                                                                                                                                                                                                                                                                                                                                                                                                                                                                                                                                                                                                                                                                                                                                                                                                                                                                                                                                                                                                                                                                                                                                                                                                                                                                                                                                                                                                                                                                                                                                                                                                                                                                                                                                                                                                                                                                                                                                                                                                                                                                                                                                                                                                                                                                                                                                                                                                                                                                                                                                                                                                                                                                                                                                                                                                                                                                                                                                                                                                                                                                                                                                                                                                                                  [warning: there may be more definitions on this page] annex c isdn l1 basic access tbr 3 [30] annex b iip profile main part of the present document (en 301 614-2 [2]) c.1.9 comments table c.8: comments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301 614-02 V1.1.2, clause 3</w:t>
      </w:r>
    </w:p>
    <w:p w:rsidR="00761C1B" w:rsidRDefault="00761C1B" w:rsidP="00761C1B"/>
    <w:p w:rsidR="00761C1B" w:rsidRDefault="00761C1B" w:rsidP="00761C1B">
      <w:r>
        <w:t xml:space="preserve">                                                                                                                                                                                                                                                                                                                                                                                                                                                                                                                                                                                                                                                                                                                                                                                                                                                                                                                                                                                                                                                                                                                                                                                                                                                                                                                                                                                                                                                                                                                                                                                                                                                                                                                                                                                                                                                                                                                                                                                                                                                                                                                                                                                                                                                                                                                                                                                                                                                                                                                                                                                                                                                                                                                                                                                                                                                                                                                                                                                                                                                                                                                                                                                                                                                                                                                                                                                                                                                                                                                                                                                                                                                                                                                                                                                                                                                                                                                                                                                                                                                                                                                                                                                                                                                                                                                                                                                                                                                                                                                                                                                                                                                                                                                                                                                                                                                                                                                                                                                                                                                                                                                                                                                                                                                                                                                                                                                                                                                                                                                                                                                                                                                                                                                                                                                                                                                                                                                                                                                                                                                                                                                                                                                                                                                                                                                                                                                                                                                                                                                                                                                                                                                                                                                                                                                                                                                                                                                                                                                                                                                                                                                                  [warning: there may be more definitions on this page] annex c isdn l1 basic access tbr 3 [30], annex b iip profile main part of the present document (en 301 614-3) c.1.9 comments table c.8: comments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301 614-03 V1.1.2, clause 3</w:t>
      </w:r>
    </w:p>
    <w:p w:rsidR="00761C1B" w:rsidRDefault="00761C1B" w:rsidP="00761C1B"/>
    <w:p w:rsidR="00761C1B" w:rsidRDefault="00761C1B" w:rsidP="00761C1B">
      <w:r>
        <w:t xml:space="preserve">                                                                                                                                                                                                                                                                                                                                                                                                                                                                                                                                                                                                                                                                                                                                                                                                                                                                                                                                                                                                                                                                                                                                                                                                                                                                                                                                                                                                                                                                                                                                                                                                                                                                                                                                                                                                                                                                                                                                                                                                                                                                                                                                                                                                                                                                                                                                                                                                                                                                                                                                                                                                                                                                                                                                                                                                                                                                                                                                                                                                                                                                                                                                                                                                                                                                                                                                                                                                                                                                                                                                                                                                                                                                                                                                                                                                                                                                                                                                                                                                                                                                                                                                                                                                                                                                                                                                                                                                                                                                                                                                                                                                                                                                                                                                                                                                                                                                                                                                                                                                                                                                                                                                                                                                                                                                                                                                                                                                                                                                                                                                                                                                                                                                                                                                                                                                                                                                                                                                                                                                                                                                                                                                                                                                                                                                                                                                                                                                                                                                                                                                                                                                                                                                                                                                                                                                                                                                                                                                                                                                                                                                                                                                  [warning: there may be more definitions on this page] anyintranetworknode: two cases exist: * when specified without an address, the requested service functionality is to be provided at the next service provision point along the path of the transport mechanism that supports the service within the same service (.../...) </w:t>
      </w:r>
    </w:p>
    <w:p w:rsidR="00761C1B" w:rsidRDefault="00761C1B" w:rsidP="00761C1B">
      <w:r>
        <w:t>SOURCE: Used in EN 301 144-01 V1.1.2, clause E.2</w:t>
      </w:r>
    </w:p>
    <w:p w:rsidR="00761C1B" w:rsidRDefault="00761C1B" w:rsidP="00761C1B"/>
    <w:p w:rsidR="00761C1B" w:rsidRDefault="00761C1B" w:rsidP="00761C1B">
      <w:r>
        <w:t xml:space="preserve">                                                                                                                                                                                                                                                                                                                                                                                                                                                                                                                                                                                                                                                                                                                                                                                                                                                                                                                                                                                                                                                                                                                                                                                                                                                                                                                                                                                                                                                                                                                                                                                                                                                                                                                                                                                                                                                                                                                                                                                                                                                                                                                                                                                                                                                                                                                                                                                                                                                                                                                                                                                                                                                                                                                                                                                                                                                                                                                                                                                                                                                                                                                                                                                                                                                                                                                                                                                                                                                                                                                                                                                                                                                                                                                                                                                                                                                                                                                                                                                                                                                                                                                                                                                                                                                                                                                                                                                                                                                                                                                                                                                                                                                                                                                                                                                                                                                                                                                                                                                                                                                                                                                                                                                                                                                                                                                                                                                                                                                                                                                                                                                                                                                                                                                                                                                                                                                                                                                                                                                                                                                                                                                                                                                                                                                                                                                                                                                                                                                                                                                                                                                                                                                                                                                                                                                                                                                                                                                                                                                                                                                                                                                                  [warning: there may be more definitions on this page] appropriate simulator for testing medical implant transmitters consists of a cylindrical plexiglas container with a size of 30 cm ï‚± 0,5 cm by 76 cm ï‚± 0,5 cm with a sidewall thickness of 0,635 cm ï‚± 0,05 (.../...) </w:t>
      </w:r>
    </w:p>
    <w:p w:rsidR="00761C1B" w:rsidRDefault="00761C1B" w:rsidP="00761C1B">
      <w:r>
        <w:t>SOURCE: Used in EN 301 489-35 V2.1.1, clause C.1</w:t>
      </w:r>
    </w:p>
    <w:p w:rsidR="00761C1B" w:rsidRDefault="00761C1B" w:rsidP="00761C1B"/>
    <w:p w:rsidR="00761C1B" w:rsidRDefault="00761C1B" w:rsidP="00761C1B">
      <w:r>
        <w:t xml:space="preserve">                                                                                                                                                                                                                                                                                                                                                                                                                                                                                                                                                                                                                                                                                                                                                                                                                                                                                                                                                                                                                                                                                                                                                                                                                                                                                                                                                                                                                                                                                                                                                                                                                                                                                                                                                                                                                                                                                                                                                                                                                                                                                                                                                                                                                                                                                                                                                                                                                                                                                                                                                                                                                                                                                                                                                                                                                                                                                                                                                                                                                                                                                                                                                                                                                                                                                                                                                                                                                                                                                                                                                                                                                                                                                                                                                                                                                                                                                                                                                                                                                                                                                                                                                                                                                                                                                                                                                                                                                                                                                                                                                                                                                                                                                                                                                                                                                                                                                                                                                                                                                                                                                                                                                                                                                                                                                                                                                                                                                                                                                                                                                                                                                                                                                                                                                                                                                                                                                                                                                                                                                                                                                                                                                                                                                                                                                                                                                                                                                                                                                                                                                                                                                                                                                                                                                                                                                                                                                                                                                                                                                                                                                                                                  [warning: there may be more definitions on this page] architecture this clause describes the functional architecture for the x-interface for atm cross connected (.../...) </w:t>
      </w:r>
    </w:p>
    <w:p w:rsidR="00761C1B" w:rsidRDefault="00761C1B" w:rsidP="00761C1B">
      <w:r>
        <w:t>SOURCE: Used in EN 300 820-01 V1.2.1, clause 4</w:t>
      </w:r>
    </w:p>
    <w:p w:rsidR="00761C1B" w:rsidRDefault="00761C1B" w:rsidP="00761C1B"/>
    <w:p w:rsidR="00761C1B" w:rsidRDefault="00761C1B" w:rsidP="00761C1B">
      <w:r>
        <w:t xml:space="preserve">                                                                                                                                                                                                                                                                                                                                                                                                                                                                                                                                                                                                                                                                                                                                                                                                                                                                                                                                                                                                                                                                                                                                                                                                                                                                                                                                                                                                                                                                                                                                                                                                                                                                                                                                                                                                                                                                                                                                                                                                                                                                                                                                                                                                                                                                                                                                                                                                                                                                                                                                                                                                                                                                                                                                                                                                                                                                                                                                                                                                                                                                                                                                                                                                                                                                                                                                                                                                                                                                                                                                                                                                                                                                                                                                                                                                                                                                                                                                                                                                                                                                                                                                                                                                                                                                                                                                                                                                                                                                                                                                                                                                                                                                                                                                                                                                                                                                                                                                                                                                                                                                                                                                                                                                                                                                                                                                                                                                                                                                                                                                                                                                                                                                                                                                                                                                                                                                                                                                                                                                                                                                                                                                                                                                                                                                                                                                                                                                                                                                                                                                                                                                                                                                                                                                                                                                                                                                                                                                                                                                                                                                                                                                  [warning: there may be more definitions on this page] are used for 3,088 mbit/s), or 4*9 slots (four spans of 9 slots are used for 6,176 mbit/s), such that slots of a similar type are contained within the same (.../...) </w:t>
      </w:r>
    </w:p>
    <w:p w:rsidR="00761C1B" w:rsidRDefault="00761C1B" w:rsidP="00761C1B">
      <w:r>
        <w:t>SOURCE: Used in EN 301 199 V1.2.1, clause 9</w:t>
      </w:r>
    </w:p>
    <w:p w:rsidR="00761C1B" w:rsidRDefault="00761C1B" w:rsidP="00761C1B"/>
    <w:p w:rsidR="00761C1B" w:rsidRDefault="00761C1B" w:rsidP="00761C1B">
      <w:r>
        <w:t xml:space="preserve">                                                                                                                                                                                                                                                                                                                                                                                                                                                                                                                                                                                                                                                                                                                                                                                                                                                                                                                                                                                                                                                                                                                                                                                                                                                                                                                                                                                                                                                                                                                                                                                                                                                                                                                                                                                                                                                                                                                                                                                                                                                                                                                                                                                                                                                                                                                                                                                                                                                                                                                                                                                                                                                                                                                                                                                                                                                                                                                                                                                                                                                                                                                                                                                                                                                                                                                                                                                                                                                                                                                                                                                                                                                                                                                                                                                                                                                                                                                                                                                                                                                                                                                                                                                                                                                                                                                                                                                                                                                                                                                                                                                                                                                                                                                                                                                                                                                                                                                                                                                                                                                                                                                                                                                                                                                                                                                                                                                                                                                                                                                                                                                                                                                                                                                                                                                                                                                                                                                                                                                                                                                                                                                                                                                                                                                                                                                                                                                                                                                                                                                                                                                                                                                                                                                                                                                                                                                                                                                                                                                                                                                                                                                                  [warning: there may be more definitions on this page] azimuthal resolution in all distance ranges up to and including 1 200 m azimuthal resolution is to be understood as the minimum required distance between two reflectors at the same range with respect to the radar antenna which allows to distinguish two separate (.../...) </w:t>
      </w:r>
    </w:p>
    <w:p w:rsidR="00761C1B" w:rsidRDefault="00761C1B" w:rsidP="00761C1B">
      <w:r>
        <w:t>SOURCE: Used in EN 302 194-01 V1.1.2, clause B.3</w:t>
      </w:r>
    </w:p>
    <w:p w:rsidR="00761C1B" w:rsidRDefault="00761C1B" w:rsidP="00761C1B"/>
    <w:p w:rsidR="00761C1B" w:rsidRDefault="00761C1B" w:rsidP="00761C1B">
      <w:r>
        <w:t xml:space="preserve">                                                                                                                                                                                                                                                                                                                                                                                                                                                                                                                                                                                                                                                                                                                                                                                                                                                                                                                                                                                                                                                                                                                                                                                                                                                                                                                                                                                                                                                                                                                                                                                                                                                                                                                                                                                                                                                                                                                                                                                                                                                                                                                                                                                                                                                                                                                                                                                                                                                                                                                                                                                                                                                                                                                                                                                                                                                                                                                                                                                                                                                                                                                                                                                                                                                                                                                                                                                                                                                                                                                                                                                                                                                                                                                                                                                                                                                                                                                                                                                                                                                                                                                                                                                                                                                                                                                                                                                                                                                                                                                                                                                                                                                                                                                                                                                                                                                                                                                                                                                                                                                                                                                                                                                                                                                                                                                                                                                                                                                                                                                                                                                                                                                                                                                                                                                                                                                                                                                                                                                                                                                                                                                                                                                                                                                                                                                                                                                                                                                                                                                                                                                                                                                                                                                                                                                                                                                                                                                                                                                                                                                                                                                                  [warning: there may be more definitions on this page] b.5, the various stability quantities are characterized according to the above (.../...) </w:t>
      </w:r>
    </w:p>
    <w:p w:rsidR="00761C1B" w:rsidRDefault="00761C1B" w:rsidP="00761C1B">
      <w:r>
        <w:t>SOURCE: Used in EN 300 462-0101 V1.1.1, clause B.1</w:t>
      </w:r>
    </w:p>
    <w:p w:rsidR="00761C1B" w:rsidRDefault="00761C1B" w:rsidP="00761C1B"/>
    <w:p w:rsidR="00761C1B" w:rsidRDefault="00761C1B" w:rsidP="00761C1B">
      <w:r>
        <w:t xml:space="preserve">                                                                                                                                                                                                                                                                                                                                                                                                                                                                                                                                                                                                                                                                                                                                                                                                                                                                                                                                                                                                                                                                                                                                                                                                                                                                                                                                                                                                                                                                                                                                                                                                                                                                                                                                                                                                                                                                                                                                                                                                                                                                                                                                                                                                                                                                                                                                                                                                                                                                                                                                                                                                                                                                                                                                                                                                                                                                                                                                                                                                                                                                                                                                                                                                                                                                                                                                                                                                                                                                                                                                                                                                                                                                                                                                                                                                                                                                                                                                                                                                                                                                                                                                                                                                                                                                                                                                                                                                                                                                                                                                                                                                                                                                                                                                                                                                                                                                                                                                                                                                                                                                                                                                                                                                                                                                                                                                                                                                                                                                                                                                                                                                                                                                                                                                                                                                                                                                                                                                                                                                                                                                                                                                                                                                                                                                                                                                                                                                                                                                                                                                                                                                                                                                                                                                                                                                                                                                                                                                                                                                                                                                                                                                  [warning: there may be more definitions on this page] base station, ancillary rf amplifiers, and gsm repeaters meeting phase 2 and 2+ the present document applies to gsm base stations meeting phase 2 and 2+ requirements of the gsm digital cellular telecommunications system, and operating in the p-gsm 900 mhz, e-gsm 900 mhz or dcs 1 800 mhz (.../...) </w:t>
      </w:r>
    </w:p>
    <w:p w:rsidR="00761C1B" w:rsidRDefault="00761C1B" w:rsidP="00761C1B">
      <w:r>
        <w:t>SOURCE: Used in EN 301 489-50 V2.1.1, clause B.3</w:t>
      </w:r>
    </w:p>
    <w:p w:rsidR="00761C1B" w:rsidRDefault="00761C1B" w:rsidP="00761C1B"/>
    <w:p w:rsidR="00761C1B" w:rsidRDefault="00761C1B" w:rsidP="00761C1B">
      <w:r>
        <w:t xml:space="preserve">                                                                                                                                                                                                                                                                                                                                                                                                                                                                                                                                                                                                                                                                                                                                                                                                                                                                                                                                                                                                                                                                                                                                                                                                                                                                                                                                                                                                                                                                                                                                                                                                                                                                                                                                                                                                                                                                                                                                                                                                                                                                                                                                                                                                                                                                                                                                                                                                                                                                                                                                                                                                                                                                                                                                                                                                                                                                                                                                                                                                                                                                                                                                                                                                                                                                                                                                                                                                                                                                                                                                                                                                                                                                                                                                                                                                                                                                                                                                                                                                                                                                                                                                                                                                                                                                                                                                                                                                                                                                                                                                                                                                                                                                                                                                                                                                                                                                                                                                                                                                                                                                                                                                                                                                                                                                                                                                                                                                                                                                                                                                                                                                                                                                                                                                                                                                                                                                                                                                                                                                                                                                                                                                                                                                                                                                                                                                                                                                                                                                                                                                                                                                                                                                                                                                                                                                                                                                                                                                                                                                                                                                                                                                  [warning: there may be more definitions on this page] based aeronautical vhf radio communications equipment the present document, applies to ground base station, ground mobile and hand held/portable aeronautical vhf radio communications and associated ancillary equipment, as defined in en 300 676 (.../...) </w:t>
      </w:r>
    </w:p>
    <w:p w:rsidR="00761C1B" w:rsidRDefault="00761C1B" w:rsidP="00761C1B">
      <w:r>
        <w:t>SOURCE: Used in EN 301 489-22 V1.3.1, clause A.1</w:t>
      </w:r>
    </w:p>
    <w:p w:rsidR="00761C1B" w:rsidRDefault="00761C1B" w:rsidP="00761C1B"/>
    <w:p w:rsidR="00761C1B" w:rsidRDefault="00761C1B" w:rsidP="00761C1B">
      <w:r>
        <w:t xml:space="preserve">                                                                                                                                                                                                                                                                                                                                                                                                                                                                                                                                                                                                                                                                                                                                                                                                                                                                                                                                                                                                                                                                                                                                                                                                                                                                                                                                                                                                                                                                                                                                                                                                                                                                                                                                                                                                                                                                                                                                                                                                                                                                                                                                                                                                                                                                                                                                                                                                                                                                                                                                                                                                                                                                                                                                                                                                                                                                                                                                                                                                                                                                                                                                                                                                                                                                                                                                                                                                                                                                                                                                                                                                                                                                                                                                                                                                                                                                                                                                                                                                                                                                                                                                                                                                                                                                                                                                                                                                                                                                                                                                                                                                                                                                                                                                                                                                                                                                                                                                                                                                                                                                                                                                                                                                                                                                                                                                                                                                                                                                                                                                                                                                                                                                                                                                                                                                                                                                                                                                                                                                                                                                                                                                                                                                                                                                                                                                                                                                                                                                                                                                                                                                                                                                                                                                                                                                                                                                                                                                                                                                                                                                                                                                  [warning: there may be more definitions on this page] bit error ratio (rber) and residual frame error ratio (rfer) d.2 measurement test set for xpi characteristics d.3 differential delay compensation range d.4 fer/ber equivalence and fer performance measurement d.5 impact of power control (atpc and/or rtpc), mixed-mode and bandwidth adaptive operation on spectrum mask and link design requirements d.6 typical interference sensitivity behaviour for frequency planning purpose annex e (informative) mechanical characteristics annex f (informative) mitigation techniques referred in erc/dec(00)07 (18 ghz band) etsi en 302 217-2 (harmonised standard) digital systems operating in frequency bands from 1,3 ghz to 86 ghz; harmonised standard covering the essential requirements of article 3.2 of directive 2014/53/eu 4 technical requirements specifications 4.1 general requirements 4.1.1 requirements framework 4.1.2 system identification and traffic loading 4.1.3 environmental profile 4.2 transmitter requirements 4.3 receiver requirements 4.4 antenna characteristics 5 testing for compliance with technical requirements annex a (normative) relationship between the present document and the essential requirements of directive 2014/53/eu annex b (normative) frequency bands 1,4 ghz to 2,6 ghz annex c (normative) frequency bands from 3,5 ghz to 11 ghz (cs up to 30 mhz and 56/60 mhz) annex d (normative) frequency bands from 4 ghz to 11 ghz (cs 40 mhz) annex e (normative) (.../...) </w:t>
      </w:r>
    </w:p>
    <w:p w:rsidR="00761C1B" w:rsidRDefault="00761C1B" w:rsidP="00761C1B">
      <w:r>
        <w:t>SOURCE: Used in EN 302 217-01 V3.1.1, clause D.1</w:t>
      </w:r>
    </w:p>
    <w:p w:rsidR="00761C1B" w:rsidRDefault="00761C1B" w:rsidP="00761C1B"/>
    <w:p w:rsidR="00761C1B" w:rsidRDefault="00761C1B" w:rsidP="00761C1B">
      <w:r>
        <w:t xml:space="preserve">                                                                                                                                                                                                                                                                                                                                                                                                                                                                                                                                                                                                                                                                                                                                                                                                                                                                                                                                                                                                                                                                                                                                                                                                                                                                                                                                                                                                                                                                                                                                                                                                                                                                                                                                                                                                                                                                                                                                                                                                                                                                                                                                                                                                                                                                                                                                                                                                                                                                                                                                                                                                                                                                                                                                                                                                                                                                                                                                                                                                                                                                                                                                                                                                                                                                                                                                                                                                                                                                                                                                                                                                                                                                                                                                                                                                                                                                                                                                                                                                                                                                                                                                                                                                                                                                                                                                                                                                                                                                                                                                                                                                                                                                                                                                                                                                                                                                                                                                                                                                                                                                                                                                                                                                                                                                                                                                                                                                                                                                                                                                                                                                                                                                                                                                                                                                                                                                                                                                                                                                                                                                                                                                                                                                                                                                                                                                                                                                                                                                                                                                                                                                                                                                                                                                                                                                                                                                                                                                                                                                                                                                                                                                  [warning: there may be more definitions on this page] bits ldpc low density parity check (codes) ldpcfec ldpc forward error correction lsb least significant bit matv master antenna television mbit 220 = 1 048 576 bits mis multiple input stream mpeg moving pictures experts group msb most significant bit note: in dvb-c2 the msb is always transmitted (.../...) </w:t>
      </w:r>
    </w:p>
    <w:p w:rsidR="00761C1B" w:rsidRDefault="00761C1B" w:rsidP="00761C1B">
      <w:r>
        <w:t>SOURCE: Used in EN 302 769 V1.3.1, clause 1</w:t>
      </w:r>
    </w:p>
    <w:p w:rsidR="00761C1B" w:rsidRDefault="00761C1B" w:rsidP="00761C1B"/>
    <w:p w:rsidR="00761C1B" w:rsidRDefault="00761C1B" w:rsidP="00761C1B">
      <w:r>
        <w:t xml:space="preserve">                                                                                                                                                                                                                                                                                                                                                                                                                                                                                                                                                                                                                                                                                                                                                                                                                                                                                                                                                                                                                                                                                                                                                                                                                                                                                                                                                                                                                                                                                                                                                                                                                                                                                                                                                                                                                                                                                                                                                                                                                                                                                                                                                                                                                                                                                                                                                                                                                                                                                                                                                                                                                                                                                                                                                                                                                                                                                                                                                                                                                                                                                                                                                                                                                                                                                                                                                                                                                                                                                                                                                                                                                                                                                                                                                                                                                                                                                                                                                                                                                                                                                                                                                                                                                                                                                                                                                                                                                                                                                                                                                                                                                                                                                                                                                                                                                                                                                                                                                                                                                                                                                                                                                                                                                                                                                                                                                                                                                                                                                                                                                                                                                                                                                                                                                                                                                                                                                                                                                                                                                                                                                                                                                                                                                                                                                                                                                                                                                                                                                                                                                                                                                                                                                                                                                                                                                                                                                                                                                                                                                                                                                                                                  [warning: there may be more definitions on this page] bits: country of origin 2 most-significant bits: set to "1"; data word b 6 least-significant bits: programme source most-significant bit: when "0", indicates the first set of 64 programme sources, when "1", indicates the second set of 64 programme (.../...) </w:t>
      </w:r>
    </w:p>
    <w:p w:rsidR="00761C1B" w:rsidRDefault="00761C1B" w:rsidP="00761C1B">
      <w:r>
        <w:t>SOURCE: Used in EN 300 231 V1.3.1, clause 4</w:t>
      </w:r>
    </w:p>
    <w:p w:rsidR="00761C1B" w:rsidRDefault="00761C1B" w:rsidP="00761C1B"/>
    <w:p w:rsidR="00761C1B" w:rsidRDefault="00761C1B" w:rsidP="00761C1B">
      <w:r>
        <w:t xml:space="preserve">                                                                                                                                                                                                                                                                                                                                                                                                                                                                                                                                                                                                                                                                                                                                                                                                                                                                                                                                                                                                                                                                                                                                                                                                                                                                                                                                                                                                                                                                                                                                                                                                                                                                                                                                                                                                                                                                                                                                                                                                                                                                                                                                                                                                                                                                                                                                                                                                                                                                                                                                                                                                                                                                                                                                                                                                                                                                                                                                                                                                                                                                                                                                                                                                                                                                                                                                                                                                                                                                                                                                                                                                                                                                                                                                                                                                                                                                                                                                                                                                                                                                                                                                                                                                                                                                                                                                                                                                                                                                                                                                                                                                                                                                                                                                                                                                                                                                                                                                                                                                                                                                                                                                                                                                                                                                                                                                                                                                                                                                                                                                                                                                                                                                                                                                                                                                                                                                                                                                                                                                                                                                                                                                                                                                                                                                                                                                                                                                                                                                                                                                                                                                                                                                                                                                                                                                                                                                                                                                                                                                                                                                                                                                  [warning: there may be more definitions on this page] bits: month 2 most-significant bits: set to "1"; data word b 4 least-significant bits: day units 2 next-significant bits: day tens most-significant bit: set to (.../...) </w:t>
      </w:r>
    </w:p>
    <w:p w:rsidR="00761C1B" w:rsidRDefault="00761C1B" w:rsidP="00761C1B">
      <w:r>
        <w:t>SOURCE: Used in EN 300 231 V1.3.1, clause 4</w:t>
      </w:r>
    </w:p>
    <w:p w:rsidR="00761C1B" w:rsidRDefault="00761C1B" w:rsidP="00761C1B"/>
    <w:p w:rsidR="00761C1B" w:rsidRDefault="00761C1B" w:rsidP="00761C1B">
      <w:r>
        <w:t xml:space="preserve">                                                                                                                                                                                                                                                                                                                                                                                                                                                                                                                                                                                                                                                                                                                                                                                                                                                                                                                                                                                                                                                                                                                                                                                                                                                                                                                                                                                                                                                                                                                                                                                                                                                                                                                                                                                                                                                                                                                                                                                                                                                                                                                                                                                                                                                                                                                                                                                                                                                                                                                                                                                                                                                                                                                                                                                                                                                                                                                                                                                                                                                                                                                                                                                                                                                                                                                                                                                                                                                                                                                                                                                                                                                                                                                                                                                                                                                                                                                                                                                                                                                                                                                                                                                                                                                                                                                                                                                                                                                                                                                                                                                                                                                                                                                                                                                                                                                                                                                                                                                                                                                                                                                                                                                                                                                                                                                                                                                                                                                                                                                                                                                                                                                                                                                                                                                                                                                                                                                                                                                                                                                                                                                                                                                                                                                                                                                                                                                                                                                                                                                                                                                                                                                                                                                                                                                                                                                                                                                                                                                                                                                                                                                                  [warning: there may be more definitions on this page] blocking immunity is a measure of the capability of the receiver to receive a wanted modulated signal without exceeding a given degradation due to the presence of an unwanted unmodulated input signal at any frequency within a defined (.../...) </w:t>
      </w:r>
    </w:p>
    <w:p w:rsidR="00761C1B" w:rsidRDefault="00761C1B" w:rsidP="00761C1B">
      <w:r>
        <w:t>SOURCE: Used in EN 301 357-01 V1.4.1, clause C.1.1</w:t>
      </w:r>
    </w:p>
    <w:p w:rsidR="00761C1B" w:rsidRDefault="00761C1B" w:rsidP="00761C1B"/>
    <w:p w:rsidR="00761C1B" w:rsidRDefault="00761C1B" w:rsidP="00761C1B">
      <w:r>
        <w:t xml:space="preserve">                                                                                                                                                                                                                                                                                                                                                                                                                                                                                                                                                                                                                                                                                                                                                                                                                                                                                                                                                                                                                                                                                                                                                                                                                                                                                                                                                                                                                                                                                                                                                                                                                                                                                                                                                                                                                                                                                                                                                                                                                                                                                                                                                                                                                                                                                                                                                                                                                                                                                                                                                                                                                                                                                                                                                                                                                                                                                                                                                                                                                                                                                                                                                                                                                                                                                                                                                                                                                                                                                                                                                                                                                                                                                                                                                                                                                                                                                                                                                                                                                                                                                                                                                                                                                                                                                                                                                                                                                                                                                                                                                                                                                                                                                                                                                                                                                                                                                                                                                                                                                                                                                                                                                                                                                                                                                                                                                                                                                                                                                                                                                                                                                                                                                                                                                                                                                                                                                                                                                                                                                                                                                                                                                                                                                                                                                                                                                                                                                                                                                                                                                                                                                                                                                                                                                                                                                                                                                                                                                                                                                                                                                                                                  [warning: there may be more definitions on this page] by 1 080, into 1 440 by 1 080, into 1 280 by 720, (.../...) </w:t>
      </w:r>
    </w:p>
    <w:p w:rsidR="00761C1B" w:rsidRDefault="00761C1B" w:rsidP="00761C1B">
      <w:r>
        <w:t>SOURCE: Used in EN 300 743 V1.5.1, clause 1</w:t>
      </w:r>
    </w:p>
    <w:p w:rsidR="00761C1B" w:rsidRDefault="00761C1B" w:rsidP="00761C1B"/>
    <w:p w:rsidR="00761C1B" w:rsidRDefault="00761C1B" w:rsidP="00761C1B">
      <w:r>
        <w:t xml:space="preserve">                                                                                                                                                                                                                                                                                                                                                                                                                                                                                                                                                                                                                                                                                                                                                                                                                                                                                                                                                                                                                                                                                                                                                                                                                                                                                                                                                                                                                                                                                                                                                                                                                                                                                                                                                                                                                                                                                                                                                                                                                                                                                                                                                                                                                                                                                                                                                                                                                                                                                                                                                                                                                                                                                                                                                                                                                                                                                                                                                                                                                                                                                                                                                                                                                                                                                                                                                                                                                                                                                                                                                                                                                                                                                                                                                                                                                                                                                                                                                                                                                                                                                                                                                                                                                                                                                                                                                                                                                                                                                                                                                                                                                                                                                                                                                                                                                                                                                                                                                                                                                                                                                                                                                                                                                                                                                                                                                                                                                                                                                                                                                                                                                                                                                                                                                                                                                                                                                                                                                                                                                                                                                                                                                                                                                                                                                                                                                                                                                                                                                                                                                                                                                                                                                                                                                                                                                                                                                                                                                                                                                                                                                                                                  [warning: there may be more definitions on this page] citizens' band (cb) radio and ancillary equipment, (speech and/or non-speech equipment) the present document applies to angle-modulated citizen's band (cb) radio equipment and associated ancillary equipment operating in the frequency range 26 mhz to 28 (.../...) </w:t>
      </w:r>
    </w:p>
    <w:p w:rsidR="00761C1B" w:rsidRDefault="00761C1B" w:rsidP="00761C1B">
      <w:r>
        <w:t>SOURCE: Used in EN 301 489-13 V1.2.1, clause A.1</w:t>
      </w:r>
    </w:p>
    <w:p w:rsidR="00761C1B" w:rsidRDefault="00761C1B" w:rsidP="00761C1B"/>
    <w:p w:rsidR="00761C1B" w:rsidRDefault="00761C1B" w:rsidP="00761C1B">
      <w:r>
        <w:t xml:space="preserve">                                                                                                                                                                                                                                                                                                                                                                                                                                                                                                                                                                                                                                                                                                                                                                                                                                                                                                                                                                                                                                                                                                                                                                                                                                                                                                                                                                                                                                                                                                                                                                                                                                                                                                                                                                                                                                                                                                                                                                                                                                                                                                                                                                                                                                                                                                                                                                                                                                                                                                                                                                                                                                                                                                                                                                                                                                                                                                                                                                                                                                                                                                                                                                                                                                                                                                                                                                                                                                                                                                                                                                                                                                                                                                                                                                                                                                                                                                                                                                                                                                                                                                                                                                                                                                                                                                                                                                                                                                                                                                                                                                                                                                                                                                                                                                                                                                                                                                                                                                                                                                                                                                                                                                                                                                                                                                                                                                                                                                                                                                                                                                                                                                                                                                                                                                                                                                                                                                                                                                                                                                                                                                                                                                                                                                                                                                                                                                                                                                                                                                                                                                                                                                                                                                                                                                                                                                                                                                                                                                                                                                                                                                                                  [warning: there may be more definitions on this page] cmi is a 2-level non-return-to-zero code in which binary 0 is coded so that both amplitude levels, a1 and a2, are attained consecutively, each for half a unit time interval (.../...) </w:t>
      </w:r>
    </w:p>
    <w:p w:rsidR="00761C1B" w:rsidRDefault="00761C1B" w:rsidP="00761C1B">
      <w:r>
        <w:t>SOURCE: Used in EN 300 686 V1.2.1, clause C.2 SOURCE: Used in EN 300 690 V1.2.1, clause B.2</w:t>
      </w:r>
    </w:p>
    <w:p w:rsidR="00761C1B" w:rsidRDefault="00761C1B" w:rsidP="00761C1B"/>
    <w:p w:rsidR="00761C1B" w:rsidRDefault="00761C1B" w:rsidP="00761C1B">
      <w:r>
        <w:t xml:space="preserve">                                                                                                                                                                                                                                                                                                                                                                                                                                                                                                                                                                                                                                                                                                                                                                                                                                                                                                                                                                                                                                                                                                                                                                                                                                                                                                                                                                                                                                                                                                                                                                                                                                                                                                                                                                                                                                                                                                                                                                                                                                                                                                                                                                                                                                                                                                                                                                                                                                                                                                                                                                                                                                                                                                                                                                                                                                                                                                                                                                                                                                                                                                                                                                                                                                                                                                                                                                                                                                                                                                                                                                                                                                                                                                                                                                                                                                                                                                                                                                                                                                                                                                                                                                                                                                                                                                                                                                                                                                                                                                                                                                                                                                                                                                                                                                                                                                                                                                                                                                                                                                                                                                                                                                                                                                                                                                                                                                                                                                                                                                                                                                                                                                                                                                                                                                                                                                                                                                                                                                                                                                                                                                                                                                                                                                                                                                                                                                                                                                                                                                                                                                                                                                                                                                                                                                                                                                                                                                                                                                                                                                                                                                                                  [warning: there may be more definitions on this page] combination is used, (.../...) </w:t>
      </w:r>
    </w:p>
    <w:p w:rsidR="00761C1B" w:rsidRDefault="00761C1B" w:rsidP="00761C1B">
      <w:r>
        <w:t>SOURCE: Used in EN 300 130-04 V1.3.2, clause ASN.1 SOURCE: Used in EN 300 130-06 V1.3.4, clause ASN.1 SOURCE: Used in EN 300 138-04 V1.4.3, clause ASN.1 SOURCE: Used in EN 300 141-04 V1.3.3, clause ASN.1 SOURCE: Used in EN 300 141-06 V1.3.4, clause ASN.1 SOURCE: Used in EN 300 185-04 V1.3.3, clause ASN.1 SOURCE: Used in EN 300 185-06 V1.3.4, clause ASN.1 SOURCE: Used in EN 300 195-04 V1.2.1, clause ASN.1 SOURCE: Used in EN 300 195-06 V1.2.1, clause ASN.1 SOURCE: Used in EN 300 210-04 V1.2.4, clause ASN.1 SOURCE: Used in EN 300 210-06 V1.2.4, clause ASN.1 SOURCE: Used in EN 300 286-04 V1.3.3, clause ASN.1 SOURCE: Used in EN 300 286-06 V1.4.1, clause ASN.1</w:t>
      </w:r>
    </w:p>
    <w:p w:rsidR="00761C1B" w:rsidRDefault="00761C1B" w:rsidP="00761C1B"/>
    <w:p w:rsidR="00761C1B" w:rsidRDefault="00761C1B" w:rsidP="00761C1B">
      <w:r>
        <w:t xml:space="preserve">                                                                                                                                                                                                                                                                                                                                                                                                                                                                                                                                                                                                                                                                                                                                                                                                                                                                                                                                                                                                                                                                                                                                                                                                                                                                                                                                                                                                                                                                                                                                                                                                                                                                                                                                                                                                                                                                                                                                                                                                                                                                                                                                                                                                                                                                                                                                                                                                                                                                                                                                                                                                                                                                                                                                                                                                                                                                                                                                                                                                                                                                                                                                                                                                                                                                                                                                                                                                                                                                                                                                                                                                                                                                                                                                                                                                                                                                                                                                                                                                                                                                                                                                                                                                                                                                                                                                                                                                                                                                                                                                                                                                                                                                                                                                                                                                                                                                                                                                                                                                                                                                                                                                                                                                                                                                                                                                                                                                                                                                                                                                                                                                                                                                                                                                                                                                                                                                                                                                                                                                                                                                                                                                                                                                                                                                                                                                                                                                                                                                                                                                                                                                                                                                                                                                                                                                                                                                                                                                                                                                                                                                                                                                  [warning: there may be more definitions on this page] conditions the channel conditions for which the speech channel codec is specified shall be as specified in en 300 392-2 (.../...) </w:t>
      </w:r>
    </w:p>
    <w:p w:rsidR="00761C1B" w:rsidRDefault="00761C1B" w:rsidP="00761C1B">
      <w:r>
        <w:t>SOURCE: Used in EN 300 395-02 V1.3.1, clause C.3.4</w:t>
      </w:r>
    </w:p>
    <w:p w:rsidR="00761C1B" w:rsidRDefault="00761C1B" w:rsidP="00761C1B"/>
    <w:p w:rsidR="00761C1B" w:rsidRDefault="00761C1B" w:rsidP="00761C1B">
      <w:r>
        <w:t xml:space="preserve">                                                                                                                                                                                                                                                                                                                                                                                                                                                                                                                                                                                                                                                                                                                                                                                                                                                                                                                                                                                                                                                                                                                                                                                                                                                                                                                                                                                                                                                                                                                                                                                                                                                                                                                                                                                                                                                                                                                                                                                                                                                                                                                                                                                                                                                                                                                                                                                                                                                                                                                                                                                                                                                                                                                                                                                                                                                                                                                                                                                                                                                                                                                                                                                                                                                                                                                                                                                                                                                                                                                                                                                                                                                                                                                                                                                                                                                                                                                                                                                                                                                                                                                                                                                                                                                                                                                                                                                                                                                                                                                                                                                                                                                                                                                                                                                                                                                                                                                                                                                                                                                                                                                                                                                                                                                                                                                                                                                                                                                                                                                                                                                                                                                                                                                                                                                                                                                                                                                                                                                                                                                                                                                                                                                                                                                                                                                                                                                                                                                                                                                                                                                                                                                                                                                                                                                                                                                                                                                                                                                                                                                                                                                                  [warning: there may be more definitions on this page] configuration a general tetra lmn configuration may comprise mss or lss which are connected to a terminating (.../...) </w:t>
      </w:r>
    </w:p>
    <w:p w:rsidR="00761C1B" w:rsidRDefault="00761C1B" w:rsidP="00761C1B">
      <w:r>
        <w:t>SOURCE: Used in EN 300 392-01 V1.4.1, clause A.2</w:t>
      </w:r>
    </w:p>
    <w:p w:rsidR="00761C1B" w:rsidRDefault="00761C1B" w:rsidP="00761C1B"/>
    <w:p w:rsidR="00761C1B" w:rsidRDefault="00761C1B" w:rsidP="00761C1B">
      <w:r>
        <w:t xml:space="preserve">                                                                                                                                                                                                                                                                                                                                                                                                                                                                                                                                                                                                                                                                                                                                                                                                                                                                                                                                                                                                                                                                                                                                                                                                                                                                                                                                                                                                                                                                                                                                                                                                                                                                                                                                                                                                                                                                                                                                                                                                                                                                                                                                                                                                                                                                                                                                                                                                                                                                                                                                                                                                                                                                                                                                                                                                                                                                                                                                                                                                                                                                                                                                                                                                                                                                                                                                                                                                                                                                                                                                                                                                                                                                                                                                                                                                                                                                                                                                                                                                                                                                                                                                                                                                                                                                                                                                                                                                                                                                                                                                                                                                                                                                                                                                                                                                                                                                                                                                                                                                                                                                                                                                                                                                                                                                                                                                                                                                                                                                                                                                                                                                                                                                                                                                                                                                                                                                                                                                                                                                                                                                                                                                                                                                                                                                                                                                                                                                                                                                                                                                                                                                                                                                                                                                                                                                                                                                                                                                                                                                                                                                                                                                  [warning: there may be more definitions on this page] considerations gateway identities identified by tetra identities can be restricted (.../...) </w:t>
      </w:r>
    </w:p>
    <w:p w:rsidR="00761C1B" w:rsidRDefault="00761C1B" w:rsidP="00761C1B">
      <w:r>
        <w:t>SOURCE: Used in EN 300 392-1106 V1.2.1, clause 7</w:t>
      </w:r>
    </w:p>
    <w:p w:rsidR="00761C1B" w:rsidRDefault="00761C1B" w:rsidP="00761C1B"/>
    <w:p w:rsidR="00761C1B" w:rsidRDefault="00761C1B" w:rsidP="00761C1B">
      <w:r>
        <w:t xml:space="preserve">                                                                                                                                                                                                                                                                                                                                                                                                                                                                                                                                                                                                                                                                                                                                                                                                                                                                                                                                                                                                                                                                                                                                                                                                                                                                                                                                                                                                                                                                                                                                                                                                                                                                                                                                                                                                                                                                                                                                                                                                                                                                                                                                                                                                                                                                                                                                                                                                                                                                                                                                                                                                                                                                                                                                                                                                                                                                                                                                                                                                                                                                                                                                                                                                                                                                                                                                                                                                                                                                                                                                                                                                                                                                                                                                                                                                                                                                                                                                                                                                                                                                                                                                                                                                                                                                                                                                                                                                                                                                                                                                                                                                                                                                                                                                                                                                                                                                                                                                                                                                                                                                                                                                                                                                                                                                                                                                                                                                                                                                                                                                                                                                                                                                                                                                                                                                                                                                                                                                                                                                                                                                                                                                                                                                                                                                                                                                                                                                                                                                                                                                                                                                                                                                                                                                                                                                                                                                                                                                                                                                                                                                                                                                  [warning: there may be more definitions on this page] d.3.1 private network termination (pnt) a remote unit of equipment that terminates a transmission system employed between the private telecommunication network exchange and the interface ib and the s reference (.../...) </w:t>
      </w:r>
    </w:p>
    <w:p w:rsidR="00761C1B" w:rsidRDefault="00761C1B" w:rsidP="00761C1B">
      <w:r>
        <w:t>SOURCE: Used in EN 300 012-01 V1.2.2, clause D.3</w:t>
      </w:r>
    </w:p>
    <w:p w:rsidR="00761C1B" w:rsidRDefault="00761C1B" w:rsidP="00761C1B"/>
    <w:p w:rsidR="00761C1B" w:rsidRDefault="00761C1B" w:rsidP="00761C1B">
      <w:r>
        <w:t xml:space="preserve">                                                                                                                                                                                                                                                                                                                                                                                                                                                                                                                                                                                                                                                                                                                                                                                                                                                                                                                                                                                                                                                                                                                                                                                                                                                                                                                                                                                                                                                                                                                                                                                                                                                                                                                                                                                                                                                                                                                                                                                                                                                                                                                                                                                                                                                                                                                                                                                                                                                                                                                                                                                                                                                                                                                                                                                                                                                                                                                                                                                                                                                                                                                                                                                                                                                                                                                                                                                                                                                                                                                                                                                                                                                                                                                                                                                                                                                                                                                                                                                                                                                                                                                                                                                                                                                                                                                                                                                                                                                                                                                                                                                                                                                                                                                                                                                                                                                                                                                                                                                                                                                                                                                                                                                                                                                                                                                                                                                                                                                                                                                                                                                                                                                                                                                                                                                                                                                                                                                                                                                                                                                                                                                                                                                                                                                                                                                                                                                                                                                                                                                                                                                                                                                                                                                                                                                                                                                                                                                                                                                                                                                                                                                                  [warning: there may be more definitions on this page] defined in the present document id-etsi-cades-mod object identifier ::= { itu-t(0) identified-organization(4) etsi(0) cades(19122) id-mod(0) } -- attributes for basic cades signatures -- ===================================== -- commitment-type attribute (clause 5.2.3) id-aa-ets-commitmenttype object identifier ::= { iso(1) member-body(2) us(840) rsadsi(113549) pkcs(1) pkcs-9(9) smime(16) id-aa(2) 16 } commitmenttypeindication ::= sequence { commitmenttypeid commitmenttypeidentifier, commitmenttypequalifier sequence size (1..max) of commitmenttypequalifier optional } commitmenttypeidentifier ::= object identifier commitmenttypequalifier ::= sequence { commitmenttypeidentifier commitmenttypeidentifier, qualifier any defined by commitmenttypeidentifier } -- mime-type attribute (clause 5.2.4.2) id-aa-ets-mimetype object identifier ::= { itu-t(0) identified-organization(4) etsi(0) electronic-signature-standard (1733) attributes(2) 1 } mimetype::= utf8string -- signer-location attribute (clause 5.2.5) id-aa-ets-signerlocation object identifier ::= { iso(1) member-body(2) us(840) rsadsi(113549) pkcs(1) pkcs-9(9) smime(16) id-aa(2) 17 } signerlocation ::= sequence { -- at least one of the following is present countryname [0] directorystring optional, -- as used to name a country in x.520 localityname [1] directorystring optional, -- as used to name a locality in x.520 postaladdress [2] postaladdress optional } postaladdress ::= sequence size(1..6) of directorystring -- signer-attributes-v2 attribute (clause 5.2.6.1) id-aa-ets-signerattrv2 object identifier ::= { itu-t(0) identified-organization(4) etsi(0) cades(19122) attributes(1) 1 } signerattributev2 ::= sequence { claimedattributes [0] claimedattributes optional, certifiedattributesv2 [1] certifiedattributesv2 optional, signedassertions [2] signedassertions optional } claimedattributes ::=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defined in the present document id-etsi-cades-mod object identifier ::= { itu-t(0) identified-organization(4) etsi(0) cades(19122) id-mod(0) } -- attributes for basic cades signatures -- ===================================== -- commitment-type attribute (clause 5.2.3) id-aa-ets-commitmenttype object identifier ::= { iso(1) member-body(2) us(840) rsadsi(113549) pkcs(1) pkcs-9(9) smime(16) id-aa(2) 16} commitmenttypeindication ::= sequence { commitmenttypeid commitmenttypeidentifier, commitmenttypequalifier sequence size (1..max) of commitmenttypequalifier optional } commitmenttypeidentifier ::= object identifier commitmenttypequalifier ::= sequence { commitmentqualifierid commitment-qualifier.&amp;id, qualifier commitment-qualifier.&amp;qualifier optional } commitment-qualifier ::= class { &amp;id object identifier unique, &amp;qualifier optional } with syntax { commitment-qualifier-id &amp;id [commitment-type &amp;qualifier] } -- mime-type attribute (clause 5.2.4.2) id-aa-ets-mimetype object identifier ::= { itu-t(0) identified-organization(4) etsi(0) electronic-signature-standard (1733) attributes(2) 1 } mimetype::= utf8string -- signer-location attribute (clause 5.2.5) id-aa-ets-signerlocation object identifier ::= { iso(1) member-body(2) us(840) rsadsi(113549) pkcs(1) pkcs-9(9) smime(16) id-aa(2) 17 } signerlocation ::= sequence { -- at least one of the following shall be present countryname [0] directorystring optional, -- as used to name a country in x.520 localityname [1] directorystring optional, -- as used to name a locality in x.520 postaladdress [2] postaladdress optional } postaladdress ::= sequence size(1..6) of directorystring{maxsize} -- maxsize parametrization as specified in x.683 -- signer-attributes-v2 attribute (clause 5.2.6.1) id-aa-ets-signerattrv2 object identifier ::= { itu-t(0) identified-organization(4)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definition 0008 b-channel: 64 kbit/s channel accompanied by timing intended to carry a wide variety of user information (.../...) </w:t>
      </w:r>
    </w:p>
    <w:p w:rsidR="00761C1B" w:rsidRDefault="00761C1B" w:rsidP="00761C1B">
      <w:r>
        <w:t>SOURCE: Used in EN 300 403-01 V1.3.2, clause Q.9</w:t>
      </w:r>
    </w:p>
    <w:p w:rsidR="00761C1B" w:rsidRDefault="00761C1B" w:rsidP="00761C1B"/>
    <w:p w:rsidR="00761C1B" w:rsidRDefault="00761C1B" w:rsidP="00761C1B">
      <w:r>
        <w:t xml:space="preserve">                                                                                                                                                                                                                                                                                                                                                                                                                                                                                                                                                                                                                                                                                                                                                                                                                                                                                                                                                                                                                                                                                                                                                                                                                                                                                                                                                                                                                                                                                                                                                                                                                                                                                                                                                                                                                                                                                                                                                                                                                                                                                                                                                                                                                                                                                                                                                                                                                                                                                                                                                                                                                                                                                                                                                                                                                                                                                                                                                                                                                                                                                                                                                                                                                                                                                                                                                                                                                                                                                                                                                                                                                                                                                                                                                                                                                                                                                                                                                                                                                                                                                                                                                                                                                                                                                                                                                                                                                                                                                                                                                                                                                                                                                                                                                                                                                                                                                                                                                                                                                                                                                                                                                                                                                                                                                                                                                                                                                                                                                                                                                                                                                                                                                                                                                                                                                                                                                                                                                                                                                                                                                                                                                                                                                                                                                                                                                                                                                                                                                                                                                                                                                                                                                                                                                                                                                                                                                                                                                                                                                                                                                                                                  [warning: there may be more definitions on this page] definition of basic services for a number of reasons it may be necessary that the network unambiguously identifies the telecommunications service it shall (.../...) </w:t>
      </w:r>
    </w:p>
    <w:p w:rsidR="00761C1B" w:rsidRDefault="00761C1B" w:rsidP="00761C1B">
      <w:r>
        <w:t>SOURCE: Used in EN 300 196-01 V1.3.2, clause D.5</w:t>
      </w:r>
    </w:p>
    <w:p w:rsidR="00761C1B" w:rsidRDefault="00761C1B" w:rsidP="00761C1B"/>
    <w:p w:rsidR="00761C1B" w:rsidRDefault="00761C1B" w:rsidP="00761C1B">
      <w:r>
        <w:t xml:space="preserve">                                                                                                                                                                                                                                                                                                                                                                                                                                                                                                                                                                                                                                                                                                                                                                                                                                                                                                                                                                                                                                                                                                                                                                                                                                                                                                                                                                                                                                                                                                                                                                                                                                                                                                                                                                                                                                                                                                                                                                                                                                                                                                                                                                                                                                                                                                                                                                                                                                                                                                                                                                                                                                                                                                                                                                                                                                                                                                                                                                                                                                                                                                                                                                                                                                                                                                                                                                                                                                                                                                                                                                                                                                                                                                                                                                                                                                                                                                                                                                                                                                                                                                                                                                                                                                                                                                                                                                                                                                                                                                                                                                                                                                                                                                                                                                                                                                                                                                                                                                                                                                                                                                                                                                                                                                                                                                                                                                                                                                                                                                                                                                                                                                                                                                                                                                                                                                                                                                                                                                                                                                                                                                                                                                                                                                                                                                                                                                                                                                                                                                                                                                                                                                                                                                                                                                                                                                                                                                                                                                                                                                                                                                                                  [warning: there may be more definitions on this page] definition of basic services table d.5 of annex d specifies the relationship between combinations of bearer capability and high layer compatibility information element values and a basic (.../...) </w:t>
      </w:r>
    </w:p>
    <w:p w:rsidR="00761C1B" w:rsidRDefault="00761C1B" w:rsidP="00761C1B">
      <w:r>
        <w:t>SOURCE: Used in EN 300 196-01 V1.3.2, clause E.5</w:t>
      </w:r>
    </w:p>
    <w:p w:rsidR="00761C1B" w:rsidRDefault="00761C1B" w:rsidP="00761C1B"/>
    <w:p w:rsidR="00761C1B" w:rsidRDefault="00761C1B" w:rsidP="00761C1B">
      <w:r>
        <w:t xml:space="preserve">                                                                                                                                                                                                                                                                                                                                                                                                                                                                                                                                                                                                                                                                                                                                                                                                                                                                                                                                                                                                                                                                                                                                                                                                                                                                                                                                                                                                                                                                                                                                                                                                                                                                                                                                                                                                                                                                                                                                                                                                                                                                                                                                                                                                                                                                                                                                                                                                                                                                                                                                                                                                                                                                                                                                                                                                                                                                                                                                                                                                                                                                                                                                                                                                                                                                                                                                                                                                                                                                                                                                                                                                                                                                                                                                                                                                                                                                                                                                                                                                                                                                                                                                                                                                                                                                                                                                                                                                                                                                                                                                                                                                                                                                                                                                                                                                                                                                                                                                                                                                                                                                                                                                                                                                                                                                                                                                                                                                                                                                                                                                                                                                                                                                                                                                                                                                                                                                                                                                                                                                                                                                                                                                                                                                                                                                                                                                                                                                                                                                                                                                                                                                                                                                                                                                                                                                                                                                                                                                                                                                                                                                                                                                  [warning: there may be more definitions on this page] definition of operations and errors for the conf supplementary service partydisc ::= operation argument partyid illconferenceid ::= error illpartyid ::= error numberofpartiesexceeded ::= error notactive ::= error notallowed ::= error partyid ::= integer (0..127) conferenceid ::= integer (0..127) confsize ::= integer (0..127) beginconf beginconf ::= 40 addconf addconf ::= 41 splitconf splitconf ::= 42 dropconf dropconf ::= 43 isolateconf isolateconf ::= 44 reattachconf reattachconf ::= 45 partydisc partydisc ::= 46 illconferenceid illconferenceid ::= 28 illpartyid illpartyid ::= 29 numberofpartiesexceeded numberofpartiesexceeded ::= 30 notactive notactive ::= 31 notallowed notallowed ::= 32 end -- of conference-add-on-operations all components (invoke, return result, return error and reject) shall be included within a facility information (.../...) </w:t>
      </w:r>
    </w:p>
    <w:p w:rsidR="00761C1B" w:rsidRDefault="00761C1B" w:rsidP="00761C1B">
      <w:r>
        <w:t>SOURCE: Used in EN 300 185-01 V1.2.4, clause 1</w:t>
      </w:r>
    </w:p>
    <w:p w:rsidR="00761C1B" w:rsidRDefault="00761C1B" w:rsidP="00761C1B"/>
    <w:p w:rsidR="00761C1B" w:rsidRDefault="00761C1B" w:rsidP="00761C1B">
      <w:r>
        <w:t xml:space="preserve">                                                                                                                                                                                                                                                                                                                                                                                                                                                                                                                                                                                                                                                                                                                                                                                                                                                                                                                                                                                                                                                                                                                                                                                                                                                                                                                                                                                                                                                                                                                                                                                                                                                                                                                                                                                                                                                                                                                                                                                                                                                                                                                                                                                                                                                                                                                                                                                                                                                                                                                                                                                                                                                                                                                                                                                                                                                                                                                                                                                                                                                                                                                                                                                                                                                                                                                                                                                                                                                                                                                                                                                                                                                                                                                                                                                                                                                                                                                                                                                                                                                                                                                                                                                                                                                                                                                                                                                                                                                                                                                                                                                                                                                                                                                                                                                                                                                                                                                                                                                                                                                                                                                                                                                                                                                                                                                                                                                                                                                                                                                                                                                                                                                                                                                                                                                                                                                                                                                                                                                                                                                                                                                                                                                                                                                                                                                                                                                                                                                                                                                                                                                                                                                                                                                                                                                                                                                                                                                                                                                                                                                                                                                                  [warning: there may be more definitions on this page] definition of operations and errors for the mwi supplementary service mwiindicate ::= operation argument sequence { controllingusernr [1] partynumber optional, basicservice [2] basicservice optional, numberofmessages [3] messagecounter optional, controllinguserprovidednr [4] partynumber optional, time [5] generalizedtime optional, messageid [6] messageid optional} -- end of mwiindicate operation definition invalidreceivingusernr ::= error receivingusernotsubscribed ::= error controllingusernotregistered ::= error indicationnotdelivered ::= error maxnumofcontrollingusersreached ::= error maxnumofactiveinstancesreached ::= error messagecounter ::= integer (0..65535) generalizedtime ::= [universal 24] implicit visiblestring messageid ::= sequence { messageref messageref, status messagestatus} messageref ::= integer (0..65535) messagestatus ::= enumerated ( addedmessage (0), removedmessage (1)} invocationmode ::= enumerated ( deferred (0), immediate (1), combined (2)) mwioid object identifier ::= {ccitt identified-organization etsi(0) 745 operations-and-errors(1)} mwiactivate mwiactivate ::= globalvalue {mwioid 1} mwideactivate mwideactivate ::= globalvalue {mwioid 2} mwiindicate mwiindicate ::= globalvalue {mwioid 3} invalidreceivingusernr invalidreceivingusernr ::= globalvalue {mwioid 10} receivingusernotsubscribed receivingusernotsubscribed ::= globalvalue {mwioid 11} controllingusernotregistered controllingusernotregistered ::= globalvalue {mwioid 12} indicationnotdelivered indicationnotdelivered ::= globalvalue {mwioid 13} maxnumofcontrollingusersreached maxnumofcontrollingusersreached ::= globalvalue {mwioid 14} maxnumofactiveinstancesreached maxnumofactiveinstancesreached ::= globalvalue {mwioid 15} end -- mwi-operations-and-errors 8 state definitions table 4 defines the states for the mwi supplementary (.../...) </w:t>
      </w:r>
    </w:p>
    <w:p w:rsidR="00761C1B" w:rsidRDefault="00761C1B" w:rsidP="00761C1B">
      <w:r>
        <w:t>SOURCE: Used in EN 300 745-01 V1.2.4, clause 3</w:t>
      </w:r>
    </w:p>
    <w:p w:rsidR="00761C1B" w:rsidRDefault="00761C1B" w:rsidP="00761C1B"/>
    <w:p w:rsidR="00761C1B" w:rsidRDefault="00761C1B" w:rsidP="00761C1B">
      <w:r>
        <w:t xml:space="preserve">                                                                                                                                                                                                                                                                                                                                                                                                                                                                                                                                                                                                                                                                                                                                                                                                                                                                                                                                                                                                                                                                                                                                                                                                                                                                                                                                                                                                                                                                                                                                                                                                                                                                                                                                                                                                                                                                                                                                                                                                                                                                                                                                                                                                                                                                                                                                                                                                                                                                                                                                                                                                                                                                                                                                                                                                                                                                                                                                                                                                                                                                                                                                                                                                                                                                                                                                                                                                                                                                                                                                                                                                                                                                                                                                                                                                                                                                                                                                                                                                                                                                                                                                                                                                                                                                                                                                                                                                                                                                                                                                                                                                                                                                                                                                                                                                                                                                                                                                                                                                                                                                                                                                                                                                                                                                                                                                                                                                                                                                                                                                                                                                                                                                                                                                                                                                                                                                                                                                                                                                                                                                                                                                                                                                                                                                                                                                                                                                                                                                                                                                                                                                                                                                                                                                                                                                                                                                                                                                                                                                                                                                                                                                  [warning: there may be more definitions on this page] definition of operations and errors for the ocb supplementary services activationocb ::= operation argument activationocbargument result errors {notsubscribed, notavailable, basicservicenotprovided, invalidservedusernr, invalidpin, invalidbarringprogram, nobarringprogram, usercontrolblocked, changeofpinrequired, supplementaryserviceinteractionnotallowed, resourceunavailable} deactivationocb ::= operation argument deactivationocbargument result errors {notsubscribed, notavailable, basicservicenotprovided, invalidservedusernr, notactivated, invalidpin, changeofpinrequired, usercontrolblocked} interrogationocb ::= operation argument interrogationocbargument result intocbresultlist intocbresultlist errors {notsubscribed, notavailable, basicservicenotprovided, invalidservedusernr} activationstatusnotificationocb ::= operation argument actstatusnotificationocbarg deactivationstatusnotificationocb ::= operation argument deactstatusnotificationocbarg disableocb ::= operation argument pin pin errors {notimplemented, invalidpin, changeofpinrequired, usercontrolblocked} ocbinvoked ::= operation activationocbargument ::= sequence { basicservice basicservice, pin pin, barringprogram barringprogram optional, servedusernr servedusernr optional} deactivationocbargument ::= sequence { basicservice basicservice, pin pin, barringprogram barringprogram optional, servedusernr servedusernr optional} interrogationocbargument ::= sequence { basicservice basicservice, servedusernr servedusernr optional} actstatusnotificationocbarg ::= sequence { basicservice basicservice, barringprogram barringprogram, servedusernr servedusernr} deactstatusnotificationocbarg ::= sequence { basicservice basicservice, barringprogram barringprogram optional, servedusernr servedusernr} servedusernr ::= choice { individualnumber partynumber, allnumbers null} (continued) table 3 (concluded): definition of operations and errors for the ocb supplementary services intocbresultlist ::= set size(0..30) of intocbresult intocbresult ::= sequence { servedusernr servedusernr, basicservice basicservice, barringprogramlist barringprogramlist} barringprogram ::= integer (0..255) barringprogramlist ::= set size(0...255) of barringprogram invalidbarringprogram ::= error nobarringprogram ::= error ocboid object identifier ::= {ccitt identified-organization etsi(0) 1001 (.../...) </w:t>
      </w:r>
    </w:p>
    <w:p w:rsidR="00761C1B" w:rsidRDefault="00761C1B" w:rsidP="00761C1B">
      <w:r>
        <w:t xml:space="preserve">SOURCE: Used in EN 301 001-01 V1.2.2, clause 3                                                                                                                                                                                                                                                                                                                                                                                                                                                                                                                                                                                                                                                                                                                                                                                                                                                                                                                                                                                                                                                                                                                                                                                                                                                                                                                                                                                                                                                                                                                                                                                                                                                                                                                                                                                                                                                                                                                                                                                                                                                                                                                                                                                                                                                                                                                                                                                                                                                                                                                                                                                                                                                                                                                                                                                                                                                                                                                                                                                                                                                                                                                                                                                                                                                                                                                                                                                                                                                                                                                                                                                                                                                                                                                                                                                                                                                                                                                                                                                                                                                                                                                                                                                                                                                                                                                                                                                                                                                                                                                                                                                                                                                                                                                                                                                                                                                                                                                                                                                                                                                                                                                                                                                                                                                                                                                                                                                                                                                                                                                                                                                                                                                                                                                                                                                                                                                                                                                                                                                                                                                                                                                                                                                                                                                                                                                                                                                                                                                                                                                                                                                                                                                                                                                                                                                                                                                                                                                                                                                                                                                                                                                                </w:t>
      </w:r>
    </w:p>
    <w:p w:rsidR="00761C1B" w:rsidRDefault="00761C1B" w:rsidP="00761C1B"/>
    <w:p w:rsidR="00761C1B" w:rsidRDefault="00761C1B" w:rsidP="00761C1B">
      <w:r>
        <w:t xml:space="preserve"> [warning: there may be more definitions on this page] definition of operations for the 3pty supplementary service -- the present document does not provide procedures for the generation of the error "notavailable" end3pty :: = operation result errors {invalidcallstate} begin3pty begin3pty :: = 4 end3pty end3pty :: = 5 end all components (invoke, return result, return error and reject) shall be included within a facility information (.../...) </w:t>
      </w:r>
    </w:p>
    <w:p w:rsidR="00761C1B" w:rsidRDefault="00761C1B" w:rsidP="00761C1B">
      <w:r>
        <w:t>SOURCE: Used in EN 300 188-01 V1.2.4, clause 1</w:t>
      </w:r>
    </w:p>
    <w:p w:rsidR="00761C1B" w:rsidRDefault="00761C1B" w:rsidP="00761C1B"/>
    <w:p w:rsidR="00761C1B" w:rsidRDefault="00761C1B" w:rsidP="00761C1B">
      <w:r>
        <w:t xml:space="preserve">                                                                                                                                                                                                                                                                                                                                                                                                                                                                                                                                                                                                                                                                                                                                                                                                                                                                                                                                                                                                                                                                                                                                                                                                                                                                                                                                                                                                                                                                                                                                                                                                                                                                                                                                                                                                                                                                                                                                                                                                                                                                                                                                                                                                                                                                                                                                                                                                                                                                                                                                                                                                                                                                                                                                                                                                                                                                                                                                                                                                                                                                                                                                                                                                                                                                                                                                                                                                                                                                                                                                                                                                                                                                                                                                                                                                                                                                                                                                                                                                                                                                                                                                                                                                                                                                                                                                                                                                                                                                                                                                                                                                                                                                                                                                                                                                                                                                                                                                                                                                                                                                                                                                                                                                                                                                                                                                                                                                                                                                                                                                                                                                                                                                                                                                                                                                                                                                                                                                                                                                                                                                                                                                                                                                                                                                                                                                                                                                                                                                                                                                                                                                                                                                                                                                                                                                                                                                                                                                                                                                                                                                                                                                  [warning: there may be more definitions on this page] definition of the operations and errors for the fph supplementary service callfph ::= operation argument calledfreephonenr calledfreephonenr -- optional monitor-t-fph ::= operation argument sequence { q931infoelement q931informationelement, serveduserdestination partynumber, queueidentity queueidentity optional} result errors { notavailable, notimplemented} -- the bearer capability, high layer compatibility (optional) and low layer compatibility -- (optional) information elements shall be embedded in (.../...) </w:t>
      </w:r>
    </w:p>
    <w:p w:rsidR="00761C1B" w:rsidRDefault="00761C1B" w:rsidP="00761C1B">
      <w:r>
        <w:t>SOURCE: Used in EN 300 210-01 V1.2.4, clause 1</w:t>
      </w:r>
    </w:p>
    <w:p w:rsidR="00761C1B" w:rsidRDefault="00761C1B" w:rsidP="00761C1B"/>
    <w:p w:rsidR="00761C1B" w:rsidRDefault="00761C1B" w:rsidP="00761C1B">
      <w:r>
        <w:t xml:space="preserve">                                                                                                                                                                                                                                                                                                                                                                                                                                                                                                                                                                                                                                                                                                                                                                                                                                                                                                                                                                                                                                                                                                                                                                                                                                                                                                                                                                                                                                                                                                                                                                                                                                                                                                                                                                                                                                                                                                                                                                                                                                                                                                                                                                                                                                                                                                                                                                                                                                                                                                                                                                                                                                                                                                                                                                                                                                                                                                                                                                                                                                                                                                                                                                                                                                                                                                                                                                                                                                                                                                                                                                                                                                                                                                                                                                                                                                                                                                                                                                                                                                                                                                                                                                                                                                                                                                                                                                                                                                                                                                                                                                                                                                                                                                                                                                                                                                                                                                                                                                                                                                                                                                                                                                                                                                                                                                                                                                                                                                                                                                                                                                                                                                                                                                                                                                                                                                                                                                                                                                                                                                                                                                                                                                                                                                                                                                                                                                                                                                                                                                                                                                                                                                                                                                                                                                                                                                                                                                                                                                                                                                                                                                                                  [warning: there may be more definitions on this page] definition rejectcomponent asn.1 type definition type name : rejectcomponent comments : reject component is not specific to any particular (.../...) </w:t>
      </w:r>
    </w:p>
    <w:p w:rsidR="00761C1B" w:rsidRDefault="00761C1B" w:rsidP="00761C1B">
      <w:r>
        <w:t>SOURCE: Used in EN 300 130-04 V1.3.2, clause ASN.1 SOURCE: Used in EN 300 130-06 V1.3.4, clause ASN.1 SOURCE: Used in EN 300 138-04 V1.4.3, clause ASN.1 SOURCE: Used in EN 300 141-04 V1.3.3, clause ASN.1 SOURCE: Used in EN 300 185-04 V1.3.3, clause ASN.1 SOURCE: Used in EN 300 185-06 V1.3.4, clause ASN.1 SOURCE: Used in EN 300 286-04 V1.3.3, clause ASN.1 SOURCE: Used in EN 300 286-06 V1.4.1, clause ASN.1</w:t>
      </w:r>
    </w:p>
    <w:p w:rsidR="00761C1B" w:rsidRDefault="00761C1B" w:rsidP="00761C1B"/>
    <w:p w:rsidR="00761C1B" w:rsidRDefault="00761C1B" w:rsidP="00761C1B">
      <w:r>
        <w:t xml:space="preserve">                                                                                                                                                                                                                                                                                                                                                                                                                                                                                                                                                                                                                                                                                                                                                                                                                                                                                                                                                                                                                                                                                                                                                                                                                                                                                                                                                                                                                                                                                                                                                                                                                                                                                                                                                                                                                                                                                                                                                                                                                                                                                                                                                                                                                                                                                                                                                                                                                                                                                                                                                                                                                                                                                                                                                                                                                                                                                                                                                                                                                                                                                                                                                                                                                                                                                                                                                                                                                                                                                                                                                                                                                                                                                                                                                                                                                                                                                                                                                                                                                                                                                                                                                                                                                                                                                                                                                                                                                                                                                                                                                                                                                                                                                                                                                                                                                                                                                                                                                                                                                                                                                                                                                                                                                                                                                                                                                                                                                                                                                                                                                                                                                                                                                                                                                                                                                                                                                                                                                                                                                                                                                                                                                                                                                                                                                                                                                                                                                                                                                                                                                                                                                                                                                                                                                                                                                                                                                                                                                                                                                                                                                                                                  [warning: there may be more definitions on this page] definition rejectcomponent asn.1 type definition type name: rejectcomponent comments : reject component is not specific to any particular (.../...) </w:t>
      </w:r>
    </w:p>
    <w:p w:rsidR="00761C1B" w:rsidRDefault="00761C1B" w:rsidP="00761C1B">
      <w:r>
        <w:t>SOURCE: Used in EN 300 141-06 V1.3.4, clause ASN.1</w:t>
      </w:r>
    </w:p>
    <w:p w:rsidR="00761C1B" w:rsidRDefault="00761C1B" w:rsidP="00761C1B"/>
    <w:p w:rsidR="00761C1B" w:rsidRDefault="00761C1B" w:rsidP="00761C1B">
      <w:r>
        <w:t xml:space="preserve">                                                                                                                                                                                                                                                                                                                                                                                                                                                                                                                                                                                                                                                                                                                                                                                                                                                                                                                                                                                                                                                                                                                                                                                                                                                                                                                                                                                                                                                                                                                                                                                                                                                                                                                                                                                                                                                                                                                                                                                                                                                                                                                                                                                                                                                                                                                                                                                                                                                                                                                                                                                                                                                                                                                                                                                                                                                                                                                                                                                                                                                                                                                                                                                                                                                                                                                                                                                                                                                                                                                                                                                                                                                                                                                                                                                                                                                                                                                                                                                                                                                                                                                                                                                                                                                                                                                                                                                                                                                                                                                                                                                                                                                                                                                                                                                                                                                                                                                                                                                                                                                                                                                                                                                                                                                                                                                                                                                                                                                                                                                                                                                                                                                                                                                                                                                                                                                                                                                                                                                                                                                                                                                                                                                                                                                                                                                                                                                                                                                                                                                                                                                                                                                                                                                                                                                                                                                                                                                                                                                                                                                                                                                                  [warning: there may be more definitions on this page] definition unsuccessful 1 definition successful 5.2.2.12 void 5.2.2.13 external talking/sending party number digit see en 300 392-2 [1], clause 14.8.20 and en 300 392-9 [6], clause (.../...) </w:t>
      </w:r>
    </w:p>
    <w:p w:rsidR="00761C1B" w:rsidRDefault="00761C1B" w:rsidP="00761C1B">
      <w:r>
        <w:t>SOURCE: Used in EN 300 392-1203 V1.3.1, clause 1</w:t>
      </w:r>
    </w:p>
    <w:p w:rsidR="00761C1B" w:rsidRDefault="00761C1B" w:rsidP="00761C1B"/>
    <w:p w:rsidR="00761C1B" w:rsidRDefault="00761C1B" w:rsidP="00761C1B">
      <w:r>
        <w:t xml:space="preserve">                                                                                                                                                                                                                                                                                                                                                                                                                                                                                                                                                                                                                                                                                                                                                                                                                                                                                                                                                                                                                                                                                                                                                                                                                                                                                                                                                                                                                                                                                                                                                                                                                                                                                                                                                                                                                                                                                                                                                                                                                                                                                                                                                                                                                                                                                                                                                                                                                                                                                                                                                                                                                                                                                                                                                                                                                                                                                                                                                                                                                                                                                                                                                                                                                                                                                                                                                                                                                                                                                                                                                                                                                                                                                                                                                                                                                                                                                                                                                                                                                                                                                                                                                                                                                                                                                                                                                                                                                                                                                                                                                                                                                                                                                                                                                                                                                                                                                                                                                                                                                                                                                                                                                                                                                                                                                                                                                                                                                                                                                                                                                                                                                                                                                                                                                                                                                                                                                                                                                                                                                                                                                                                                                                                                                                                                                                                                                                                                                                                                                                                                                                                                                                                                                                                                                                                                                                                                                                                                                                                                                                                                                                                                  [warning: there may be more definitions on this page] definitions table 5 defines the states for the lh supplementary (.../...) </w:t>
      </w:r>
    </w:p>
    <w:p w:rsidR="00761C1B" w:rsidRDefault="00761C1B" w:rsidP="00761C1B">
      <w:r>
        <w:t>SOURCE: Used in EN 301 484-01 V1.1.1, clause 8</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300 130-4 v1.2 and v1.3 revised (.../...) </w:t>
      </w:r>
    </w:p>
    <w:p w:rsidR="00761C1B" w:rsidRDefault="00761C1B" w:rsidP="00761C1B">
      <w:r>
        <w:t>SOURCE: Used in EN 300 130-04 V1.3.2,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300 138-4 v1.3 and v1.4 revised (.../...) </w:t>
      </w:r>
    </w:p>
    <w:p w:rsidR="00761C1B" w:rsidRDefault="00761C1B" w:rsidP="00761C1B">
      <w:r>
        <w:t>SOURCE: Used in EN 300 138-04 V1.4.3,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300 185-4 v1.2 and 1.3 revised (.../...) </w:t>
      </w:r>
    </w:p>
    <w:p w:rsidR="00761C1B" w:rsidRDefault="00761C1B" w:rsidP="00761C1B">
      <w:r>
        <w:t>SOURCE: Used in EN 300 185-04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300 286-4 v1.2 and 1.3 revised (.../...) </w:t>
      </w:r>
    </w:p>
    <w:p w:rsidR="00761C1B" w:rsidRDefault="00761C1B" w:rsidP="00761C1B">
      <w:r>
        <w:t>SOURCE: Used in EN 300 286-04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300 286-6 v1.2.4 and v1.3.3 revised (.../...) </w:t>
      </w:r>
    </w:p>
    <w:p w:rsidR="00761C1B" w:rsidRDefault="00761C1B" w:rsidP="00761C1B">
      <w:r>
        <w:t>SOURCE: Used in EN 300 286-06 V1.4.1,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with respect to en 300 130-6 (v1.2) the following change has been done: - corrections to (.../...) </w:t>
      </w:r>
    </w:p>
    <w:p w:rsidR="00761C1B" w:rsidRDefault="00761C1B" w:rsidP="00761C1B">
      <w:r>
        <w:t>SOURCE: Used in EN 300 130-06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with respect to en 300 141-6 (v1.3) the following change has been done: - update to ats to correct (.../...) </w:t>
      </w:r>
    </w:p>
    <w:p w:rsidR="00761C1B" w:rsidRDefault="00761C1B" w:rsidP="00761C1B">
      <w:r>
        <w:t>SOURCE: Used in EN 300 141-06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300 052-6 the following changes have been done: - conversion to en layout; - replacement of references to ets 300 102 with en 300 403-1 [4]; - substitution of non-specific references to basic standards where the intention is to refer to the latest (.../...) </w:t>
      </w:r>
    </w:p>
    <w:p w:rsidR="00761C1B" w:rsidRDefault="00761C1B" w:rsidP="00761C1B">
      <w:r>
        <w:t>SOURCE: Used in EN 300 052-06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300 061-4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t>SOURCE: Used in EN 300 061-04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300 061-6 the following changes have been done: - conversion to en layout; - replacement of references to ets 300 102 with en 300 403-1 [4]; - substitution of non-specific references to basic standards where the intention is to refer to the latest (.../...) </w:t>
      </w:r>
    </w:p>
    <w:p w:rsidR="00761C1B" w:rsidRDefault="00761C1B" w:rsidP="00761C1B">
      <w:r>
        <w:t>SOURCE: Used in EN 300 061-06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300 064-4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t>SOURCE: Used in EN 300 064-04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300 064-6 the following changes have been done: - conversion to en layout; - replacement of references to ets 300 102 with en 300 403-1 [3]; - substitution of non-specific references to basic standards where the intention is to refer to the latest (.../...) </w:t>
      </w:r>
    </w:p>
    <w:p w:rsidR="00761C1B" w:rsidRDefault="00761C1B" w:rsidP="00761C1B">
      <w:r>
        <w:t>SOURCE: Used in EN 300 064-06 V1.4.3,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300 097-6 the following changes have been done: - conversion to en layout; - replacement of references to ets 300 102 with en 300 403-1; - substitution of non-specific references to basic standards where the intention is to refer to the latest (.../...) </w:t>
      </w:r>
    </w:p>
    <w:p w:rsidR="00761C1B" w:rsidRDefault="00761C1B" w:rsidP="00761C1B">
      <w:r>
        <w:t>SOURCE: Used in EN 300 097-06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300 098-4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t>SOURCE: Used in EN 300 098-04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300 098-6 the following changes have been done: - conversion to en layout; - replacement of references to ets 300 102 with en 300 403-1; - substitution of non-specific references to basic standards where the intention is to refer to the latest (.../...) </w:t>
      </w:r>
    </w:p>
    <w:p w:rsidR="00761C1B" w:rsidRDefault="00761C1B" w:rsidP="00761C1B">
      <w:r>
        <w:t>SOURCE: Used in EN 300 098-06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300 141-4 the following changes have been done: - conversion to en layout; - replacement of references to ets 300 102 with en 300 403-1 [1]; - substitution of non-specific references to basic standards where the intention is to refer to the latest (.../...) </w:t>
      </w:r>
    </w:p>
    <w:p w:rsidR="00761C1B" w:rsidRDefault="00761C1B" w:rsidP="00761C1B">
      <w:r>
        <w:t>SOURCE: Used in EN 300 141-04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300 185-6 the following changes have been done: - conversion to en layout; - replacement of references to ets 300 102 with en 300 403-1 [5]; - substitution of non-specific references to basic standards where the intention is to refer to the latest (.../...) </w:t>
      </w:r>
    </w:p>
    <w:p w:rsidR="00761C1B" w:rsidRDefault="00761C1B" w:rsidP="00761C1B">
      <w:r>
        <w:t>SOURCE: Used in EN 300 185-06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300 210-4 the following changes have been done: - conversion to en layout; - replacement of references to ets 300 102 with en 300 (.../...) </w:t>
      </w:r>
    </w:p>
    <w:p w:rsidR="00761C1B" w:rsidRDefault="00761C1B" w:rsidP="00761C1B">
      <w:r>
        <w:t>SOURCE: Used in EN 300 210-04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300 210-6 the following changes have been done: - conversion to en layout; - replacement of references to ets 300 102 with en 300 (.../...) </w:t>
      </w:r>
    </w:p>
    <w:p w:rsidR="00761C1B" w:rsidRDefault="00761C1B" w:rsidP="00761C1B">
      <w:r>
        <w:t>SOURCE: Used in EN 300 210-06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ttcn mp and gr version history this annex describes all the modifications which occurred for each version of the ttcn files (mp and gr) against the previous (.../...) </w:t>
      </w:r>
    </w:p>
    <w:p w:rsidR="00761C1B" w:rsidRDefault="00761C1B" w:rsidP="00761C1B">
      <w:r>
        <w:t>SOURCE: Used in EN 301 060-04 V1.1.4, clause ASN.1 SOURCE: Used in EN 301 061-06 V1.1.4,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f (informative): changes with respect to the previous ets 300 097-4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t>SOURCE: Used in EN 300 097-04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bibliography the following material, though not specifically referenced in the body of the present document (or not publicly available), gives supporting (.../...) </w:t>
      </w:r>
    </w:p>
    <w:p w:rsidR="00761C1B" w:rsidRDefault="00761C1B" w:rsidP="00761C1B">
      <w:r>
        <w:t>SOURCE: Used in EN 300 402-07 V1.4.5, clause ASN.1 SOURCE: Used in EN 301 144-06 V1.1.1,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1998 publication as ets 300 195-4 v1.2.1 april 2000 public enquiry pe 20000804: 2000-04-05 to 2000-08-04 v1.2.1 september 2000 vote v 20001103: 2000-09-04 to 2000-11-03 v1.2.1 november 2000 publication etsi en 300 195-4 v1.2.1 (2000-11) 23 (.../...) </w:t>
      </w:r>
    </w:p>
    <w:p w:rsidR="00761C1B" w:rsidRDefault="00761C1B" w:rsidP="00761C1B">
      <w:r>
        <w:t>SOURCE: Used in EN 300 195-04 V1.2.1,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1998 publication as ets 300 267-6 v1.2.6 august 1999 public enquiry pe 9955: 1999-08-18 to 1999-12-17 v1.2.6 march 2000 vote v 20000526: 2000-03-27 to 2000-05-26 v1.2.6 june 2000 publication etsi en 300 267-6 v1.2.6 (2000-06) 23 (.../...) </w:t>
      </w:r>
    </w:p>
    <w:p w:rsidR="00761C1B" w:rsidRDefault="00761C1B" w:rsidP="00761C1B">
      <w:r>
        <w:t>SOURCE: Used in EN 300 267-06 V1.2.6,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1998 publication as ets 300 403-7 v2.1.1 september 1999 one-step approval procedure oap 9960: 1999-09-22 to 2000-01-21 v2.1.2 february 2000 publication etsi en 300 403-7 v2.1.2 (2000-02) 20 (.../...) </w:t>
      </w:r>
    </w:p>
    <w:p w:rsidR="00761C1B" w:rsidRDefault="00761C1B" w:rsidP="00761C1B">
      <w:r>
        <w:t>SOURCE: Used in EN 300 403-07 V2.1.2,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1999 publication as ets 300 267-4 v1.2.4 august 1999 public enquiry pe 9955: 1999-08-18 to 1999-12-17 v1.2.4 march 2000 vote v 20000526: 2000-03-27 to 2000-05-26 v1.2.4 june 2000 publication etsi en 300 267-4 v1.2.4 (2000-06) 33 (.../...) </w:t>
      </w:r>
    </w:p>
    <w:p w:rsidR="00761C1B" w:rsidRDefault="00761C1B" w:rsidP="00761C1B">
      <w:r>
        <w:t>SOURCE: Used in EN 300 267-04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september 1998 publication as ets 300 195-6 v1.2.1 april 2000 public enquiry pe 20000804: 2000-04-05 to 2000-08-04 v1.2.1 september 2000 vote v 20001103: 2000-09-04 to 2000-11-03 v1.2.1 november 2000 publication etsi en 300 195-6 v1.2.1 (2000-11) 9 (.../...) </w:t>
      </w:r>
    </w:p>
    <w:p w:rsidR="00761C1B" w:rsidRDefault="00761C1B" w:rsidP="00761C1B">
      <w:r>
        <w:t>SOURCE: Used in EN 300 195-06 V1.2.1,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v1.1.3 july 1999 public enquiry pe 9952: 1999-07-28 to 1999-11-26 v1.1.4 march 2000 vote v 20000505: 2000-03-06 to 2000-05-05 v1.1.4 may 2000 publication etsi en 301 144-4 v1.1.4 (2000-05) 19 (.../...) </w:t>
      </w:r>
    </w:p>
    <w:p w:rsidR="00761C1B" w:rsidRDefault="00761C1B" w:rsidP="00761C1B">
      <w:r>
        <w:t>SOURCE: Used in EN 301 144-04 V1.1.4,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ttcn mp and gr version history this annex describes all the modifications which occurred for each version of the ttcn files (mp and gr) against the previous (.../...) </w:t>
      </w:r>
    </w:p>
    <w:p w:rsidR="00761C1B" w:rsidRDefault="00761C1B" w:rsidP="00761C1B">
      <w:r>
        <w:t>SOURCE: Used in EN 301 061-04 V1.1.4,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f (informative): "ttcn.mp and ttcn.gr" version history this annex describes all the modifications which occured for each version of the ttcn files (mp and gr) against the previous (.../...) </w:t>
      </w:r>
    </w:p>
    <w:p w:rsidR="00761C1B" w:rsidRDefault="00761C1B" w:rsidP="00761C1B">
      <w:r>
        <w:t>SOURCE: Used in EN 301 060-06 V1.1.4, clause ASN.1</w:t>
      </w:r>
    </w:p>
    <w:p w:rsidR="00761C1B" w:rsidRDefault="00761C1B" w:rsidP="00761C1B"/>
    <w:p w:rsidR="00761C1B" w:rsidRDefault="00761C1B" w:rsidP="00761C1B">
      <w:r>
        <w:t xml:space="preserve">                                                                                                                                                                                                                                                                                                                                                                                                                                                                                                                                                                                                                                                                                                                                                                                                                                                                                                                                                                                                                                                                                                                                                                                                                                                                                                                                                                                                                                                                                                                                                                                                                                                                                                                                                                                                                                                                                                                                                                                                                                                                                                                                                                                                                                                                                                                                                                                                                                                                                                                                                                                                                                                                                                                                                                                                                                                                                                                                                                                                                                                                                                                                                                                                                                                                                                                                                                                                                                                                                                                                                                                                                                                                                                                                                                                                                                                                                                                                                                                                                                                                                                                                                                                                                                                                                                                                                                                                                                                                                                                                                                                                                                                                                                                                                                                                                                                                                                                                                                                                                                                                                                                                                                                                                                                                                                                                                                                                                                                                                                                                                                                                                                                                                                                                                                                                                                                                                                                                                                                                                                                                                                                                                                                                                                                                                                                                                                                                                                                                                                                                                                                                                                                                                                                                                                                                                                                                                                                                                                                                                                                                                                                                  [warning: there may be more definitions on this page] definitions the following states have been defined for the user: aoc request: the user has sent an aoc request to the network and is waiting for a response (.../...) </w:t>
      </w:r>
    </w:p>
    <w:p w:rsidR="00761C1B" w:rsidRDefault="00761C1B" w:rsidP="00761C1B">
      <w:r>
        <w:t>SOURCE: Used in EN 300 182-01 V1.3.6, clause 7</w:t>
      </w:r>
    </w:p>
    <w:p w:rsidR="00761C1B" w:rsidRDefault="00761C1B" w:rsidP="00761C1B"/>
    <w:p w:rsidR="00761C1B" w:rsidRDefault="00761C1B" w:rsidP="00761C1B">
      <w:r>
        <w:t xml:space="preserve">                                                                                                                                                                                                                                                                                                                                                                                                                                                                                                                                                                                                                                                                                                                                                                                                                                                                                                                                                                                                                                                                                                                                                                                                                                                                                                                                                                                                                                                                                                                                                                                                                                                                                                                                                                                                                                                                                                                                                                                                                                                                                                                                                                                                                                                                                                                                                                                                                                                                                                                                                                                                                                                                                                                                                                                                                                                                                                                                                                                                                                                                                                                                                                                                                                                                                                                                                                                                                                                                                                                                                                                                                                                                                                                                                                                                                                                                                                                                                                                                                                                                                                                                                                                                                                                                                                                                                                                                                                                                                                                                                                                                                                                                                                                                                                                                                                                                                                                                                                                                                                                                                                                                                                                                                                                                                                                                                                                                                                                                                                                                                                                                                                                                                                                                                                                                                                                                                                                                                                                                                                                                                                                                                                                                                                                                                                                                                                                                                                                                                                                                                                                                                                                                                                                                                                                                                                                                                                                                                                                                                                                                                                                                  [warning: there may be more definitions on this page] definitions type definitions are shown in annex (.../...) </w:t>
      </w:r>
    </w:p>
    <w:p w:rsidR="00761C1B" w:rsidRDefault="00761C1B" w:rsidP="00761C1B">
      <w:r>
        <w:t>SOURCE: Used in EN 301 271 V1.2.1, clause 6 SOURCE: Used in EN 301 754 V1.1.1, clause 6</w:t>
      </w:r>
    </w:p>
    <w:p w:rsidR="00761C1B" w:rsidRDefault="00761C1B" w:rsidP="00761C1B"/>
    <w:p w:rsidR="00761C1B" w:rsidRDefault="00761C1B" w:rsidP="00761C1B">
      <w:r>
        <w:t xml:space="preserve">                                                                                                                                                                                                                                                                                                                                                                                                                                                                                                                                                                                                                                                                                                                                                                                                                                                                                                                                                                                                                                                                                                                                                                                                                                                                                                                                                                                                                                                                                                                                                                                                                                                                                                                                                                                                                                                                                                                                                                                                                                                                                                                                                                                                                                                                                                                                                                                                                                                                                                                                                                                                                                                                                                                                                                                                                                                                                                                                                                                                                                                                                                                                                                                                                                                                                                                                                                                                                                                                                                                                                                                                                                                                                                                                                                                                                                                                                                                                                                                                                                                                                                                                                                                                                                                                                                                                                                                                                                                                                                                                                                                                                                                                                                                                                                                                                                                                                                                                                                                                                                                                                                                                                                                                                                                                                                                                                                                                                                                                                                                                                                                                                                                                                                                                                                                                                                                                                                                                                                                                                                                                                                                                                                                                                                                                                                                                                                                                                                                                                                                                                                                                                                                                                                                                                                                                                                                                                                                                                                                                                                                                                                                                  [warning: there may be more definitions on this page] delivery not requested 12 delivery requested 5.3.2.11 distribution result distribution result information element shall indicate whether the previously made distribution of definitions to affected user was successful or (.../...) </w:t>
      </w:r>
    </w:p>
    <w:p w:rsidR="00761C1B" w:rsidRDefault="00761C1B" w:rsidP="00761C1B">
      <w:r>
        <w:t>SOURCE: Used in EN 300 392-1219 V1.1.1, clause 1</w:t>
      </w:r>
    </w:p>
    <w:p w:rsidR="00761C1B" w:rsidRDefault="00761C1B" w:rsidP="00761C1B"/>
    <w:p w:rsidR="00761C1B" w:rsidRDefault="00761C1B" w:rsidP="00761C1B">
      <w:r>
        <w:t xml:space="preserve">                                                                                                                                                                                                                                                                                                                                                                                                                                                                                                                                                                                                                                                                                                                                                                                                                                                                                                                                                                                                                                                                                                                                                                                                                                                                                                                                                                                                                                                                                                                                                                                                                                                                                                                                                                                                                                                                                                                                                                                                                                                                                                                                                                                                                                                                                                                                                                                                                                                                                                                                                                                                                                                                                                                                                                                                                                                                                                                                                                                                                                                                                                                                                                                                                                                                                                                                                                                                                                                                                                                                                                                                                                                                                                                                                                                                                                                                                                                                                                                                                                                                                                                                                                                                                                                                                                                                                                                                                                                                                                                                                                                                                                                                                                                                                                                                                                                                                                                                                                                                                                                                                                                                                                                                                                                                                                                                                                                                                                                                                                                                                                                                                                                                                                                                                                                                                                                                                                                                                                                                                                                                                                                                                                                                                                                                                                                                                                                                                                                                                                                                                                                                                                                                                                                                                                                                                                                                                                                                                                                                                                                                                                                                  [warning: there may be more definitions on this page] delivery not requested 12 delivery requested 5.3.2.11 distribution result distribution result information element shall indicate whether the previously made distribution of definitions to affected user(s) was successful or (.../...) </w:t>
      </w:r>
    </w:p>
    <w:p w:rsidR="00761C1B" w:rsidRDefault="00761C1B" w:rsidP="00761C1B">
      <w:r>
        <w:t>SOURCE: Used in EN 300 392-1218 V1.1.1, clause 1</w:t>
      </w:r>
    </w:p>
    <w:p w:rsidR="00761C1B" w:rsidRDefault="00761C1B" w:rsidP="00761C1B"/>
    <w:p w:rsidR="00761C1B" w:rsidRDefault="00761C1B" w:rsidP="00761C1B">
      <w:r>
        <w:t xml:space="preserve">                                                                                                                                                                                                                                                                                                                                                                                                                                                                                                                                                                                                                                                                                                                                                                                                                                                                                                                                                                                                                                                                                                                                                                                                                                                                                                                                                                                                                                                                                                                                                                                                                                                                                                                                                                                                                                                                                                                                                                                                                                                                                                                                                                                                                                                                                                                                                                                                                                                                                                                                                                                                                                                                                                                                                                                                                                                                                                                                                                                                                                                                                                                                                                                                                                                                                                                                                                                                                                                                                                                                                                                                                                                                                                                                                                                                                                                                                                                                                                                                                                                                                                                                                                                                                                                                                                                                                                                                                                                                                                                                                                                                                                                                                                                                                                                                                                                                                                                                                                                                                                                                                                                                                                                                                                                                                                                                                                                                                                                                                                                                                                                                                                                                                                                                                                                                                                                                                                                                                                                                                                                                                                                                                                                                                                                                                                                                                                                                                                                                                                                                                                                                                                                                                                                                                                                                                                                                                                                                                                                                                                                                                                                                  [warning: there may be more definitions on this page] detailed description of the properties of each connection (.../...) </w:t>
      </w:r>
    </w:p>
    <w:p w:rsidR="00761C1B" w:rsidRDefault="00761C1B" w:rsidP="00761C1B">
      <w:r>
        <w:t>SOURCE: Used in EN 300 175-05 V2.7.1, clause K.1</w:t>
      </w:r>
    </w:p>
    <w:p w:rsidR="00761C1B" w:rsidRDefault="00761C1B" w:rsidP="00761C1B"/>
    <w:p w:rsidR="00761C1B" w:rsidRDefault="00761C1B" w:rsidP="00761C1B">
      <w:r>
        <w:t xml:space="preserve">                                                                                                                                                                                                                                                                                                                                                                                                                                                                                                                                                                                                                                                                                                                                                                                                                                                                                                                                                                                                                                                                                                                                                                                                                                                                                                                                                                                                                                                                                                                                                                                                                                                                                                                                                                                                                                                                                                                                                                                                                                                                                                                                                                                                                                                                                                                                                                                                                                                                                                                                                                                                                                                                                                                                                                                                                                                                                                                                                                                                                                                                                                                                                                                                                                                                                                                                                                                                                                                                                                                                                                                                                                                                                                                                                                                                                                                                                                                                                                                                                                                                                                                                                                                                                                                                                                                                                                                                                                                                                                                                                                                                                                                                                                                                                                                                                                                                                                                                                                                                                                                                                                                                                                                                                                                                                                                                                                                                                                                                                                                                                                                                                                                                                                                                                                                                                                                                                                                                                                                                                                                                                                                                                                                                                                                                                                                                                                                                                                                                                                                                                                                                                                                                                                                                                                                                                                                                                                                                                                                                                                                                                                                                  [warning: there may be more definitions on this page] docsdrfgroupdependencyentry object-type syntax docsdrfgroupdependencyentry max-access not-accessible status current description "a conceptual row of this (.../...) </w:t>
      </w:r>
    </w:p>
    <w:p w:rsidR="00761C1B" w:rsidRDefault="00761C1B" w:rsidP="00761C1B">
      <w:r>
        <w:t>SOURCE: Used in EN 302 878-03 V1.1.1, clause 4</w:t>
      </w:r>
    </w:p>
    <w:p w:rsidR="00761C1B" w:rsidRDefault="00761C1B" w:rsidP="00761C1B"/>
    <w:p w:rsidR="00761C1B" w:rsidRDefault="00761C1B" w:rsidP="00761C1B">
      <w:r>
        <w:t xml:space="preserve">                                                                                                                                                                                                                                                                                                                                                                                                                                                                                                                                                                                                                                                                                                                                                                                                                                                                                                                                                                                                                                                                                                                                                                                                                                                                                                                                                                                                                                                                                                                                                                                                                                                                                                                                                                                                                                                                                                                                                                                                                                                                                                                                                                                                                                                                                                                                                                                                                                                                                                                                                                                                                                                                                                                                                                                                                                                                                                                                                                                                                                                                                                                                                                                                                                                                                                                                                                                                                                                                                                                                                                                                                                                                                                                                                                                                                                                                                                                                                                                                                                                                                                                                                                                                                                                                                                                                                                                                                                                                                                                                                                                                                                                                                                                                                                                                                                                                                                                                                                                                                                                                                                                                                                                                                                                                                                                                                                                                                                                                                                                                                                                                                                                                                                                                                                                                                                                                                                                                                                                                                                                                                                                                                                                                                                                                                                                                                                                                                                                                                                                                                                                                                                                                                                                                                                                                                                                                                                                                                                                                                                                                                                                                  [warning: there may be more definitions on this page] each block of 4 successive zeros is replaced by 000v or (.../...) </w:t>
      </w:r>
    </w:p>
    <w:p w:rsidR="00761C1B" w:rsidRDefault="00761C1B" w:rsidP="00761C1B">
      <w:r>
        <w:t>SOURCE: Used in EN 300 248 V1.2.1, clause B.2 SOURCE: Used in EN 300 418 V1.2.1, clause B.2 SOURCE: Used in EN 300 420 V1.2.1, clause B.2 SOURCE: Used in EN 300 686 V1.2.1, clause B.2 SOURCE: Used in EN 300 689 V1.2.1, clause B.2</w:t>
      </w:r>
    </w:p>
    <w:p w:rsidR="00761C1B" w:rsidRDefault="00761C1B" w:rsidP="00761C1B"/>
    <w:p w:rsidR="00761C1B" w:rsidRDefault="00761C1B" w:rsidP="00761C1B">
      <w:r>
        <w:t xml:space="preserve">                                                                                                                                                                                                                                                                                                                                                                                                                                                                                                                                                                                                                                                                                                                                                                                                                                                                                                                                                                                                                                                                                                                                                                                                                                                                                                                                                                                                                                                                                                                                                                                                                                                                                                                                                                                                                                                                                                                                                                                                                                                                                                                                                                                                                                                                                                                                                                                                                                                                                                                                                                                                                                                                                                                                                                                                                                                                                                                                                                                                                                                                                                                                                                                                                                                                                                                                                                                                                                                                                                                                                                                                                                                                                                                                                                                                                                                                                                                                                                                                                                                                                                                                                                                                                                                                                                                                                                                                                                                                                                                                                                                                                                                                                                                                                                                                                                                                                                                                                                                                                                                                                                                                                                                                                                                                                                                                                                                                                                                                                                                                                                                                                                                                                                                                                                                                                                                                                                                                                                                                                                                                                                                                                                                                                                                                                                                                                                                                                                                                                                                                                                                                                                                                                                                                                                                                                                                                                                                                                                                                                                                                                                                                  [warning: there may be more definitions on this page] elements (.../...) </w:t>
      </w:r>
    </w:p>
    <w:p w:rsidR="00761C1B" w:rsidRDefault="00761C1B" w:rsidP="00761C1B">
      <w:r>
        <w:t>SOURCE: Used in EN 300 392-1106 V1.2.1, clause 8</w:t>
      </w:r>
    </w:p>
    <w:p w:rsidR="00761C1B" w:rsidRDefault="00761C1B" w:rsidP="00761C1B"/>
    <w:p w:rsidR="00761C1B" w:rsidRDefault="00761C1B" w:rsidP="00761C1B">
      <w:r>
        <w:t xml:space="preserve">                                                                                                                                                                                                                                                                                                                                                                                                                                                                                                                                                                                                                                                                                                                                                                                                                                                                                                                                                                                                                                                                                                                                                                                                                                                                                                                                                                                                                                                                                                                                                                                                                                                                                                                                                                                                                                                                                                                                                                                                                                                                                                                                                                                                                                                                                                                                                                                                                                                                                                                                                                                                                                                                                                                                                                                                                                                                                                                                                                                                                                                                                                                                                                                                                                                                                                                                                                                                                                                                                                                                                                                                                                                                                                                                                                                                                                                                                                                                                                                                                                                                                                                                                                                                                                                                                                                                                                                                                                                                                                                                                                                                                                                                                                                                                                                                                                                                                                                                                                                                                                                                                                                                                                                                                                                                                                                                                                                                                                                                                                                                                                                                                                                                                                                                                                                                                                                                                                                                                                                                                                                                                                                                                                                                                                                                                                                                                                                                                                                                                                                                                                                                                                                                                                                                                                                                                                                                                                                                                                                                                                                                                                                                  [warning: there may be more definitions on this page] emission on a frequency or frequencies which are outside the necessary bandwidth and the level of which may be reduced without affecting the corresponding transmission of (.../...) </w:t>
      </w:r>
    </w:p>
    <w:p w:rsidR="00761C1B" w:rsidRDefault="00761C1B" w:rsidP="00761C1B">
      <w:r>
        <w:t>SOURCE: Used in EN 302 858-01 V1.3.1, clause B.8.1</w:t>
      </w:r>
    </w:p>
    <w:p w:rsidR="00761C1B" w:rsidRDefault="00761C1B" w:rsidP="00761C1B"/>
    <w:p w:rsidR="00761C1B" w:rsidRDefault="00761C1B" w:rsidP="00761C1B">
      <w:r>
        <w:t xml:space="preserve">                                                                                                                                                                                                                                                                                                                                                                                                                                                                                                                                                                                                                                                                                                                                                                                                                                                                                                                                                                                                                                                                                                                                                                                                                                                                                                                                                                                                                                                                                                                                                                                                                                                                                                                                                                                                                                                                                                                                                                                                                                                                                                                                                                                                                                                                                                                                                                                                                                                                                                                                                                                                                                                                                                                                                                                                                                                                                                                                                                                                                                                                                                                                                                                                                                                                                                                                                                                                                                                                                                                                                                                                                                                                                                                                                                                                                                                                                                                                                                                                                                                                                                                                                                                                                                                                                                                                                                                                                                                                                                                                                                                                                                                                                                                                                                                                                                                                                                                                                                                                                                                                                                                                                                                                                                                                                                                                                                                                                                                                                                                                                                                                                                                                                                                                                                                                                                                                                                                                                                                                                                                                                                                                                                                                                                                                                                                                                                                                                                                                                                                                                                                                                                                                                                                                                                                                                                                                                                                                                                                                                                                                                                                                  [warning: there may be more definitions on this page] enhanced cordless telecommunications (dect) equipment the present document applies to dect equipment and associated ancillary equipment using radio transmission according to the dect radio (.../...) </w:t>
      </w:r>
    </w:p>
    <w:p w:rsidR="00761C1B" w:rsidRDefault="00761C1B" w:rsidP="00761C1B">
      <w:r>
        <w:t>SOURCE: Used in EN 301 489-06 V2.1.1, clause B.1</w:t>
      </w:r>
    </w:p>
    <w:p w:rsidR="00761C1B" w:rsidRDefault="00761C1B" w:rsidP="00761C1B"/>
    <w:p w:rsidR="00761C1B" w:rsidRDefault="00761C1B" w:rsidP="00761C1B">
      <w:r>
        <w:t xml:space="preserve">                                                                                                                                                                                                                                                                                                                                                                                                                                                                                                                                                                                                                                                                                                                                                                                                                                                                                                                                                                                                                                                                                                                                                                                                                                                                                                                                                                                                                                                                                                                                                                                                                                                                                                                                                                                                                                                                                                                                                                                                                                                                                                                                                                                                                                                                                                                                                                                                                                                                                                                                                                                                                                                                                                                                                                                                                                                                                                                                                                                                                                                                                                                                                                                                                                                                                                                                                                                                                                                                                                                                                                                                                                                                                                                                                                                                                                                                                                                                                                                                                                                                                                                                                                                                                                                                                                                                                                                                                                                                                                                                                                                                                                                                                                                                                                                                                                                                                                                                                                                                                                                                                                                                                                                                                                                                                                                                                                                                                                                                                                                                                                                                                                                                                                                                                                                                                                                                                                                                                                                                                                                                                                                                                                                                                                                                                                                                                                                                                                                                                                                                                                                                                                                                                                                                                                                                                                                                                                                                                                                                                                                                                                                                  [warning: there may be more definitions on this page] example of definition using the above information object class: -- -- somenetworkspecificindicator extension ::= { -- extension-syntax boolean -- criticality abort -- identified by local : 1 -- } -- example of transfer syntax, using the extensionfield datatype as specified in clause (.../...) </w:t>
      </w:r>
    </w:p>
    <w:p w:rsidR="00761C1B" w:rsidRDefault="00761C1B" w:rsidP="00761C1B">
      <w:r>
        <w:t>SOURCE: Used in EN 301 931-01 V1.1.2, clause 1 SOURCE: Used in EN 302 039-01 V1.1.1, clause 1</w:t>
      </w:r>
    </w:p>
    <w:p w:rsidR="00761C1B" w:rsidRDefault="00761C1B" w:rsidP="00761C1B"/>
    <w:p w:rsidR="00761C1B" w:rsidRDefault="00761C1B" w:rsidP="00761C1B">
      <w:r>
        <w:t xml:space="preserve">                                                                                                                                                                                                                                                                                                                                                                                                                                                                                                                                                                                                                                                                                                                                                                                                                                                                                                                                                                                                                                                                                                                                                                                                                                                                                                                                                                                                                                                                                                                                                                                                                                                                                                                                                                                                                                                                                                                                                                                                                                                                                                                                                                                                                                                                                                                                                                                                                                                                                                                                                                                                                                                                                                                                                                                                                                                                                                                                                                                                                                                                                                                                                                                                                                                                                                                                                                                                                                                                                                                                                                                                                                                                                                                                                                                                                                                                                                                                                                                                                                                                                                                                                                                                                                                                                                                                                                                                                                                                                                                                                                                                                                                                                                                                                                                                                                                                                                                                                                                                                                                                                                                                                                                                                                                                                                                                                                                                                                                                                                                                                                                                                                                                                                                                                                                                                                                                                                                                                                                                                                                                                                                                                                                                                                                                                                                                                                                                                                                                                                                                                                                                                                                                                                                                                                                                                                                                                                                                                                                                                                                                                                                                  [warning: there may be more definitions on this page] filter: causecode == 2 notequal does not equal (!=) return results where the causecode of a denm is not 0 ("unknown"): filter: causecode != 0 gt greater than (&gt;) return results where the referenceposition.longitude of a denm is greater than 72 566 045: filter: referenceposition.longitude &gt; 72 566 045 lt less than (&lt;) return results where the referenceposition.latitude of a denm is less than 23 039 568: filter: referenceposition.latitude &lt; 23 039 568 gte greater than or equal to (&gt;=) return results where the referenceposition.longitude of a denm is greater or equal than 72 566 045: filter: referenceposition.longitude &gt;= 72 566 045 lte less than or equal to (&lt;=) return results where the referenceposition.latitude of a denm is smaller or equal than 23 039 568: filter: referenceposition.latitude &lt;= 23 039 568 like like (=~), the value contains a specified substring return results where the message.attribute is containing the substring 'mycar': filter: referenceposition.streetname =~ 'myaddress' notlike not like (!~), the value does not contain a specified substring return results where the message.attribute is not containing the substring 'mycar': filter: referenceposition.streetname !~ 'mycar' a.1.2.2 reference value the reference value is used for comparison and shall be of the same type as the (.../...) </w:t>
      </w:r>
    </w:p>
    <w:p w:rsidR="00761C1B" w:rsidRDefault="00761C1B" w:rsidP="00761C1B">
      <w:r>
        <w:t>SOURCE: Used in EN 302 895 V1.1.1, clause 2</w:t>
      </w:r>
    </w:p>
    <w:p w:rsidR="00761C1B" w:rsidRDefault="00761C1B" w:rsidP="00761C1B"/>
    <w:p w:rsidR="00761C1B" w:rsidRDefault="00761C1B" w:rsidP="00761C1B">
      <w:r>
        <w:t xml:space="preserve">                                                                                                                                                                                                                                                                                                                                                                                                                                                                                                                                                                                                                                                                                                                                                                                                                                                                                                                                                                                                                                                                                                                                                                                                                                                                                                                                                                                                                                                                                                                                                                                                                                                                                                                                                                                                                                                                                                                                                                                                                                                                                                                                                                                                                                                                                                                                                                                                                                                                                                                                                                                                                                                                                                                                                                                                                                                                                                                                                                                                                                                                                                                                                                                                                                                                                                                                                                                                                                                                                                                                                                                                                                                                                                                                                                                                                                                                                                                                                                                                                                                                                                                                                                                                                                                                                                                                                                                                                                                                                                                                                                                                                                                                                                                                                                                                                                                                                                                                                                                                                                                                                                                                                                                                                                                                                                                                                                                                                                                                                                                                                                                                                                                                                                                                                                                                                                                                                                                                                                                                                                                                                                                                                                                                                                                                                                                                                                                                                                                                                                                                                                                                                                                                                                                                                                                                                                                                                                                                                                                                                                                                                                                                  [warning: there may be more definitions on this page] flows 33.0 general the information flow definitions define the information exchange requirements between the fes in support of the anf-isimm (.../...) </w:t>
      </w:r>
    </w:p>
    <w:p w:rsidR="00761C1B" w:rsidRDefault="00761C1B" w:rsidP="00761C1B">
      <w:r>
        <w:t>SOURCE: Used in EN 300 392-0305 V1.5.1, clause 2</w:t>
      </w:r>
    </w:p>
    <w:p w:rsidR="00761C1B" w:rsidRDefault="00761C1B" w:rsidP="00761C1B"/>
    <w:p w:rsidR="00761C1B" w:rsidRDefault="00761C1B" w:rsidP="00761C1B">
      <w:r>
        <w:t xml:space="preserve">                                                                                                                                                                                                                                                                                                                                                                                                                                                                                                                                                                                                                                                                                                                                                                                                                                                                                                                                                                                                                                                                                                                                                                                                                                                                                                                                                                                                                                                                                                                                                                                                                                                                                                                                                                                                                                                                                                                                                                                                                                                                                                                                                                                                                                                                                                                                                                                                                                                                                                                                                                                                                                                                                                                                                                                                                                                                                                                                                                                                                                                                                                                                                                                                                                                                                                                                                                                                                                                                                                                                                                                                                                                                                                                                                                                                                                                                                                                                                                                                                                                                                                                                                                                                                                                                                                                                                                                                                                                                                                                                                                                                                                                                                                                                                                                                                                                                                                                                                                                                                                                                                                                                                                                                                                                                                                                                                                                                                                                                                                                                                                                                                                                                                                                                                                                                                                                                                                                                                                                                                                                                                                                                                                                                                                                                                                                                                                                                                                                                                                                                                                                                                                                                                                                                                                                                                                                                                                                                                                                                                                                                                                                                  [warning: there may be more definitions on this page] for compact position (.../...) </w:t>
      </w:r>
    </w:p>
    <w:p w:rsidR="00761C1B" w:rsidRDefault="00761C1B" w:rsidP="00761C1B">
      <w:r>
        <w:t>SOURCE: Used in EN 301 842-03 V1.4.1, clause 4</w:t>
      </w:r>
    </w:p>
    <w:p w:rsidR="00761C1B" w:rsidRDefault="00761C1B" w:rsidP="00761C1B"/>
    <w:p w:rsidR="00761C1B" w:rsidRDefault="00761C1B" w:rsidP="00761C1B">
      <w:r>
        <w:t xml:space="preserve">                                                                                                                                                                                                                                                                                                                                                                                                                                                                                                                                                                                                                                                                                                                                                                                                                                                                                                                                                                                                                                                                                                                                                                                                                                                                                                                                                                                                                                                                                                                                                                                                                                                                                                                                                                                                                                                                                                                                                                                                                                                                                                                                                                                                                                                                                                                                                                                                                                                                                                                                                                                                                                                                                                                                                                                                                                                                                                                                                                                                                                                                                                                                                                                                                                                                                                                                                                                                                                                                                                                                                                                                                                                                                                                                                                                                                                                                                                                                                                                                                                                                                                                                                                                                                                                                                                                                                                                                                                                                                                                                                                                                                                                                                                                                                                                                                                                                                                                                                                                                                                                                                                                                                                                                                                                                                                                                                                                                                                                                                                                                                                                                                                                                                                                                                                                                                                                                                                                                                                                                                                                                                                                                                                                                                                                                                                                                                                                                                                                                                                                                                                                                                                                                                                                                                                                                                                                                                                                                                                                                                                                                                                                                  [warning: there may be more definitions on this page] for compact position reporting see note 1 x 5.1.6.1 4.6 information field offset encoding see note 1 x 5.1.6.1.1 4.6.1 a cpr_encode_offset e 5.1.6.1.2 4.6.1 b cpr_encode_offset e 5.1.6.1.3 4.6.2 a see note 1a x 5.1.6.1.4 4.6.3.1 a cpr_encode_offset e 5.1.6.1.5 4.6.3.2 a cpr_encode_offset e 5.1.6.1.6 4.6.3.3 a cpr_encode_offset e 5.1.6.2 4.7 information field offset decoding see note 1 x 5.1.6.2.1 4.7.1 a cpr_decode_offset e 5.1.6.2.2 4.7.2 a see note 1a x 5.1.6.2.3 4.7.3.1 a cpr_decode_offset e 5.1.6.2.4 4.7.3.2 a cpr_decode_offset e 5.1.6.3 4.8 patch id encoding see note 1 x 5.1.6.3.1 4.8.1 a cpr_encode_offset e 5.1.6.3.2 4.8.2 a see note 1a x 5.1.6.3.3 4.8.3 a see note 1a x 5.1.6.4 4.9 patch id decoding see note 1 x 5.1.6.4.1 4.9.1 a cpr_decode_offset e 5.1.6.4.2 4.9.2 a see note 1a x 5.1.6.4.3 4.9.3.1 a cpr_decode_offset e 5.1.6.4.4 4.9.3.2 a cpr_decode_offset e 5.1.7 encoding of udata (udid) see note 1 x 5.1.7.1 see note 1a x table a.2 outlines the mapping between the vdl mode 4 airborne station tis-b requirements and the related test (.../...) </w:t>
      </w:r>
    </w:p>
    <w:p w:rsidR="00761C1B" w:rsidRDefault="00761C1B" w:rsidP="00761C1B">
      <w:r>
        <w:t>SOURCE: Used in EN 302 842-03 V1.4.1, clause 4</w:t>
      </w:r>
    </w:p>
    <w:p w:rsidR="00761C1B" w:rsidRDefault="00761C1B" w:rsidP="00761C1B"/>
    <w:p w:rsidR="00761C1B" w:rsidRDefault="00761C1B" w:rsidP="00761C1B">
      <w:r>
        <w:t xml:space="preserve">                                                                                                                                                                                                                                                                                                                                                                                                                                                                                                                                                                                                                                                                                                                                                                                                                                                                                                                                                                                                                                                                                                                                                                                                                                                                                                                                                                                                                                                                                                                                                                                                                                                                                                                                                                                                                                                                                                                                                                                                                                                                                                                                                                                                                                                                                                                                                                                                                                                                                                                                                                                                                                                                                                                                                                                                                                                                                                                                                                                                                                                                                                                                                                                                                                                                                                                                                                                                                                                                                                                                                                                                                                                                                                                                                                                                                                                                                                                                                                                                                                                                                                                                                                                                                                                                                                                                                                                                                                                                                                                                                                                                                                                                                                                                                                                                                                                                                                                                                                                                                                                                                                                                                                                                                                                                                                                                                                                                                                                                                                                                                                                                                                                                                                                                                                                                                                                                                                                                                                                                                                                                                                                                                                                                                                                                                                                                                                                                                                                                                                                                                                                                                                                                                                                                                                                                                                                                                                                                                                                                                                                                                                                                  [warning: there may be more definitions on this page] for dck forwarding and dck retrieval wg6 approved 129 14-12-06 v2.4.1 clarification on behaviour on deletion of cmg gssi wg6 approved 131 1-3-07 v3.0.0 boundary conditions for ta101 wg6 approved 132 12-4-07 v3.0.0 removal of spurious value for gck select number wg6 approved 133 14-5-07 v3.0.0 clarification of status of ck after disable wg6 approved 134 5-6-07 v3.0.0 correction of figure 39 in clause 5.1 wg6 approved 137 22-6-07 v3.0.0 removal of mandates from scope clause wg6 approved 138 20-7-07 v3.0.0 explicit mention of pi/8-d8psk modulation wg6 approved 139 26-11-07 v3.0.2 correction of the d-otar and u-otar pdus wg6 approved 130 1-3-07 v3.1.1 extension of scope to explicitly cover isi security wg6 approved 135 6-6-07 v3.1.1 authentication of ms when migrated (use of ksv) wg6 approved 136 6-6-07 v3.1.1 authentication of swmi when migrated (use of ksv') wg6 approved 201 15-4-08 v3.1.1 multiple otar keys request and change to otar retry mechanism wg6 approved 202 v3.1.1 isi support for ck transfer to, and for use in, vswmi wg6 approved 203 v3.1.1 addition of multiple aie key sets and mutual authentication for isi operation wg6 approved 205 8-7-09 v3.1.1 correction of editorial errors concerning ciphering parameters not fully implemented 206 8-7-09 (.../...) </w:t>
      </w:r>
    </w:p>
    <w:p w:rsidR="00761C1B" w:rsidRDefault="00761C1B" w:rsidP="00761C1B">
      <w:r>
        <w:t>SOURCE: Used in EN 300 392-07 V3.4.1, clause V2.4.1</w:t>
      </w:r>
    </w:p>
    <w:p w:rsidR="00761C1B" w:rsidRDefault="00761C1B" w:rsidP="00761C1B"/>
    <w:p w:rsidR="00761C1B" w:rsidRDefault="00761C1B" w:rsidP="00761C1B">
      <w:r>
        <w:t xml:space="preserve">                                                                                                                                                                                                                                                                                                                                                                                                                                                                                                                                                                                                                                                                                                                                                                                                                                                                                                                                                                                                                                                                                                                                                                                                                                                                                                                                                                                                                                                                                                                                                                                                                                                                                                                                                                                                                                                                                                                                                                                                                                                                                                                                                                                                                                                                                                                                                                                                                                                                                                                                                                                                                                                                                                                                                                                                                                                                                                                                                                                                                                                                                                                                                                                                                                                                                                                                                                                                                                                                                                                                                                                                                                                                                                                                                                                                                                                                                                                                                                                                                                                                                                                                                                                                                                                                                                                                                                                                                                                                                                                                                                                                                                                                                                                                                                                                                                                                                                                                                                                                                                                                                                                                                                                                                                                                                                                                                                                                                                                                                                                                                                                                                                                                                                                                                                                                                                                                                                                                                                                                                                                                                                                                                                                                                                                                                                                                                                                                                                                                                                                                                                                                                                                                                                                                                                                                                                                                                                                                                                                                                                                                                                                                  [warning: there may be more definitions on this page] for fmcw, fh, fsk, sfcw, stepped frequency hopping or similar carrier based modulation schemes, it is important to describe the modulation parameters in order to ensure that the right settings of the measuring receiver are (.../...) </w:t>
      </w:r>
    </w:p>
    <w:p w:rsidR="00761C1B" w:rsidRDefault="00761C1B" w:rsidP="00761C1B">
      <w:r>
        <w:t>SOURCE: Used in EN 302 372 V2.1.1, clause J.2.1 SOURCE: Used in EN 302 729 V2.1.1, clause H.2.1</w:t>
      </w:r>
    </w:p>
    <w:p w:rsidR="00761C1B" w:rsidRDefault="00761C1B" w:rsidP="00761C1B"/>
    <w:p w:rsidR="00761C1B" w:rsidRDefault="00761C1B" w:rsidP="00761C1B">
      <w:r>
        <w:t xml:space="preserve">                                                                                                                                                                                                                                                                                                                                                                                                                                                                                                                                                                                                                                                                                                                                                                                                                                                                                                                                                                                                                                                                                                                                                                                                                                                                                                                                                                                                                                                                                                                                                                                                                                                                                                                                                                                                                                                                                                                                                                                                                                                                                                                                                                                                                                                                                                                                                                                                                                                                                                                                                                                                                                                                                                                                                                                                                                                                                                                                                                                                                                                                                                                                                                                                                                                                                                                                                                                                                                                                                                                                                                                                                                                                                                                                                                                                                                                                                                                                                                                                                                                                                                                                                                                                                                                                                                                                                                                                                                                                                                                                                                                                                                                                                                                                                                                                                                                                                                                                                                                                                                                                                                                                                                                                                                                                                                                                                                                                                                                                                                                                                                                                                                                                                                                                                                                                                                                                                                                                                                                                                                                                                                                                                                                                                                                                                                                                                                                                                                                                                                                                                                                                                                                                                                                                                                                                                                                                                                                                                                                                                                                                                                                                  [warning: there may be more definitions on this page] for fmcw, fh, fsk, stepped frequency hopping or similar carrier based modulation schemes, it is important to describe the modulation parameters in order to ensure that the right settings of the measuring receiver are (.../...) </w:t>
      </w:r>
    </w:p>
    <w:p w:rsidR="00761C1B" w:rsidRDefault="00761C1B" w:rsidP="00761C1B">
      <w:r>
        <w:t>SOURCE: Used in EN 302 372-01 V1.2.1, clause G.2.1</w:t>
      </w:r>
    </w:p>
    <w:p w:rsidR="00761C1B" w:rsidRDefault="00761C1B" w:rsidP="00761C1B"/>
    <w:p w:rsidR="00761C1B" w:rsidRDefault="00761C1B" w:rsidP="00761C1B">
      <w:r>
        <w:t xml:space="preserve">                                                                                                                                                                                                                                                                                                                                                                                                                                                                                                                                                                                                                                                                                                                                                                                                                                                                                                                                                                                                                                                                                                                                                                                                                                                                                                                                                                                                                                                                                                                                                                                                                                                                                                                                                                                                                                                                                                                                                                                                                                                                                                                                                                                                                                                                                                                                                                                                                                                                                                                                                                                                                                                                                                                                                                                                                                                                                                                                                                                                                                                                                                                                                                                                                                                                                                                                                                                                                                                                                                                                                                                                                                                                                                                                                                                                                                                                                                                                                                                                                                                                                                                                                                                                                                                                                                                                                                                                                                                                                                                                                                                                                                                                                                                                                                                                                                                                                                                                                                                                                                                                                                                                                                                                                                                                                                                                                                                                                                                                                                                                                                                                                                                                                                                                                                                                                                                                                                                                                                                                                                                                                                                                                                                                                                                                                                                                                                                                                                                                                                                                                                                                                                                                                                                                                                                                                                                                                                                                                                                                                                                                                                                                  [warning: there may be more definitions on this page] for frequency hopping (fh) modulation a frequency carrier is stepped over a given frequency bandwidth bfh within frequency slots that are interleaved by the slot interleave bandwidth (.../...) </w:t>
      </w:r>
    </w:p>
    <w:p w:rsidR="00761C1B" w:rsidRDefault="00761C1B" w:rsidP="00761C1B">
      <w:r>
        <w:t>SOURCE: Used in EN 302 264-01 V1.1.1, clause C.2.1</w:t>
      </w:r>
    </w:p>
    <w:p w:rsidR="00761C1B" w:rsidRDefault="00761C1B" w:rsidP="00761C1B"/>
    <w:p w:rsidR="00761C1B" w:rsidRDefault="00761C1B" w:rsidP="00761C1B">
      <w:r>
        <w:t xml:space="preserve">                                                                                                                                                                                                                                                                                                                                                                                                                                                                                                                                                                                                                                                                                                                                                                                                                                                                                                                                                                                                                                                                                                                                                                                                                                                                                                                                                                                                                                                                                                                                                                                                                                                                                                                                                                                                                                                                                                                                                                                                                                                                                                                                                                                                                                                                                                                                                                                                                                                                                                                                                                                                                                                                                                                                                                                                                                                                                                                                                                                                                                                                                                                                                                                                                                                                                                                                                                                                                                                                                                                                                                                                                                                                                                                                                                                                                                                                                                                                                                                                                                                                                                                                                                                                                                                                                                                                                                                                                                                                                                                                                                                                                                                                                                                                                                                                                                                                                                                                                                                                                                                                                                                                                                                                                                                                                                                                                                                                                                                                                                                                                                                                                                                                                                                                                                                                                                                                                                                                                                                                                                                                                                                                                                                                                                                                                                                                                                                                                                                                                                                                                                                                                                                                                                                                                                                                                                                                                                                                                                                                                                                                                                                                  [warning: there may be more definitions on this page] for frequency hopping modulation a frequency carrier is stepped over a given frequency bandwidth bfh within frequency slots that are interleaved by the slot interleave bandwidth (.../...) </w:t>
      </w:r>
    </w:p>
    <w:p w:rsidR="00761C1B" w:rsidRDefault="00761C1B" w:rsidP="00761C1B">
      <w:r>
        <w:t>SOURCE: Used in EN 302 288-01 V1.6.1, clause C.2.1</w:t>
      </w:r>
    </w:p>
    <w:p w:rsidR="00761C1B" w:rsidRDefault="00761C1B" w:rsidP="00761C1B"/>
    <w:p w:rsidR="00761C1B" w:rsidRDefault="00761C1B" w:rsidP="00761C1B">
      <w:r>
        <w:t xml:space="preserve">                                                                                                                                                                                                                                                                                                                                                                                                                                                                                                                                                                                                                                                                                                                                                                                                                                                                                                                                                                                                                                                                                                                                                                                                                                                                                                                                                                                                                                                                                                                                                                                                                                                                                                                                                                                                                                                                                                                                                                                                                                                                                                                                                                                                                                                                                                                                                                                                                                                                                                                                                                                                                                                                                                                                                                                                                                                                                                                                                                                                                                                                                                                                                                                                                                                                                                                                                                                                                                                                                                                                                                                                                                                                                                                                                                                                                                                                                                                                                                                                                                                                                                                                                                                                                                                                                                                                                                                                                                                                                                                                                                                                                                                                                                                                                                                                                                                                                                                                                                                                                                                                                                                                                                                                                                                                                                                                                                                                                                                                                                                                                                                                                                                                                                                                                                                                                                                                                                                                                                                                                                                                                                                                                                                                                                                                                                                                                                                                                                                                                                                                                                                                                                                                                                                                                                                                                                                                                                                                                                                                                                                                                                                                  [warning: there may be more definitions on this page] for frequency modulated continuous wave (fmcw) modulation, the transmitted waveform is frequency modulated over a period of time (.../...) </w:t>
      </w:r>
    </w:p>
    <w:p w:rsidR="00761C1B" w:rsidRDefault="00761C1B" w:rsidP="00761C1B">
      <w:r>
        <w:t>SOURCE: Used in EN 302 264-01 V1.1.1, clause C.5.1</w:t>
      </w:r>
    </w:p>
    <w:p w:rsidR="00761C1B" w:rsidRDefault="00761C1B" w:rsidP="00761C1B"/>
    <w:p w:rsidR="00761C1B" w:rsidRDefault="00761C1B" w:rsidP="00761C1B">
      <w:r>
        <w:t xml:space="preserve">                                                                                                                                                                                                                                                                                                                                                                                                                                                                                                                                                                                                                                                                                                                                                                                                                                                                                                                                                                                                                                                                                                                                                                                                                                                                                                                                                                                                                                                                                                                                                                                                                                                                                                                                                                                                                                                                                                                                                                                                                                                                                                                                                                                                                                                                                                                                                                                                                                                                                                                                                                                                                                                                                                                                                                                                                                                                                                                                                                                                                                                                                                                                                                                                                                                                                                                                                                                                                                                                                                                                                                                                                                                                                                                                                                                                                                                                                                                                                                                                                                                                                                                                                                                                                                                                                                                                                                                                                                                                                                                                                                                                                                                                                                                                                                                                                                                                                                                                                                                                                                                                                                                                                                                                                                                                                                                                                                                                                                                                                                                                                                                                                                                                                                                                                                                                                                                                                                                                                                                                                                                                                                                                                                                                                                                                                                                                                                                                                                                                                                                                                                                                                                                                                                                                                                                                                                                                                                                                                                                                                                                                                                                                  [warning: there may be more definitions on this page] for pulse modulation, the transmitter is periodically switched on for a short time (called pulse duration tpulse) and switched off during the subsequent reception (.../...) </w:t>
      </w:r>
    </w:p>
    <w:p w:rsidR="00761C1B" w:rsidRDefault="00761C1B" w:rsidP="00761C1B">
      <w:r>
        <w:t>SOURCE: Used in EN 302 372 V2.1.1, clause J.1.1 SOURCE: Used in EN 302 729 V2.1.1, clause H.1.1</w:t>
      </w:r>
    </w:p>
    <w:p w:rsidR="00761C1B" w:rsidRDefault="00761C1B" w:rsidP="00761C1B"/>
    <w:p w:rsidR="00761C1B" w:rsidRDefault="00761C1B" w:rsidP="00761C1B">
      <w:r>
        <w:t xml:space="preserve">                                                                                                                                                                                                                                                                                                                                                                                                                                                                                                                                                                                                                                                                                                                                                                                                                                                                                                                                                                                                                                                                                                                                                                                                                                                                                                                                                                                                                                                                                                                                                                                                                                                                                                                                                                                                                                                                                                                                                                                                                                                                                                                                                                                                                                                                                                                                                                                                                                                                                                                                                                                                                                                                                                                                                                                                                                                                                                                                                                                                                                                                                                                                                                                                                                                                                                                                                                                                                                                                                                                                                                                                                                                                                                                                                                                                                                                                                                                                                                                                                                                                                                                                                                                                                                                                                                                                                                                                                                                                                                                                                                                                                                                                                                                                                                                                                                                                                                                                                                                                                                                                                                                                                                                                                                                                                                                                                                                                                                                                                                                                                                                                                                                                                                                                                                                                                                                                                                                                                                                                                                                                                                                                                                                                                                                                                                                                                                                                                                                                                                                                                                                                                                                                                                                                                                                                                                                                                                                                                                                                                                                                                                                                  [warning: there may be more definitions on this page] for pulse modulation, the tx "amplitude" is periodically switched on for a short time (called pulse duration pdt) and switched off during the subsequent reception (.../...) </w:t>
      </w:r>
    </w:p>
    <w:p w:rsidR="00761C1B" w:rsidRDefault="00761C1B" w:rsidP="00761C1B">
      <w:r>
        <w:t>SOURCE: Used in EN 302 264-01 V1.1.1, clause C.1.1 SOURCE: Used in EN 302 288-01 V1.6.1, clause C.1.1</w:t>
      </w:r>
    </w:p>
    <w:p w:rsidR="00761C1B" w:rsidRDefault="00761C1B" w:rsidP="00761C1B"/>
    <w:p w:rsidR="00761C1B" w:rsidRDefault="00761C1B" w:rsidP="00761C1B">
      <w:r>
        <w:t xml:space="preserve">                                                                                                                                                                                                                                                                                                                                                                                                                                                                                                                                                                                                                                                                                                                                                                                                                                                                                                                                                                                                                                                                                                                                                                                                                                                                                                                                                                                                                                                                                                                                                                                                                                                                                                                                                                                                                                                                                                                                                                                                                                                                                                                                                                                                                                                                                                                                                                                                                                                                                                                                                                                                                                                                                                                                                                                                                                                                                                                                                                                                                                                                                                                                                                                                                                                                                                                                                                                                                                                                                                                                                                                                                                                                                                                                                                                                                                                                                                                                                                                                                                                                                                                                                                                                                                                                                                                                                                                                                                                                                                                                                                                                                                                                                                                                                                                                                                                                                                                                                                                                                                                                                                                                                                                                                                                                                                                                                                                                                                                                                                                                                                                                                                                                                                                                                                                                                                                                                                                                                                                                                                                                                                                                                                                                                                                                                                                                                                                                                                                                                                                                                                                                                                                                                                                                                                                                                                                                                                                                                                                                                                                                                                                                  [warning: there may be more definitions on this page] for pulse modulation, the tx "amplitude" is periodically switched on for a short time (called pulse duration) and switched off during the subsequent reception (.../...) </w:t>
      </w:r>
    </w:p>
    <w:p w:rsidR="00761C1B" w:rsidRDefault="00761C1B" w:rsidP="00761C1B">
      <w:r>
        <w:t>SOURCE: Used in EN 302 372-01 V1.2.1, clause G.1.1</w:t>
      </w:r>
    </w:p>
    <w:p w:rsidR="00761C1B" w:rsidRDefault="00761C1B" w:rsidP="00761C1B"/>
    <w:p w:rsidR="00761C1B" w:rsidRDefault="00761C1B" w:rsidP="00761C1B">
      <w:r>
        <w:t xml:space="preserve">                                                                                                                                                                                                                                                                                                                                                                                                                                                                                                                                                                                                                                                                                                                                                                                                                                                                                                                                                                                                                                                                                                                                                                                                                                                                                                                                                                                                                                                                                                                                                                                                                                                                                                                                                                                                                                                                                                                                                                                                                                                                                                                                                                                                                                                                                                                                                                                                                                                                                                                                                                                                                                                                                                                                                                                                                                                                                                                                                                                                                                                                                                                                                                                                                                                                                                                                                                                                                                                                                                                                                                                                                                                                                                                                                                                                                                                                                                                                                                                                                                                                                                                                                                                                                                                                                                                                                                                                                                                                                                                                                                                                                                                                                                                                                                                                                                                                                                                                                                                                                                                                                                                                                                                                                                                                                                                                                                                                                                                                                                                                                                                                                                                                                                                                                                                                                                                                                                                                                                                                                                                                                                                                                                                                                                                                                                                                                                                                                                                                                                                                                                                                                                                                                                                                                                                                                                                                                                                                                                                                                                                                                                                                  [warning: there may be more definitions on this page] for the monitored entity for the a to z transmission direction.";; registered as {xatmattribute 20}; atozclr0plus1 attribute with attribute syntax xatmpmmodule.pmparameter; matches for equality, ordering; behaviour atozclr0plus1behaviour behaviour defined as " this attribute of gauge type contains the current cell loss ratio value for cells with celllosspriority = 0 and cells with celllosspriority = 1 measured for the monitored entity for the a to z transmission direction.";; registered as {xatmattribute 21}; atozcmr attribute with attribute syntax xatmpmmodule.pmparameter; matches for equality, ordering; behaviour atozcmrbehaviour behaviour defined as " this attribute of gauge type contains the current cell misinsertion rate value measured for the monitored entity for the a to z transmission direction.";; registered as {xatmattribute 22}; atozctd attribute with attribute syntax xatmpmmodule.pmparameter; matches for equality, ordering; behaviour atozctdbehaviour behaviour defined as " this attribute of gauge type contains the current cell transfer delay value measured for the monitored entity for the a to z transmission direction.";; registered as {xatmattribute 23}; atozsecbr attribute with attribute syntax xatmpmmodule.pmparameter; matches for equality, ordering; behaviour atozsecbrbehaviour behaviour defined as " this attribute of gauge type contains the current value measured of the severely errored cell blocks ratio for the monitored entity for the a to (.../...) </w:t>
      </w:r>
    </w:p>
    <w:p w:rsidR="00761C1B" w:rsidRDefault="00761C1B" w:rsidP="00761C1B">
      <w:r>
        <w:t>SOURCE: Used in EN 300 820-03 V1.1.1, clause 0</w:t>
      </w:r>
    </w:p>
    <w:p w:rsidR="00761C1B" w:rsidRDefault="00761C1B" w:rsidP="00761C1B"/>
    <w:p w:rsidR="00761C1B" w:rsidRDefault="00761C1B" w:rsidP="00761C1B">
      <w:r>
        <w:t xml:space="preserve">                                                                                                                                                                                                                                                                                                                                                                                                                                                                                                                                                                                                                                                                                                                                                                                                                                                                                                                                                                                                                                                                                                                                                                                                                                                                                                                                                                                                                                                                                                                                                                                                                                                                                                                                                                                                                                                                                                                                                                                                                                                                                                                                                                                                                                                                                                                                                                                                                                                                                                                                                                                                                                                                                                                                                                                                                                                                                                                                                                                                                                                                                                                                                                                                                                                                                                                                                                                                                                                                                                                                                                                                                                                                                                                                                                                                                                                                                                                                                                                                                                                                                                                                                                                                                                                                                                                                                                                                                                                                                                                                                                                                                                                                                                                                                                                                                                                                                                                                                                                                                                                                                                                                                                                                                                                                                                                                                                                                                                                                                                                                                                                                                                                                                                                                                                                                                                                                                                                                                                                                                                                                                                                                                                                                                                                                                                                                                                                                                                                                                                                                                                                                                                                                                                                                                                                                                                                                                                                                                                                                                                                                                                                                  [warning: there may be more definitions on this page] for the purpose of the present document, the following definitions apply: address: the isdn number of the connected user, and a subaddress if provided by that (.../...) </w:t>
      </w:r>
    </w:p>
    <w:p w:rsidR="00761C1B" w:rsidRDefault="00761C1B" w:rsidP="00761C1B">
      <w:r>
        <w:t>SOURCE: Used in EN 300 097-01 V1.2.4, clause 3</w:t>
      </w:r>
    </w:p>
    <w:p w:rsidR="00761C1B" w:rsidRDefault="00761C1B" w:rsidP="00761C1B"/>
    <w:p w:rsidR="00761C1B" w:rsidRDefault="00761C1B" w:rsidP="00761C1B">
      <w:r>
        <w:t xml:space="preserve">                                                                                                                                                                                                                                                                                                                                                                                                                                                                                                                                                                                                                                                                                                                                                                                                                                                                                                                                                                                                                                                                                                                                                                                                                                                                                                                                                                                                                                                                                                                                                                                                                                                                                                                                                                                                                                                                                                                                                                                                                                                                                                                                                                                                                                                                                                                                                                                                                                                                                                                                                                                                                                                                                                                                                                                                                                                                                                                                                                                                                                                                                                                                                                                                                                                                                                                                                                                                                                                                                                                                                                                                                                                                                                                                                                                                                                                                                                                                                                                                                                                                                                                                                                                                                                                                                                                                                                                                                                                                                                                                                                                                                                                                                                                                                                                                                                                                                                                                                                                                                                                                                                                                                                                                                                                                                                                                                                                                                                                                                                                                                                                                                                                                                                                                                                                                                                                                                                                                                                                                                                                                                                                                                                                                                                                                                                                                                                                                                                                                                                                                                                                                                                                                                                                                                                                                                                                                                                                                                                                                                                                                                                                                  [warning: there may be more definitions on this page] for the purpose of the present document, the following definitions apply: calling user: the initiator of a call, received by the served user, on which the colr supplementary service has been (.../...) </w:t>
      </w:r>
    </w:p>
    <w:p w:rsidR="00761C1B" w:rsidRDefault="00761C1B" w:rsidP="00761C1B">
      <w:r>
        <w:t>SOURCE: Used in EN 300 098-01 V1.2.4, clause 3</w:t>
      </w:r>
    </w:p>
    <w:p w:rsidR="00761C1B" w:rsidRDefault="00761C1B" w:rsidP="00761C1B"/>
    <w:p w:rsidR="00761C1B" w:rsidRDefault="00761C1B" w:rsidP="00761C1B">
      <w:r>
        <w:t xml:space="preserve">                                                                                                                                                                                                                                                                                                                                                                                                                                                                                                                                                                                                                                                                                                                                                                                                                                                                                                                                                                                                                                                                                                                                                                                                                                                                                                                                                                                                                                                                                                                                                                                                                                                                                                                                                                                                                                                                                                                                                                                                                                                                                                                                                                                                                                                                                                                                                                                                                                                                                                                                                                                                                                                                                                                                                                                                                                                                                                                                                                                                                                                                                                                                                                                                                                                                                                                                                                                                                                                                                                                                                                                                                                                                                                                                                                                                                                                                                                                                                                                                                                                                                                                                                                                                                                                                                                                                                                                                                                                                                                                                                                                                                                                                                                                                                                                                                                                                                                                                                                                                                                                                                                                                                                                                                                                                                                                                                                                                                                                                                                                                                                                                                                                                                                                                                                                                                                                                                                                                                                                                                                                                                                                                                                                                                                                                                                                                                                                                                                                                                                                                                                                                                                                                                                                                                                                                                                                                                                                                                                                                                                                                                                                                  [warning: there may be more definitions on this page] for the purpose of the present document, the following definitions apply: integrated services digital network (isdn): see ccitt recommendation i.112 [3], § 2.3, definition (.../...) </w:t>
      </w:r>
    </w:p>
    <w:p w:rsidR="00761C1B" w:rsidRDefault="00761C1B" w:rsidP="00761C1B">
      <w:r>
        <w:t>SOURCE: Used in EN 300 093-01 V1.2.4, clause 3</w:t>
      </w:r>
    </w:p>
    <w:p w:rsidR="00761C1B" w:rsidRDefault="00761C1B" w:rsidP="00761C1B"/>
    <w:p w:rsidR="00761C1B" w:rsidRDefault="00761C1B" w:rsidP="00761C1B">
      <w:r>
        <w:t xml:space="preserve">                                                                                                                                                                                                                                                                                                                                                                                                                                                                                                                                                                                                                                                                                                                                                                                                                                                                                                                                                                                                                                                                                                                                                                                                                                                                                                                                                                                                                                                                                                                                                                                                                                                                                                                                                                                                                                                                                                                                                                                                                                                                                                                                                                                                                                                                                                                                                                                                                                                                                                                                                                                                                                                                                                                                                                                                                                                                                                                                                                                                                                                                                                                                                                                                                                                                                                                                                                                                                                                                                                                                                                                                                                                                                                                                                                                                                                                                                                                                                                                                                                                                                                                                                                                                                                                                                                                                                                                                                                                                                                                                                                                                                                                                                                                                                                                                                                                                                                                                                                                                                                                                                                                                                                                                                                                                                                                                                                                                                                                                                                                                                                                                                                                                                                                                                                                                                                                                                                                                                                                                                                                                                                                                                                                                                                                                                                                                                                                                                                                                                                                                                                                                                                                                                                                                                                                                                                                                                                                                                                                                                                                                                                                                  [warning: there may be more definitions on this page] for the purpose of the present document, the following terms and definitions apply: authentication: security mechanism allowing the verification of the provided identity access rights: indication that the cordless terminal has appropriate access allowance to the ctm service note 1: this definition does not refer to any specific access (.../...) </w:t>
      </w:r>
    </w:p>
    <w:p w:rsidR="00761C1B" w:rsidRDefault="00761C1B" w:rsidP="00761C1B">
      <w:r>
        <w:t>SOURCE: Used in EN 301 273 V1.1.3, clause 3</w:t>
      </w:r>
    </w:p>
    <w:p w:rsidR="00761C1B" w:rsidRDefault="00761C1B" w:rsidP="00761C1B"/>
    <w:p w:rsidR="00761C1B" w:rsidRDefault="00761C1B" w:rsidP="00761C1B">
      <w:r>
        <w:t xml:space="preserve">                                                                                                                                                                                                                                                                                                                                                                                                                                                                                                                                                                                                                                                                                                                                                                                                                                                                                                                                                                                                                                                                                                                                                                                                                                                                                                                                                                                                                                                                                                                                                                                                                                                                                                                                                                                                                                                                                                                                                                                                                                                                                                                                                                                                                                                                                                                                                                                                                                                                                                                                                                                                                                                                                                                                                                                                                                                                                                                                                                                                                                                                                                                                                                                                                                                                                                                                                                                                                                                                                                                                                                                                                                                                                                                                                                                                                                                                                                                                                                                                                                                                                                                                                                                                                                                                                                                                                                                                                                                                                                                                                                                                                                                                                                                                                                                                                                                                                                                                                                                                                                                                                                                                                                                                                                                                                                                                                                                                                                                                                                                                                                                                                                                                                                                                                                                                                                                                                                                                                                                                                                                                                                                                                                                                                                                                                                                                                                                                                                                                                                                                                                                                                                                                                                                                                                                                                                                                                                                                                                                                                                                                                                                                  [warning: there may be more definitions on this page] for the purpose of the present document, the following terms and definitions apply: bit: binary digit block: the smallest quantity of information sent over the radio (.../...) </w:t>
      </w:r>
    </w:p>
    <w:p w:rsidR="00761C1B" w:rsidRDefault="00761C1B" w:rsidP="00761C1B">
      <w:r>
        <w:t>SOURCE: Used in EN 300 471-01 V1.2.1, clause 3</w:t>
      </w:r>
    </w:p>
    <w:p w:rsidR="00761C1B" w:rsidRDefault="00761C1B" w:rsidP="00761C1B"/>
    <w:p w:rsidR="00761C1B" w:rsidRDefault="00761C1B" w:rsidP="00761C1B">
      <w:r>
        <w:t xml:space="preserve">                                                                                                                                                                                                                                                                                                                                                                                                                                                                                                                                                                                                                                                                                                                                                                                                                                                                                                                                                                                                                                                                                                                                                                                                                                                                                                                                                                                                                                                                                                                                                                                                                                                                                                                                                                                                                                                                                                                                                                                                                                                                                                                                                                                                                                                                                                                                                                                                                                                                                                                                                                                                                                                                                                                                                                                                                                                                                                                                                                                                                                                                                                                                                                                                                                                                                                                                                                                                                                                                                                                                                                                                                                                                                                                                                                                                                                                                                                                                                                                                                                                                                                                                                                                                                                                                                                                                                                                                                                                                                                                                                                                                                                                                                                                                                                                                                                                                                                                                                                                                                                                                                                                                                                                                                                                                                                                                                                                                                                                                                                                                                                                                                                                                                                                                                                                                                                                                                                                                                                                                                                                                                                                                                                                                                                                                                                                                                                                                                                                                                                                                                                                                                                                                                                                                                                                                                                                                                                                                                                                                                                                                                                                                  [warning: there may be more definitions on this page] for the purposes of the present document the following definitions apply: call: association between two or more users using a telecommunication service to communicate through one or more networks call segment: part of a call located between two adjacent call control entities call control: functionality and signalling in and between networks and terminals to effect the control of a call, excluding the control of individual bearers call control entity (cc entity): entity that is located in a terminal or a network and that participates in call control bearer control: functionality and signalling in and between networks and terminals to effect the control of a bearer, that bearer being part of a call bearer control entity (bc entity): entity that is located in a terminal or a network and that participates in bearer control bearer: connection for the transport of user plane information between users involved in a call adjacent call control entities (adjacent cc entities): within the context of a single call, two cc entities that signal directly to each other with no intervening cc entity preceding cc entity: cc entity that initiates call establishment across a given call segment succeeding cc entity: cc entity at the opposite end of (.../...) </w:t>
      </w:r>
    </w:p>
    <w:p w:rsidR="00761C1B" w:rsidRDefault="00761C1B" w:rsidP="00761C1B">
      <w:r>
        <w:t>SOURCE: Used in EN 302 092-01 V1.2.2,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 </w:t>
      </w:r>
    </w:p>
    <w:p w:rsidR="00761C1B" w:rsidRDefault="00761C1B" w:rsidP="00761C1B">
      <w:r>
        <w:t>SOURCE: Used in EN 301 776 V1.1.1, clause 4</w:t>
      </w:r>
    </w:p>
    <w:p w:rsidR="00761C1B" w:rsidRDefault="00761C1B" w:rsidP="00761C1B"/>
    <w:p w:rsidR="00761C1B" w:rsidRDefault="00761C1B" w:rsidP="00761C1B">
      <w:r>
        <w:t xml:space="preserve">                                                                                                                                                                                                                                                                                                                                                                                                                                                                                                                                                                                                                                                                                                                                                                                                                                                                                                                                                                                                                                                                                                                                                                                                                                                                                                                                                                                                                                                                                                                                                                                                                                                                                                                                                                                                                                                                                                                                                                                                                                                                                                                                                                                                                                                                                                                                                                                                                                                                                                                                                                                                                                                                                                                                                                                                                                                                                                                                                                                                                                                                                                                                                                                                                                                                                                                                                                                                                                                                                                                                                                                                                                                                                                                                                                                                                                                                                                                                                                                                                                                                                                                                                                                                                                                                                                                                                                                                                                                                                                                                                                                                                                                                                                                                                                                                                                                                                                                                                                                                                                                                                                                                                                                                                                                                                                                                                                                                                                                                                                                                                                                                                                                                                                                                                                                                                                                                                                                                                                                                                                                                                                                                                                                                                                                                                                                                                                                                                                                                                                                                                                                                                                                                                                                                                                                                                                                                                                                                                                                                                                                                                                                                  [warning: there may be more definitions on this page] for the purposes of the present document, the definitions contained in en 301 003-2 [4] (.../...) </w:t>
      </w:r>
    </w:p>
    <w:p w:rsidR="00761C1B" w:rsidRDefault="00761C1B" w:rsidP="00761C1B">
      <w:r>
        <w:t>SOURCE: Used in EN 301 276-02 V1.1.3, clause 3</w:t>
      </w:r>
    </w:p>
    <w:p w:rsidR="00761C1B" w:rsidRDefault="00761C1B" w:rsidP="00761C1B"/>
    <w:p w:rsidR="00761C1B" w:rsidRDefault="00761C1B" w:rsidP="00761C1B">
      <w:r>
        <w:t xml:space="preserve">                                                                                                                                                                                                                                                                                                                                                                                                                                                                                                                                                                                                                                                                                                                                                                                                                                                                                                                                                                                                                                                                                                                                                                                                                                                                                                                                                                                                                                                                                                                                                                                                                                                                                                                                                                                                                                                                                                                                                                                                                                                                                                                                                                                                                                                                                                                                                                                                                                                                                                                                                                                                                                                                                                                                                                                                                                                                                                                                                                                                                                                                                                                                                                                                                                                                                                                                                                                                                                                                                                                                                                                                                                                                                                                                                                                                                                                                                                                                                                                                                                                                                                                                                                                                                                                                                                                                                                                                                                                                                                                                                                                                                                                                                                                                                                                                                                                                                                                                                                                                                                                                                                                                                                                                                                                                                                                                                                                                                                                                                                                                                                                                                                                                                                                                                                                                                                                                                                                                                                                                                                                                                                                                                                                                                                                                                                                                                                                                                                                                                                                                                                                                                                                                                                                                                                                                                                                                                                                                                                                                                                                                                                                                  [warning: there may be more definitions on this page] for the purposes of the present document, the following definitions (.../...) </w:t>
      </w:r>
    </w:p>
    <w:p w:rsidR="00761C1B" w:rsidRDefault="00761C1B" w:rsidP="00761C1B">
      <w:r>
        <w:t>SOURCE: Used in EN 300 210-05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300 052-1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300 052-02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300 055-1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300 055-02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300 058-1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300 058-02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300 061-1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300 061-02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300 064-1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300 064-02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300 092-1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300 092-02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300 093-1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300 093-02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300 097-1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300 097-02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300 098-1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300 098-02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300 122-1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300 122-02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300 130-1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300 130-02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300 138-1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300 138-02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300 141-1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300 141-02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300 185-1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300 185-02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300 188-1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300 188-02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300 210-1 [6]: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300 210-02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300 286-1 [6]: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300 286-02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301 061-1 [4]: protocol implementation conformance statement (pics): a statement made by the supplier of an osi implementation or system, stating which capabilities have been implemented for a given osi protocol (see iso/iec 9646-1 (.../...) </w:t>
      </w:r>
    </w:p>
    <w:p w:rsidR="00761C1B" w:rsidRDefault="00761C1B" w:rsidP="00761C1B">
      <w:r>
        <w:t>SOURCE: Used in EN 301 061-02 V1.1.3, clause 3</w:t>
      </w:r>
    </w:p>
    <w:p w:rsidR="00761C1B" w:rsidRDefault="00761C1B" w:rsidP="00761C1B"/>
    <w:p w:rsidR="00761C1B" w:rsidRDefault="00761C1B" w:rsidP="00761C1B">
      <w:r>
        <w:t xml:space="preserve">                                                                                                                                                                                                                                                                                                                                                                                                                                                                                                                                                                                                                                                                                                                                                                                                                                                                                                                                                                                                                                                                                                                                                                                                                                                                                                                                                                                                                                                                                                                                                                                                                                                                                                                                                                                                                                                                                                                                                                                                                                                                                                                                                                                                                                                                                                                                                                                                                                                                                                                                                                                                                                                                                                                                                                                                                                                                                                                                                                                                                                                                                                                                                                                                                                                                                                                                                                                                                                                                                                                                                                                                                                                                                                                                                                                                                                                                                                                                                                                                                                                                                                                                                                                                                                                                                                                                                                                                                                                                                                                                                                                                                                                                                                                                                                                                                                                                                                                                                                                                                                                                                                                                                                                                                                                                                                                                                                                                                                                                                                                                                                                                                                                                                                                                                                                                                                                                                                                                                                                                                                                                                                                                                                                                                                                                                                                                                                                                                                                                                                                                                                                                                                                                                                                                                                                                                                                                                                                                                                                                                                                                                                                                  [warning: there may be more definitions on this page] for the purposes of the present document, the following definitions apply: 3.1 definitions related to conformance testing abstract test case: refer to iso/iec 9646-1 (.../...) </w:t>
      </w:r>
    </w:p>
    <w:p w:rsidR="00761C1B" w:rsidRDefault="00761C1B" w:rsidP="00761C1B">
      <w:r>
        <w:t>SOURCE: Used in EN 300 052-03 V1.2.4, clause 3 SOURCE: Used in EN 300 052-05 V1.2.4, clause 3 SOURCE: Used in EN 300 058-03 V1.2.4, clause 3 SOURCE: Used in EN 300 058-05 V1.2.4, clause 3 SOURCE: Used in EN 300 061-03 V1.2.4, clause 3 SOURCE: Used in EN 300 061-05 V1.2.4, clause 3 SOURCE: Used in EN 300 064-03 V1.3.4, clause 3 SOURCE: Used in EN 300 064-05 V1.3.4, clause 3 SOURCE: Used in EN 300 092-03 V1.2.4, clause 3 SOURCE: Used in EN 300 092-05 V1.2.4, clause 3 SOURCE: Used in EN 300 093-03 V1.2.4, clause 3 SOURCE: Used in EN 300 093-05 V1.2.4, clause 3 SOURCE: Used in EN 300 097-03 V1.2.4, clause 3 SOURCE: Used in EN 300 097-05 V1.2.4, clause 3 SOURCE: Used in EN 300 098-03 V1.2.4, clause 3 SOURCE: Used in EN 300 098-05 V1.2.4, clause 3 SOURCE: Used in EN 300 130-03 V1.2.4, clause 3 SOURCE: Used in EN 300 130-05 V1.2.4, clause 3 SOURCE: Used in EN 300 138-03 V1.3.4, clause 3 SOURCE: Used in EN 300 141-03 V1.2.4, clause 3 SOURCE: Used in EN 300 141-05 V1.2.4, clause 3 SOURCE: Used in EN 300 185-03 V1.2.4, clause 3 SOURCE: Used in EN 300 185-05 V1.2.4, clause 3 SOURCE: Used in EN 300 188-03 V1.2.4, clause 3 SOURCE: Used in EN 300 188-05 V1.2.4, clause 3 SOURCE: Used in EN 300 210-03 V1.2.4, clause 3 SOURCE: Used in EN 300 286-03 V1.2.4, clause 3 SOURCE: Used in EN 300 745-03 V1.2.4, clause 3 SOURCE: Used in EN 300 745-05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4.1 definition of paths, path elements and path element categories 4.1.1 path a path is a transport entity responsible for the integrity of client network information (.../...) </w:t>
      </w:r>
    </w:p>
    <w:p w:rsidR="00761C1B" w:rsidRDefault="00761C1B" w:rsidP="00761C1B">
      <w:r>
        <w:t>SOURCE: Used in EN 300 416 V1.2.1, clause 4</w:t>
      </w:r>
    </w:p>
    <w:p w:rsidR="00761C1B" w:rsidRDefault="00761C1B" w:rsidP="00761C1B"/>
    <w:p w:rsidR="00761C1B" w:rsidRDefault="00761C1B" w:rsidP="00761C1B">
      <w:r>
        <w:t xml:space="preserve">                                                                                                                                                                                                                                                                                                                                                                                                                                                                                                                                                                                                                                                                                                                                                                                                                                                                                                                                                                                                                                                                                                                                                                                                                                                                                                                                                                                                                                                                                                                                                                                                                                                                                                                                                                                                                                                                                                                                                                                                                                                                                                                                                                                                                                                                                                                                                                                                                                                                                                                                                                                                                                                                                                                                                                                                                                                                                                                                                                                                                                                                                                                                                                                                                                                                                                                                                                                                                                                                                                                                                                                                                                                                                                                                                                                                                                                                                                                                                                                                                                                                                                                                                                                                                                                                                                                                                                                                                                                                                                                                                                                                                                                                                                                                                                                                                                                                                                                                                                                                                                                                                                                                                                                                                                                                                                                                                                                                                                                                                                                                                                                                                                                                                                                                                                                                                                                                                                                                                                                                                                                                                                                                                                                                                                                                                                                                                                                                                                                                                                                                                                                                                                                                                                                                                                                                                                                                                                                                                                                                                                                                                                                                  [warning: there may be more definitions on this page] for the purposes of the present document, the following definitions apply: active-held connection: a connection between two users where at the served user, the call state is active, and the auxiliary state is call (.../...) </w:t>
      </w:r>
    </w:p>
    <w:p w:rsidR="00761C1B" w:rsidRDefault="00761C1B" w:rsidP="00761C1B">
      <w:r>
        <w:t>SOURCE: Used in EN 300 188-01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activity: the activity condition applies, if at least one ccnr request is in queue b and any user at destination b either: - initiates an outgoing call with a setup message; or, - answers an incoming call with a connect message; or - clears an established call; or, - clears an outgoing (.../...) </w:t>
      </w:r>
    </w:p>
    <w:p w:rsidR="00761C1B" w:rsidRDefault="00761C1B" w:rsidP="00761C1B">
      <w:r>
        <w:t>SOURCE: Used in EN 301 065-01 V1.2.2, clause 3</w:t>
      </w:r>
    </w:p>
    <w:p w:rsidR="00761C1B" w:rsidRDefault="00761C1B" w:rsidP="00761C1B"/>
    <w:p w:rsidR="00761C1B" w:rsidRDefault="00761C1B" w:rsidP="00761C1B">
      <w:r>
        <w:t xml:space="preserve">                                                                                                                                                                                                                                                                                                                                                                                                                                                                                                                                                                                                                                                                                                                                                                                                                                                                                                                                                                                                                                                                                                                                                                                                                                                                                                                                                                                                                                                                                                                                                                                                                                                                                                                                                                                                                                                                                                                                                                                                                                                                                                                                                                                                                                                                                                                                                                                                                                                                                                                                                                                                                                                                                                                                                                                                                                                                                                                                                                                                                                                                                                                                                                                                                                                                                                                                                                                                                                                                                                                                                                                                                                                                                                                                                                                                                                                                                                                                                                                                                                                                                                                                                                                                                                                                                                                                                                                                                                                                                                                                                                                                                                                                                                                                                                                                                                                                                                                                                                                                                                                                                                                                                                                                                                                                                                                                                                                                                                                                                                                                                                                                                                                                                                                                                                                                                                                                                                                                                                                                                                                                                                                                                                                                                                                                                                                                                                                                                                                                                                                                                                                                                                                                                                                                                                                                                                                                                                                                                                                                                                                                                                                                  [warning: there may be more definitions on this page] for the purposes of the present document, the following definitions apply: add: an action initiated by the served user that adds a new remote user to the (.../...) </w:t>
      </w:r>
    </w:p>
    <w:p w:rsidR="00761C1B" w:rsidRDefault="00761C1B" w:rsidP="00761C1B">
      <w:r>
        <w:t>SOURCE: Used in EN 300 185-01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authentication: a security mechanism allowing the verification of the provided (.../...) </w:t>
      </w:r>
    </w:p>
    <w:p w:rsidR="00761C1B" w:rsidRDefault="00761C1B" w:rsidP="00761C1B">
      <w:r>
        <w:t>SOURCE: Used in EN 301 175 V1.1.1,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access: see ccitt recommendation q.9 [8], definition (.../...) </w:t>
      </w:r>
    </w:p>
    <w:p w:rsidR="00761C1B" w:rsidRDefault="00761C1B" w:rsidP="00761C1B">
      <w:r>
        <w:t>SOURCE: Used in EN 300 745-01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access: see ccitt recommendation q.9 [8], § 1, definition (.../...) </w:t>
      </w:r>
    </w:p>
    <w:p w:rsidR="00761C1B" w:rsidRDefault="00761C1B" w:rsidP="00761C1B">
      <w:r>
        <w:t>SOURCE: Used in EN 300 055-01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service: a bearer service or (.../...) </w:t>
      </w:r>
    </w:p>
    <w:p w:rsidR="00761C1B" w:rsidRDefault="00761C1B" w:rsidP="00761C1B">
      <w:r>
        <w:t>SOURCE: Used in EN 300 141-01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telecommunication service: a bearer service or (.../...) </w:t>
      </w:r>
    </w:p>
    <w:p w:rsidR="00761C1B" w:rsidRDefault="00761C1B" w:rsidP="00761C1B">
      <w:r>
        <w:t>SOURCE: Used in EN 300 138-01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busy: see itu-t recommendation i.221 [5], subclause (.../...) </w:t>
      </w:r>
    </w:p>
    <w:p w:rsidR="00761C1B" w:rsidRDefault="00761C1B" w:rsidP="00761C1B">
      <w:r>
        <w:t>SOURCE: Used in EN 300 210-01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call a-c: the call between user a and user (.../...) </w:t>
      </w:r>
    </w:p>
    <w:p w:rsidR="00761C1B" w:rsidRDefault="00761C1B" w:rsidP="00761C1B">
      <w:r>
        <w:t>SOURCE: Used in EN 300 369-01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call information: call information consists of the called party number, the calling party number, the time and date of the request, and, as a network option, the calling party subaddress, if provided by the calling (.../...) </w:t>
      </w:r>
    </w:p>
    <w:p w:rsidR="00761C1B" w:rsidRDefault="00761C1B" w:rsidP="00761C1B">
      <w:r>
        <w:t>SOURCE: Used in EN 300 130-01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corporate telecommunication network (cn): consists of sets of equipment (customer premises equipment (cpe) and/or customer premises network (cpn)) which are located at geographically dispersed locations and are interconnected to provide networking services to a defined group of (.../...) </w:t>
      </w:r>
    </w:p>
    <w:p w:rsidR="00761C1B" w:rsidRDefault="00761C1B" w:rsidP="00761C1B">
      <w:r>
        <w:t>SOURCE: Used in EN 301 060-01 V1.2.2, clause 3</w:t>
      </w:r>
    </w:p>
    <w:p w:rsidR="00761C1B" w:rsidRDefault="00761C1B" w:rsidP="00761C1B"/>
    <w:p w:rsidR="00761C1B" w:rsidRDefault="00761C1B" w:rsidP="00761C1B">
      <w:r>
        <w:t xml:space="preserve">                                                                                                                                                                                                                                                                                                                                                                                                                                                                                                                                                                                                                                                                                                                                                                                                                                                                                                                                                                                                                                                                                                                                                                                                                                                                                                                                                                                                                                                                                                                                                                                                                                                                                                                                                                                                                                                                                                                                                                                                                                                                                                                                                                                                                                                                                                                                                                                                                                                                                                                                                                                                                                                                                                                                                                                                                                                                                                                                                                                                                                                                                                                                                                                                                                                                                                                                                                                                                                                                                                                                                                                                                                                                                                                                                                                                                                                                                                                                                                                                                                                                                                                                                                                                                                                                                                                                                                                                                                                                                                                                                                                                                                                                                                                                                                                                                                                                                                                                                                                                                                                                                                                                                                                                                                                                                                                                                                                                                                                                                                                                                                                                                                                                                                                                                                                                                                                                                                                                                                                                                                                                                                                                                                                                                                                                                                                                                                                                                                                                                                                                                                                                                                                                                                                                                                                                                                                                                                                                                                                                                                                                                                                                  [warning: there may be more definitions on this page] for the purposes of the present document, the following definitions apply: ddi number: the ddi number is that isdn number or part of an isdn number which is delivered to the private (.../...) </w:t>
      </w:r>
    </w:p>
    <w:p w:rsidR="00761C1B" w:rsidRDefault="00761C1B" w:rsidP="00761C1B">
      <w:r>
        <w:t>SOURCE: Used in EN 300 064-01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integrated services digital network (isdn): see ccitt recommendation i.112 [6], § 2.3, definition (.../...) </w:t>
      </w:r>
    </w:p>
    <w:p w:rsidR="00761C1B" w:rsidRDefault="00761C1B" w:rsidP="00761C1B">
      <w:r>
        <w:t>SOURCE: Used in EN 300 052-01 V1.2.4, clause 3 SOURCE: Used in EN 300 122-01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integrated services digital network (isdn): see ccitt recommendation i.112 [7], § 2.3, definition (.../...) </w:t>
      </w:r>
    </w:p>
    <w:p w:rsidR="00761C1B" w:rsidRDefault="00761C1B" w:rsidP="00761C1B">
      <w:r>
        <w:t>SOURCE: Used in EN 300 058-01 V1.2.4, clause 3 SOURCE: Used in EN 300 061-01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integrated services digital network (isdn): see itu-t recommendation i.112 [1], definition (.../...) </w:t>
      </w:r>
    </w:p>
    <w:p w:rsidR="00761C1B" w:rsidRDefault="00761C1B" w:rsidP="00761C1B">
      <w:r>
        <w:t>SOURCE: Used in EN 300 368 V1.2.2, clause 3</w:t>
      </w:r>
    </w:p>
    <w:p w:rsidR="00761C1B" w:rsidRDefault="00761C1B" w:rsidP="00761C1B"/>
    <w:p w:rsidR="00761C1B" w:rsidRDefault="00761C1B" w:rsidP="00761C1B">
      <w:r>
        <w:t xml:space="preserve">                                                                                                                                                                                                                                                                                                                                                                                                                                                                                                                                                                                                                                                                                                                                                                                                                                                                                                                                                                                                                                                                                                                                                                                                                                                                                                                                                                                                                                                                                                                                                                                                                                                                                                                                                                                                                                                                                                                                                                                                                                                                                                                                                                                                                                                                                                                                                                                                                                                                                                                                                                                                                                                                                                                                                                                                                                                                                                                                                                                                                                                                                                                                                                                                                                                                                                                                                                                                                                                                                                                                                                                                                                                                                                                                                                                                                                                                                                                                                                                                                                                                                                                                                                                                                                                                                                                                                                                                                                                                                                                                                                                                                                                                                                                                                                                                                                                                                                                                                                                                                                                                                                                                                                                                                                                                                                                                                                                                                                                                                                                                                                                                                                                                                                                                                                                                                                                                                                                                                                                                                                                                                                                                                                                                                                                                                                                                                                                                                                                                                                                                                                                                                                                                                                                                                                                                                                                                                                                                                                                                                                                                                                                                  [warning: there may be more definitions on this page] for the purposes of the present document, the following definitions apply: leased lines: telecommunications facilities provided by a public telecommunications network that provide defined transmission characteristics between network termination points and that do not include switching functions that the user can control, (.../...) </w:t>
      </w:r>
    </w:p>
    <w:p w:rsidR="00761C1B" w:rsidRDefault="00761C1B" w:rsidP="00761C1B">
      <w:r>
        <w:t>SOURCE: Used in EN 300 290 V1.2.1, clause 3</w:t>
      </w:r>
    </w:p>
    <w:p w:rsidR="00761C1B" w:rsidRDefault="00761C1B" w:rsidP="00761C1B"/>
    <w:p w:rsidR="00761C1B" w:rsidRDefault="00761C1B" w:rsidP="00761C1B">
      <w:r>
        <w:t xml:space="preserve">                                                                                                                                                                                                                                                                                                                                                                                                                                                                                                                                                                                                                                                                                                                                                                                                                                                                                                                                                                                                                                                                                                                                                                                                                                                                                                                                                                                                                                                                                                                                                                                                                                                                                                                                                                                                                                                                                                                                                                                                                                                                                                                                                                                                                                                                                                                                                                                                                                                                                                                                                                                                                                                                                                                                                                                                                                                                                                                                                                                                                                                                                                                                                                                                                                                                                                                                                                                                                                                                                                                                                                                                                                                                                                                                                                                                                                                                                                                                                                                                                                                                                                                                                                                                                                                                                                                                                                                                                                                                                                                                                                                                                                                                                                                                                                                                                                                                                                                                                                                                                                                                                                                                                                                                                                                                                                                                                                                                                                                                                                                                                                                                                                                                                                                                                                                                                                                                                                                                                                                                                                                                                                                                                                                                                                                                                                                                                                                                                                                                                                                                                                                                                                                                                                                                                                                                                                                                                                                                                                                                                                                                                                                                  [warning: there may be more definitions on this page] for the purposes of the present document, the following definitions apply: protocol implementation conformance statement (pics): statement made by the supplier of an open system interconnection (osi) implementation or system, stating which capabilities have been implemented for a given osi protocol (see iso/iec 9646-1 [2]) pics proforma: document, in the form of a questionnaire, designed by the protocol specified or conformance test suite specified, which when completed for an osi implementation or system becomes the pics (see iso/iec 9646-1 [2]) static conformance review: review of the extent to which the static conformance requirements are met by the implementation under test (iut), accomplished by comparing the pics with the static conformance requirements expressed in the relevant standard(s) (see iso/iec 9646-1 [2]) 4 abbreviations for the purposes of the present document, the following abbreviations apply: an access network and boolean "and" c conditional requirements (to be observed if the relevant conditions apply) dtmf dual tone multiple frequency id identification iut implementation under test le local exchange m mandatory requirements (to be observed in all cases) n/a not supported, not applicable or the conditions for status are not met no not supported not boolean "not" nt1 network termination 1 o option (may be (.../...) </w:t>
      </w:r>
    </w:p>
    <w:p w:rsidR="00761C1B" w:rsidRDefault="00761C1B" w:rsidP="00761C1B">
      <w:r>
        <w:t>SOURCE: Used in EN 300 324-02 V2.1.1, clause 3</w:t>
      </w:r>
    </w:p>
    <w:p w:rsidR="00761C1B" w:rsidRDefault="00761C1B" w:rsidP="00761C1B"/>
    <w:p w:rsidR="00761C1B" w:rsidRDefault="00761C1B" w:rsidP="00761C1B">
      <w:r>
        <w:t xml:space="preserve">                                                                                                                                                                                                                                                                                                                                                                                                                                                                                                                                                                                                                                                                                                                                                                                                                                                                                                                                                                                                                                                                                                                                                                                                                                                                                                                                                                                                                                                                                                                                                                                                                                                                                                                                                                                                                                                                                                                                                                                                                                                                                                                                                                                                                                                                                                                                                                                                                                                                                                                                                                                                                                                                                                                                                                                                                                                                                                                                                                                                                                                                                                                                                                                                                                                                                                                                                                                                                                                                                                                                                                                                                                                                                                                                                                                                                                                                                                                                                                                                                                                                                                                                                                                                                                                                                                                                                                                                                                                                                                                                                                                                                                                                                                                                                                                                                                                                                                                                                                                                                                                                                                                                                                                                                                                                                                                                                                                                                                                                                                                                                                                                                                                                                                                                                                                                                                                                                                                                                                                                                                                                                                                                                                                                                                                                                                                                                                                                                                                                                                                                                                                                                                                                                                                                                                                                                                                                                                                                                                                                                                                                                                                                  [warning: there may be more definitions on this page] for the purposes of the present document, the following definitions apply: protocol implementation conformance statement (pics): statement made by the supplier of an open systems interconnection (osi) implementation or system, stating which capabilities have been implemented for a given osi protocol (see iso/iec 9646-1 [4]) pics proforma: document, in the form of a questionnaire, designed by the protocol specifier or conformance test suite specifier, which when completed for an osi implementation or system becomes the pics (see iso/iec 9646-1 [4]) static conformance review: review of the extent to which the static conformance requirements are met by the implementation under test (iut), accomplished by comparing the pics with the static conformance requirements expressed in the relevant standard(s) (see iso/iec 9646-1 [4]) 4 abbreviations for the purposes of the present document, the following abbreviations apply: an access network and boolean "and" c conditional requirements (to be observed if the relevant conditions apply) dtmf dual tone multiple frequency id identification iut implementation under test le local exchange m mandatory requirements (these are to be observed in all cases) n/a not supported, not applicable or the conditions for status are not met no not supported not absence of the item nt1 network termination 1 (.../...) </w:t>
      </w:r>
    </w:p>
    <w:p w:rsidR="00761C1B" w:rsidRDefault="00761C1B" w:rsidP="00761C1B">
      <w:r>
        <w:t>SOURCE: Used in EN 300 347-02 V2.1.3,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 </w:t>
      </w:r>
    </w:p>
    <w:p w:rsidR="00761C1B" w:rsidRDefault="00761C1B" w:rsidP="00761C1B">
      <w:r>
        <w:t>SOURCE: Used in EN 300 090 V1.2.1, clause 3 SOURCE: Used in EN 300 196-01 V1.3.2, clause 3 SOURCE: Used in EN 300 196-03 V1.2.1,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 terms defined in en 301 144-1 [5]; - terms defined in iso/iec 9646-1 [6] and in iso/iec 9646-7 (.../...) </w:t>
      </w:r>
    </w:p>
    <w:p w:rsidR="00761C1B" w:rsidRDefault="00761C1B" w:rsidP="00761C1B">
      <w:r>
        <w:t>SOURCE: Used in EN 301 144-02 V1.1.1,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 terms defined in en 301 144-1 [7]; - terms defined in iso/iec 9646-1 [9] and in iso/iec 9646-7 (.../...) </w:t>
      </w:r>
    </w:p>
    <w:p w:rsidR="00761C1B" w:rsidRDefault="00761C1B" w:rsidP="00761C1B">
      <w:r>
        <w:t>SOURCE: Used in EN 302 094-02 V1.1.3,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3.1 definitions related to conformance testing abstract test case: refer to iso/iec 9646-1 (.../...) </w:t>
      </w:r>
    </w:p>
    <w:p w:rsidR="00761C1B" w:rsidRDefault="00761C1B" w:rsidP="00761C1B">
      <w:r>
        <w:t>SOURCE: Used in EN 300 195-05 V1.3.3,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equipment, packaged or unpackaged, is not protected in any way from the environment relative humidity: ratio of the partial pressure of the water vapour in moist air at a given temperature, to the partial pressure of the water vapour in saturated air at the same temperature weatherprotected location: location at which the equipment is protected from direct weather influences note: totally weatherprotected location: the equipment, packaged or unpackaged, is contained within an enclosure which affords some protection from the environment, ranging from a temperature controlled container to a waterproof cover placed over the (.../...) </w:t>
      </w:r>
    </w:p>
    <w:p w:rsidR="00761C1B" w:rsidRDefault="00761C1B" w:rsidP="00761C1B">
      <w:r>
        <w:t>SOURCE: Used in EN 300 019-0102 V2.2.1,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equipment is not protected from direct weather influences relative humidity: ratio of the partial pressure of the water vapour in moist air at a given temperature, to the partial pressure of the water vapour in saturated air at the same temperature storage: certain site where the equipment is placed for long periods but is not intended for use during these periods weatherprotected location: location at which the equipment is protected from weather influences note 1: totally weatherprotected location: direct weather influences are totally (.../...) </w:t>
      </w:r>
    </w:p>
    <w:p w:rsidR="00761C1B" w:rsidRDefault="00761C1B" w:rsidP="00761C1B">
      <w:r>
        <w:t>SOURCE: Used in EN 300 019-0101 V2.2.1,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the equipment is not protected from direct weather influences note 1: partly weatherprotected location: direct weather influences are not completely (.../...) </w:t>
      </w:r>
    </w:p>
    <w:p w:rsidR="00761C1B" w:rsidRDefault="00761C1B" w:rsidP="00761C1B">
      <w:r>
        <w:t>SOURCE: Used in EN 300 019-0106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the equipment is not protected from direct weather influences portable and non-stationary use: equipment which may be moved frequently from place to place note: the total transfer time may amount to a significant portion of the equipment's (.../...) </w:t>
      </w:r>
    </w:p>
    <w:p w:rsidR="00761C1B" w:rsidRDefault="00761C1B" w:rsidP="00761C1B">
      <w:r>
        <w:t>SOURCE: Used in EN 300 019-0107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the equipment is not protected from direct weather influences relative humidity: ratio of the partial pressure of the water vapour in moist air at a given temperature, to the partial pressure of the water vapour in saturated air at the same temperature stationary use: use of the equipment mounted firmly on the structure, or on mounting devices, or it is permanently placed at a certain site note: it is not intended for portable use - but short periods of handling during erection works, down time, maintenance and repair at the location are (.../...) </w:t>
      </w:r>
    </w:p>
    <w:p w:rsidR="00761C1B" w:rsidRDefault="00761C1B" w:rsidP="00761C1B">
      <w:r>
        <w:t>SOURCE: Used in EN 300 019-0104 V2.2.1,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the mass of water vapour in grammes which is associated with one cubic metre of dry air in an air/water vapour mixture externally mounted: equipment mounted on the outside of the vehicle, not protected from any external influences internally mounted: equipment mounted internally in the vehicle in a compartment which affords some protection from the environment note: the protection ranges from complete isolation from external influences to protection only from precipitation when the vehicle is not (.../...) </w:t>
      </w:r>
    </w:p>
    <w:p w:rsidR="00761C1B" w:rsidRDefault="00761C1B" w:rsidP="00761C1B">
      <w:r>
        <w:t>SOURCE: Used in EN 300 019-0105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access: general term used in the present document, denoting basic accesses and as a network provider option, primary rate accesses basic access: see itu-t recommendation i.112 [5], subclause 2.4, definition 425 basic call procedures: procedures by which a call (as an instance of a basic telecommunications service) is established and terminated cyclic hunting: selection of a free access always starts at the next access after the one used last, and follows a fixed (.../...) </w:t>
      </w:r>
    </w:p>
    <w:p w:rsidR="00761C1B" w:rsidRDefault="00761C1B" w:rsidP="00761C1B">
      <w:r>
        <w:t>SOURCE: Used in EN 301 484-01 V1.1.1,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access: general term, used in the present document, denoting basic accesses and as a network provider option, primary rate accesses access identity: means of identifying an individual access belonging to a hunt group; the access identity consists of the hunt group number plus a sequence number identifying the individual access within the hunt group integrated services digital network (isdn): see itu-t recommendation i.112 [2], subclause 2.3, definition 308 service; telecommunications service: see itu-t recommendation i.112 [2], subclause 2.2, definition 201 supplementary service: see itu-t recommendation i.210 [3], subclause 2.4 isdn number: number conforming to the numbering plan and structure specified in itu-t recommendation e.164 [4] basic access: see itu-t recommendation i.112 [2], subclause 2.4, definition 425 primary rate access: see itu-t recommendation i.112 [2], subclause 2.4, definition 426 free access: access to which the call can be offered without exceeding the number of used b-channels specified for this access hunt group: number of accesses over which the lh supplementary service applies for the assigned isdn (.../...) </w:t>
      </w:r>
    </w:p>
    <w:p w:rsidR="00761C1B" w:rsidRDefault="00761C1B" w:rsidP="00761C1B">
      <w:r>
        <w:t>SOURCE: Used in EN 301 479 V1.1.2,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address: isdn number, with optionally an associated subaddress alerting phase: period where the connection at the remote access is such that if it is an isdn interface, it is in call state n7, call received, and if it is an analogue interface, an alerting indication is being provided all numbers: if for the control of the call forwarding supplementary services the parameter servedusernr is set to "allnumbers", then all the isdn numbers are affected that the user is subscribed to and for which the call forwarding supplementary service is subscribed to, at the point in time that the request is received in the network all services: if for the control of the call forwarding supplementary services the parameter basicservice is set to "allservices" then all basic services are affected that the user is subscribed to, and for which the call forwarding supplementary service applies and is subscribed to, at the point in time that the request is received in the network basic service: bearer service or (.../...) </w:t>
      </w:r>
    </w:p>
    <w:p w:rsidR="00761C1B" w:rsidRDefault="00761C1B" w:rsidP="00761C1B">
      <w:r>
        <w:t>SOURCE: Used in EN 300 207-01 V3.1.1,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basic call procedure: procedures by which a call (as an instance of a basic telecommunication service) is established and (.../...) </w:t>
      </w:r>
    </w:p>
    <w:p w:rsidR="00761C1B" w:rsidRDefault="00761C1B" w:rsidP="00761C1B">
      <w:r>
        <w:t>SOURCE: Used in EN 302 094-01 V1.1.3,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busys: see itu-t recommendation i.221 [5], subclause (.../...) </w:t>
      </w:r>
    </w:p>
    <w:p w:rsidR="00761C1B" w:rsidRDefault="00761C1B" w:rsidP="00761C1B">
      <w:r>
        <w:t>SOURCE: Used in EN 300 359-01 V1.3.2,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connection state: state for each connection (see subclause 7.2) which is known by the layer 3 bearer control (.../...) </w:t>
      </w:r>
    </w:p>
    <w:p w:rsidR="00761C1B" w:rsidRDefault="00761C1B" w:rsidP="00761C1B">
      <w:r>
        <w:t>SOURCE: Used in EN 302 093-01 V1.1.1,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environmental class: systematic representation of the environment for a family of locations with "similar properties" note: this means that the detailed description of the class may be envisaged as an envelope around a group of related environmental (.../...) </w:t>
      </w:r>
    </w:p>
    <w:p w:rsidR="00761C1B" w:rsidRDefault="00761C1B" w:rsidP="00761C1B">
      <w:r>
        <w:t>SOURCE: Used in EN 300 019-0100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integrated services digital network (isdn): see itu-t recommendation i.112 (see bibliography), definition 308 isdn number: number conforming to the numbering plan and structure specified in itu-t recommendation e.164 (see bibliography) invoke component: see en 300 196-1, clause (.../...) </w:t>
      </w:r>
    </w:p>
    <w:p w:rsidR="00761C1B" w:rsidRDefault="00761C1B" w:rsidP="00761C1B">
      <w:r>
        <w:t>SOURCE: Used in EN 301 002-01 V1.3.1,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leased lines: telecommunications facilities provided by a public telecommunications network that provide defined transmission characteristics between network termination points and that do not include switching functions that the user can control, (.../...) </w:t>
      </w:r>
    </w:p>
    <w:p w:rsidR="00761C1B" w:rsidRDefault="00761C1B" w:rsidP="00761C1B">
      <w:r>
        <w:t>SOURCE: Used in EN 300 248 V1.2.1, clause 3</w:t>
      </w:r>
    </w:p>
    <w:p w:rsidR="00761C1B" w:rsidRDefault="00761C1B" w:rsidP="00761C1B"/>
    <w:p w:rsidR="00761C1B" w:rsidRDefault="00761C1B" w:rsidP="00761C1B">
      <w:r>
        <w:t xml:space="preserve">                                                                                                                                                                                                                                                                                                                                                                                                                                                                                                                                                                                                                                                                                                                                                                                                                                                                                                                                                                                                                                                                                                                                                                                                                                                                                                                                                                                                                                                                                                                                                                                                                                                                                                                                                                                                                                                                                                                                                                                                                                                                                                                                                                                                                                                                                                                                                                                                                                                                                                                                                                                                                                                                                                                                                                                                                                                                                                                                                                                                                                                                                                                                                                                                                                                                                                                                                                                                                                                                                                                                                                                                                                                                                                                                                                                                                                                                                                                                                                                                                                                                                                                                                                                                                                                                                                                                                                                                                                                                                                                                                                                                                                                                                                                                                                                                                                                                                                                                                                                                                                                                                                                                                                                                                                                                                                                                                                                                                                                                                                                                                                                                                                                                                                                                                                                                                                                                                                                                                                                                                                                                                                                                                                                                                                                                                                                                                                                                                                                                                                                                                                                                                                                                                                                                                                                                                                                                                                                                                                                                                                                                                                                                  [warning: there may be more definitions on this page] for the purposes of the present document, the terms and definitions given in bicc reference specifications [1] and [2] (.../...) </w:t>
      </w:r>
    </w:p>
    <w:p w:rsidR="00761C1B" w:rsidRDefault="00761C1B" w:rsidP="00761C1B">
      <w:r>
        <w:t>SOURCE: Used in EN 301 848-01 V1.1.1,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en 300 359-1 [7] and the following (.../...) </w:t>
      </w:r>
    </w:p>
    <w:p w:rsidR="00761C1B" w:rsidRDefault="00761C1B" w:rsidP="00761C1B">
      <w:r>
        <w:t>SOURCE: Used in EN 300 359-02 V1.4.1,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300 019-1-0 [i.1] (.../...) </w:t>
      </w:r>
    </w:p>
    <w:p w:rsidR="00761C1B" w:rsidRDefault="00761C1B" w:rsidP="00761C1B">
      <w:r>
        <w:t>SOURCE: Used in EN 300 019-0202 V2.4.1,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300 019-1-0 [i.3] (.../...) </w:t>
      </w:r>
    </w:p>
    <w:p w:rsidR="00761C1B" w:rsidRDefault="00761C1B" w:rsidP="00761C1B">
      <w:r>
        <w:t>SOURCE: Used in EN 300 019-0201 V2.3.1,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300 019-1-0 [i.4] (.../...) </w:t>
      </w:r>
    </w:p>
    <w:p w:rsidR="00761C1B" w:rsidRDefault="00761C1B" w:rsidP="00761C1B">
      <w:r>
        <w:t>SOURCE: Used in EN 300 019-0204 V2.5.1,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319 522-1 [1] and the following apply: erd dispatch: erd message which contains the user content, some erds relay metadata and erds evidence erd payload: erd message which contains the user content and some erds relay metadata erds receipt: erd message which contains erds evidence and some erds relay metadata erds serviceinfo: erd message which contains some erds relay metadata 4 overview the present document specifies the semantic content that flows across the interfaces which have been identified in etsi en 319 522-1 (.../...) </w:t>
      </w:r>
    </w:p>
    <w:p w:rsidR="00761C1B" w:rsidRDefault="00761C1B" w:rsidP="00761C1B">
      <w:r>
        <w:t>SOURCE: Used in EN 319 522-02 V1.1.1, clause 3</w:t>
      </w:r>
    </w:p>
    <w:p w:rsidR="00761C1B" w:rsidRDefault="00761C1B" w:rsidP="00761C1B"/>
    <w:p w:rsidR="00761C1B" w:rsidRDefault="00761C1B" w:rsidP="00761C1B">
      <w:r>
        <w:t xml:space="preserve">                                                                                                                                                                                                                                                                                                                                                                                                                                                                                                                                                                                                                                                                                                                                                                                                                                                                                                                                                                                                                                                                                                                                                                                                                                                                                                                                                                                                                                                                                                                                                                                                                                                                                                                                                                                                                                                                                                                                                                                                                                                                                                                                                                                                                                                                                                                                                                                                                                                                                                                                                                                                                                                                                                                                                                                                                                                                                                                                                                                                                                                                                                                                                                                                                                                                                                                                                                                                                                                                                                                                                                                                                                                                                                                                                                                                                                                                                                                                                                                                                                                                                                                                                                                                                                                                                                                                                                                                                                                                                                                                                                                                                                                                                                                                                                                                                                                                                                                                                                                                                                                                                                                                                                                                                                                                                                                                                                                                                                                                                                                                                                                                                                                                                                                                                                                                                                                                                                                                                                                                                                                                                                                                                                                                                                                                                                                                                                                                                                                                                                                                                                                                                                                                                                                                                                                                                                                                                                                                                                                                                                                                                                                                  [warning: there may be more definitions on this page] for the purposes of the present document, the terms and definitions given in itu-t recommendation g.821 and the following (.../...) </w:t>
      </w:r>
    </w:p>
    <w:p w:rsidR="00761C1B" w:rsidRDefault="00761C1B" w:rsidP="00761C1B">
      <w:r>
        <w:t>SOURCE: Used in EN 300 289 V1.2.1, clause 3</w:t>
      </w:r>
    </w:p>
    <w:p w:rsidR="00761C1B" w:rsidRDefault="00761C1B" w:rsidP="00761C1B"/>
    <w:p w:rsidR="00761C1B" w:rsidRDefault="00761C1B" w:rsidP="00761C1B">
      <w:r>
        <w:t xml:space="preserve">                                                                                                                                                                                                                                                                                                                                                                                                                                                                                                                                                                                                                                                                                                                                                                                                                                                                                                                                                                                                                                                                                                                                                                                                                                                                                                                                                                                                                                                                                                                                                                                                                                                                                                                                                                                                                                                                                                                                                                                                                                                                                                                                                                                                                                                                                                                                                                                                                                                                                                                                                                                                                                                                                                                                                                                                                                                                                                                                                                                                                                                                                                                                                                                                                                                                                                                                                                                                                                                                                                                                                                                                                                                                                                                                                                                                                                                                                                                                                                                                                                                                                                                                                                                                                                                                                                                                                                                                                                                                                                                                                                                                                                                                                                                                                                                                                                                                                                                                                                                                                                                                                                                                                                                                                                                                                                                                                                                                                                                                                                                                                                                                                                                                                                                                                                                                                                                                                                                                                                                                                                                                                                                                                                                                                                                                                                                                                                                                                                                                                                                                                                                                                                                                                                                                                                                                                                                                                                                                                                                                                                                                                                                                  [warning: there may be more definitions on this page] for the purposes of the present document, the terms and definitions given in the r&amp;tte directive [1] and the following apply: environmental profile: range of environmental conditions under which equipment within the scope of the present document is required to comply with the provisions of the present document supplier: entity referred to in the r&amp;tte directive responsible for the placing on the market of an equipment within the scope of the directive 4 technical requirements 4.1 environmental profile tests defined in the present document shall be carried out at representative points within the boundary limits of the declared operational environmental profile which, as a minimum, shall be that specified in the test conditions contained in the present (.../...) </w:t>
      </w:r>
    </w:p>
    <w:p w:rsidR="00761C1B" w:rsidRDefault="00761C1B" w:rsidP="00761C1B">
      <w:r>
        <w:t>SOURCE: Used in EN 302 194-02 V1.1.2, clause 3</w:t>
      </w:r>
    </w:p>
    <w:p w:rsidR="00761C1B" w:rsidRDefault="00761C1B" w:rsidP="00761C1B"/>
    <w:p w:rsidR="00761C1B" w:rsidRDefault="00761C1B" w:rsidP="00761C1B">
      <w:r>
        <w:t xml:space="preserve">                                                                                                                                                                                                                                                                                                                                                                                                                                                                                                                                                                                                                                                                                                                                                                                                                                                                                                                                                                                                                                                                                                                                                                                                                                                                                                                                                                                                                                                                                                                                                                                                                                                                                                                                                                                                                                                                                                                                                                                                                                                                                                                                                                                                                                                                                                                                                                                                                                                                                                                                                                                                                                                                                                                                                                                                                                                                                                                                                                                                                                                                                                                                                                                                                                                                                                                                                                                                                                                                                                                                                                                                                                                                                                                                                                                                                                                                                                                                                                                                                                                                                                                                                                                                                                                                                                                                                                                                                                                                                                                                                                                                                                                                                                                                                                                                                                                                                                                                                                                                                                                                                                                                                                                                                                                                                                                                                                                                                                                                                                                                                                                                                                                                                                                                                                                                                                                                                                                                                                                                                                                                                                                                                                                                                                                                                                                                                                                                                                                                                                                                                                                                                                                                                                                                                                                                                                                                                                                                                                                                                                                                                                                                  [warning: there may be more definitions on this page] for the purposes of the present documents, the following terms and definitions apply: 3.1 definitions related to conformance testing abstract test case: refer to iso/iec 9646-1 (.../...) </w:t>
      </w:r>
    </w:p>
    <w:p w:rsidR="00761C1B" w:rsidRDefault="00761C1B" w:rsidP="00761C1B">
      <w:r>
        <w:t>SOURCE: Used in EN 300 196-05 V1.2.1, clause 3</w:t>
      </w:r>
    </w:p>
    <w:p w:rsidR="00761C1B" w:rsidRDefault="00761C1B" w:rsidP="00761C1B"/>
    <w:p w:rsidR="00761C1B" w:rsidRDefault="00761C1B" w:rsidP="00761C1B">
      <w:r>
        <w:t xml:space="preserve">                                                                                                                                                                                                                                                                                                                                                                                                                                                                                                                                                                                                                                                                                                                                                                                                                                                                                                                                                                                                                                                                                                                                                                                                                                                                                                                                                                                                                                                                                                                                                                                                                                                                                                                                                                                                                                                                                                                                                                                                                                                                                                                                                                                                                                                                                                                                                                                                                                                                                                                                                                                                                                                                                                                                                                                                                                                                                                                                                                                                                                                                                                                                                                                                                                                                                                                                                                                                                                                                                                                                                                                                                                                                                                                                                                                                                                                                                                                                                                                                                                                                                                                                                                                                                                                                                                                                                                                                                                                                                                                                                                                                                                                                                                                                                                                                                                                                                                                                                                                                                                                                                                                                                                                                                                                                                                                                                                                                                                                                                                                                                                                                                                                                                                                                                                                                                                                                                                                                                                                                                                                                                                                                                                                                                                                                                                                                                                                                                                                                                                                                                                                                                                                                                                                                                                                                                                                                                                                                                                                                                                                                                                                                  [warning: there may be more definitions on this page] for the purposes of this annex, the following definitions apply: integrated services digital network (isdn): see ccitt recommendation i.112 [7], § 2.3, definition (.../...) </w:t>
      </w:r>
    </w:p>
    <w:p w:rsidR="00761C1B" w:rsidRDefault="00761C1B" w:rsidP="00761C1B">
      <w:r>
        <w:t>SOURCE: Used in EN 301 175 V1.1.1, clause A.3</w:t>
      </w:r>
    </w:p>
    <w:p w:rsidR="00761C1B" w:rsidRDefault="00761C1B" w:rsidP="00761C1B"/>
    <w:p w:rsidR="00761C1B" w:rsidRDefault="00761C1B" w:rsidP="00761C1B">
      <w:r>
        <w:t xml:space="preserve">                                                                                                                                                                                                                                                                                                                                                                                                                                                                                                                                                                                                                                                                                                                                                                                                                                                                                                                                                                                                                                                                                                                                                                                                                                                                                                                                                                                                                                                                                                                                                                                                                                                                                                                                                                                                                                                                                                                                                                                                                                                                                                                                                                                                                                                                                                                                                                                                                                                                                                                                                                                                                                                                                                                                                                                                                                                                                                                                                                                                                                                                                                                                                                                                                                                                                                                                                                                                                                                                                                                                                                                                                                                                                                                                                                                                                                                                                                                                                                                                                                                                                                                                                                                                                                                                                                                                                                                                                                                                                                                                                                                                                                                                                                                                                                                                                                                                                                                                                                                                                                                                                                                                                                                                                                                                                                                                                                                                                                                                                                                                                                                                                                                                                                                                                                                                                                                                                                                                                                                                                                                                                                                                                                                                                                                                                                                                                                                                                                                                                                                                                                                                                                                                                                                                                                                                                                                                                                                                                                                                                                                                                                                                  [warning: there may be more definitions on this page] frequency relative power (db) group delay a 0,0 fn +0,25 +0,07 / fn b 0,0 fn -0,25 -0,07 / fn c 0,2 fn +0,25 +0,07 / fn d 0,2 fn -0,40 -0,07 / fn e 0,4 fn +0,25 +0,07 / fn f 0,4 fn -0,40 -0,07 / fn g 0,8 fn +0,15 +0,07 / fn h 0,8 fn -1,10 -0,07 / fn i 0,9 fn -0,50 +0,07 / fn j 1,0 fn -2,00 +0,07 / fn k 1,0 fn -4,00 -0,07 / fn l 1,2 fn -8,00 - m 1,2 fn -11,00 - n 1,8 fn -35,00 - p 1,4 fn -16,00 - q 1,6 fn -24,00 - s 2,12 fn -40,00 - annex b (informative): conceptual system description the modulator and demodulator may perform the functions indicated in the block diagrams of figure (.../...) </w:t>
      </w:r>
    </w:p>
    <w:p w:rsidR="00761C1B" w:rsidRDefault="00761C1B" w:rsidP="00761C1B">
      <w:r>
        <w:t>SOURCE: Used in EN 300 421 V1.1.2, clause A.1 SOURCE: Used in EN 300 748 V1.1.2, clause A.1</w:t>
      </w:r>
    </w:p>
    <w:p w:rsidR="00761C1B" w:rsidRDefault="00761C1B" w:rsidP="00761C1B"/>
    <w:p w:rsidR="00761C1B" w:rsidRDefault="00761C1B" w:rsidP="00761C1B">
      <w:r>
        <w:t xml:space="preserve">                                                                                                                                                                                                                                                                                                                                                                                                                                                                                                                                                                                                                                                                                                                                                                                                                                                                                                                                                                                                                                                                                                                                                                                                                                                                                                                                                                                                                                                                                                                                                                                                                                                                                                                                                                                                                                                                                                                                                                                                                                                                                                                                                                                                                                                                                                                                                                                                                                                                                                                                                                                                                                                                                                                                                                                                                                                                                                                                                                                                                                                                                                                                                                                                                                                                                                                                                                                                                                                                                                                                                                                                                                                                                                                                                                                                                                                                                                                                                                                                                                                                                                                                                                                                                                                                                                                                                                                                                                                                                                                                                                                                                                                                                                                                                                                                                                                                                                                                                                                                                                                                                                                                                                                                                                                                                                                                                                                                                                                                                                                                                                                                                                                                                                                                                                                                                                                                                                                                                                                                                                                                                                                                                                                                                                                                                                                                                                                                                                                                                                                                                                                                                                                                                                                                                                                                                                                                                                                                                                                                                                                                                                                                  [warning: there may be more definitions on this page] from itu-t recommendation q.832.1 [16] with known corrections (.../...) </w:t>
      </w:r>
    </w:p>
    <w:p w:rsidR="00761C1B" w:rsidRDefault="00761C1B" w:rsidP="00761C1B">
      <w:r>
        <w:t>SOURCE: Used in EN 301 271 V1.2.1, clause ASN.1</w:t>
      </w:r>
    </w:p>
    <w:p w:rsidR="00761C1B" w:rsidRDefault="00761C1B" w:rsidP="00761C1B"/>
    <w:p w:rsidR="00761C1B" w:rsidRDefault="00761C1B" w:rsidP="00761C1B">
      <w:r>
        <w:t xml:space="preserve">                                                                                                                                                                                                                                                                                                                                                                                                                                                                                                                                                                                                                                                                                                                                                                                                                                                                                                                                                                                                                                                                                                                                                                                                                                                                                                                                                                                                                                                                                                                                                                                                                                                                                                                                                                                                                                                                                                                                                                                                                                                                                                                                                                                                                                                                                                                                                                                                                                                                                                                                                                                                                                                                                                                                                                                                                                                                                                                                                                                                                                                                                                                                                                                                                                                                                                                                                                                                                                                                                                                                                                                                                                                                                                                                                                                                                                                                                                                                                                                                                                                                                                                                                                                                                                                                                                                                                                                                                                                                                                                                                                                                                                                                                                                                                                                                                                                                                                                                                                                                                                                                                                                                                                                                                                                                                                                                                                                                                                                                                                                                                                                                                                                                                                                                                                                                                                                                                                                                                                                                                                                                                                                                                                                                                                                                                                                                                                                                                                                                                                                                                                                                                                                                                                                                                                                                                                                                                                                                                                                                                                                                                                                                  [warning: there may be more definitions on this page] from itu-t recommendation q.832.2 [15], with known corrections (.../...) </w:t>
      </w:r>
    </w:p>
    <w:p w:rsidR="00761C1B" w:rsidRDefault="00761C1B" w:rsidP="00761C1B">
      <w:r>
        <w:t>SOURCE: Used in EN 301 754 V1.1.1, clause ASN.1</w:t>
      </w:r>
    </w:p>
    <w:p w:rsidR="00761C1B" w:rsidRDefault="00761C1B" w:rsidP="00761C1B"/>
    <w:p w:rsidR="00761C1B" w:rsidRDefault="00761C1B" w:rsidP="00761C1B">
      <w:r>
        <w:t xml:space="preserve">                                                                                                                                                                                                                                                                                                                                                                                                                                                                                                                                                                                                                                                                                                                                                                                                                                                                                                                                                                                                                                                                                                                                                                                                                                                                                                                                                                                                                                                                                                                                                                                                                                                                                                                                                                                                                                                                                                                                                                                                                                                                                                                                                                                                                                                                                                                                                                                                                                                                                                                                                                                                                                                                                                                                                                                                                                                                                                                                                                                                                                                                                                                                                                                                                                                                                                                                                                                                                                                                                                                                                                                                                                                                                                                                                                                                                                                                                                                                                                                                                                                                                                                                                                                                                                                                                                                                                                                                                                                                                                                                                                                                                                                                                                                                                                                                                                                                                                                                                                                                                                                                                                                                                                                                                                                                                                                                                                                                                                                                                                                                                                                                                                                                                                                                                                                                                                                                                                                                                                                                                                                                                                                                                                                                                                                                                                                                                                                                                                                                                                                                                                                                                                                                                                                                                                                                                                                                                                                                                                                                                                                                                                                                  [warning: there may be more definitions on this page] generation cordless telephone apparatus (ct2) for operation in the frequency band 864,1 mhz to 868,1 mhz the present document applies to second generation cordless telephone apparatus (ct2) for operation in the frequency band 864,1 mhz to 868,1 mhz, and associated ancillary equipment providing wireless local access to telephone subscriber lines and/or similar speech and data transmission purposes within private networks in the residential (.../...) </w:t>
      </w:r>
    </w:p>
    <w:p w:rsidR="00761C1B" w:rsidRDefault="00761C1B" w:rsidP="00761C1B">
      <w:r>
        <w:t>SOURCE: Used in EN 301 489-10 V1.3.1, clause A.1</w:t>
      </w:r>
    </w:p>
    <w:p w:rsidR="00761C1B" w:rsidRDefault="00761C1B" w:rsidP="00761C1B"/>
    <w:p w:rsidR="00761C1B" w:rsidRDefault="00761C1B" w:rsidP="00761C1B">
      <w:r>
        <w:t xml:space="preserve">                                                                                                                                                                                                                                                                                                                                                                                                                                                                                                                                                                                                                                                                                                                                                                                                                                                                                                                                                                                                                                                                                                                                                                                                                                                                                                                                                                                                                                                                                                                                                                                                                                                                                                                                                                                                                                                                                                                                                                                                                                                                                                                                                                                                                                                                                                                                                                                                                                                                                                                                                                                                                                                                                                                                                                                                                                                                                                                                                                                                                                                                                                                                                                                                                                                                                                                                                                                                                                                                                                                                                                                                                                                                                                                                                                                                                                                                                                                                                                                                                                                                                                                                                                                                                                                                                                                                                                                                                                                                                                                                                                                                                                                                                                                                                                                                                                                                                                                                                                                                                                                                                                                                                                                                                                                                                                                                                                                                                                                                                                                                                                                                                                                                                                                                                                                                                                                                                                                                                                                                                                                                                                                                                                                                                                                                                                                                                                                                                                                                                                                                                                                                                                                                                                                                                                                                                                                                                                                                                                                                                                                                                                                                  [warning: there may be more definitions on this page] handover and rf power control algorithm a.1 scope this annex specifies a basic overall handover algorithm and rf power control process that may be implemented in the gsm or dcs 1 800 (.../...) </w:t>
      </w:r>
    </w:p>
    <w:p w:rsidR="00761C1B" w:rsidRDefault="00761C1B" w:rsidP="00761C1B">
      <w:r>
        <w:t>SOURCE: Used in EN 300 911 V8.4.1, clause 1</w:t>
      </w:r>
    </w:p>
    <w:p w:rsidR="00761C1B" w:rsidRDefault="00761C1B" w:rsidP="00761C1B"/>
    <w:p w:rsidR="00761C1B" w:rsidRDefault="00761C1B" w:rsidP="00761C1B">
      <w:r>
        <w:t xml:space="preserve">                                                                                                                                                                                                                                                                                                                                                                                                                                                                                                                                                                                                                                                                                                                                                                                                                                                                                                                                                                                                                                                                                                                                                                                                                                                                                                                                                                                                                                                                                                                                                                                                                                                                                                                                                                                                                                                                                                                                                                                                                                                                                                                                                                                                                                                                                                                                                                                                                                                                                                                                                                                                                                                                                                                                                                                                                                                                                                                                                                                                                                                                                                                                                                                                                                                                                                                                                                                                                                                                                                                                                                                                                                                                                                                                                                                                                                                                                                                                                                                                                                                                                                                                                                                                                                                                                                                                                                                                                                                                                                                                                                                                                                                                                                                                                                                                                                                                                                                                                                                                                                                                                                                                                                                                                                                                                                                                                                                                                                                                                                                                                                                                                                                                                                                                                                                                                                                                                                                                                                                                                                                                                                                                                                                                                                                                                                                                                                                                                                                                                                                                                                                                                                                                                                                                                                                                                                                                                                                                                                                                                                                                                                                                  [warning: there may be more definitions on this page] have the value corresponding to callunrelatedsignalling, those entities cannot be considered as anf entities in such a case - despite the fact that all the possible values of those entities are described in that table as corresponding to such entities (see definition of (.../...) </w:t>
      </w:r>
    </w:p>
    <w:p w:rsidR="00761C1B" w:rsidRDefault="00761C1B" w:rsidP="00761C1B">
      <w:r>
        <w:t>SOURCE: Used in EN 300 392-0301 V1.4.1, clause 1</w:t>
      </w:r>
    </w:p>
    <w:p w:rsidR="00761C1B" w:rsidRDefault="00761C1B" w:rsidP="00761C1B"/>
    <w:p w:rsidR="00761C1B" w:rsidRDefault="00761C1B" w:rsidP="00761C1B">
      <w:r>
        <w:t xml:space="preserve">                                                                                                                                                                                                                                                                                                                                                                                                                                                                                                                                                                                                                                                                                                                                                                                                                                                                                                                                                                                                                                                                                                                                                                                                                                                                                                                                                                                                                                                                                                                                                                                                                                                                                                                                                                                                                                                                                                                                                                                                                                                                                                                                                                                                                                                                                                                                                                                                                                                                                                                                                                                                                                                                                                                                                                                                                                                                                                                                                                                                                                                                                                                                                                                                                                                                                                                                                                                                                                                                                                                                                                                                                                                                                                                                                                                                                                                                                                                                                                                                                                                                                                                                                                                                                                                                                                                                                                                                                                                                                                                                                                                                                                                                                                                                                                                                                                                                                                                                                                                                                                                                                                                                                                                                                                                                                                                                                                                                                                                                                                                                                                                                                                                                                                                                                                                                                                                                                                                                                                                                                                                                                                                                                                                                                                                                                                                                                                                                                                                                                                                                                                                                                                                                                                                                                                                                                                                                                                                                                                                                                                                                                                                                  [warning: there may be more definitions on this page] id fis-b as defined in the present document reserved for future use 0 1 to 15 message edition see definition in table 5.56 local id see definition in table 5.56 date see definition in table 5.56 0 time see definition in table 5.56 0 braking action braking action not reported 0 braking action: poor 1 braking action: medium/poor 2 braking action: medium 3 braking action: medium/good 4 braking action: good 5 figures unreliable 6 unused 7 runway id bits 1 to 6: 01 to 36 0 to 35 bits 7 to 8: single runway 0 left runway 1 right runway 2 centre runway 3 approach type flag 1 approach field included 0 2 approach field included 1 3 approach field included 2 unused 3 approach type ils cat i 0 ils cat ii 1 ils cat iii 2 vor 3 vor/dme 4 ndb 5 radar vectoring 6 vdf 7 mls 8 visual 9 unused 10 to 15 reduced runway length (metres) not reported 0 0 ï‚£ length &lt; 50 1 25 50 ï‚£ length &lt; 100 2 75 100 ï‚£ length &lt; 150 3 125 150 ï‚£ length &lt; 200 4 175 ï‚¯ ï‚¯ 6 300 ï‚£ length &lt; 6 (.../...) </w:t>
      </w:r>
    </w:p>
    <w:p w:rsidR="00761C1B" w:rsidRDefault="00761C1B" w:rsidP="00761C1B">
      <w:r>
        <w:t>SOURCE: Used in EN 302 842-03 V1.4.1, clause 2</w:t>
      </w:r>
    </w:p>
    <w:p w:rsidR="00761C1B" w:rsidRDefault="00761C1B" w:rsidP="00761C1B"/>
    <w:p w:rsidR="00761C1B" w:rsidRDefault="00761C1B" w:rsidP="00761C1B">
      <w:r>
        <w:t xml:space="preserve">                                                                                                                                                                                                                                                                                                                                                                                                                                                                                                                                                                                                                                                                                                                                                                                                                                                                                                                                                                                                                                                                                                                                                                                                                                                                                                                                                                                                                                                                                                                                                                                                                                                                                                                                                                                                                                                                                                                                                                                                                                                                                                                                                                                                                                                                                                                                                                                                                                                                                                                                                                                                                                                                                                                                                                                                                                                                                                                                                                                                                                                                                                                                                                                                                                                                                                                                                                                                                                                                                                                                                                                                                                                                                                                                                                                                                                                                                                                                                                                                                                                                                                                                                                                                                                                                                                                                                                                                                                                                                                                                                                                                                                                                                                                                                                                                                                                                                                                                                                                                                                                                                                                                                                                                                                                                                                                                                                                                                                                                                                                                                                                                                                                                                                                                                                                                                                                                                                                                                                                                                                                                                                                                                                                                                                                                                                                                                                                                                                                                                                                                                                                                                                                                                                                                                                                                                                                                                                                                                                                                                                                                                                                                  [warning: there may be more definitions on this page] id fis-b as defined in the present document reserved for future use 0 1 to 15 message edition see definition in table 5.56 local id see definition in table 5.56 date see definition in table 5.56 time see definition in table 5.56 holding delay no delay 0 5 min 1 10 min 2 15 min 3 20 min 4 25 min 5 30 min 6 35 min 7 40 min 8 45 min 9 50 min 10 55 min 11 60 min 12 unused 13 unused 14 unknown delay 15 transition level unknown 0 0 1 5 2 10 3 15 4 ï‚¯ ï‚¯ 285 58 290 59 295 60 300 61 reserved for future use 62 to 63 other operational activity flag present 0 not present 1 other operational activity reserved for future (.../...) </w:t>
      </w:r>
    </w:p>
    <w:p w:rsidR="00761C1B" w:rsidRDefault="00761C1B" w:rsidP="00761C1B">
      <w:r>
        <w:t>SOURCE: Used in EN 302 842-03 V1.4.1, clause 1</w:t>
      </w:r>
    </w:p>
    <w:p w:rsidR="00761C1B" w:rsidRDefault="00761C1B" w:rsidP="00761C1B"/>
    <w:p w:rsidR="00761C1B" w:rsidRDefault="00761C1B" w:rsidP="00761C1B">
      <w:r>
        <w:t xml:space="preserve">                                                                                                                                                                                                                                                                                                                                                                                                                                                                                                                                                                                                                                                                                                                                                                                                                                                                                                                                                                                                                                                                                                                                                                                                                                                                                                                                                                                                                                                                                                                                                                                                                                                                                                                                                                                                                                                                                                                                                                                                                                                                                                                                                                                                                                                                                                                                                                                                                                                                                                                                                                                                                                                                                                                                                                                                                                                                                                                                                                                                                                                                                                                                                                                                                                                                                                                                                                                                                                                                                                                                                                                                                                                                                                                                                                                                                                                                                                                                                                                                                                                                                                                                                                                                                                                                                                                                                                                                                                                                                                                                                                                                                                                                                                                                                                                                                                                                                                                                                                                                                                                                                                                                                                                                                                                                                                                                                                                                                                                                                                                                                                                                                                                                                                                                                                                                                                                                                                                                                                                                                                                                                                                                                                                                                                                                                                                                                                                                                                                                                                                                                                                                                                                                                                                                                                                                                                                                                                                                                                                                                                                                                                                                  [warning: there may be more definitions on this page] id fis-b as defined in the present document reserved for future use 0 1 to 15 message edition see definition in table 5.56 local id see definition in table 5.56 date see definition in table 5.56 time see definition in table 5.56 number of tsas 1 tsa 0 2 tsas 1 ï‚¯ ï‚¯ 32 tsas 31 type of area describes the type of tsa: control zone 0 restricted area 1 danger area 2 prohibited area 3 reserved for future use 4 to 7 active flag denotes whether the tsa is active or not (a tsa could be transmitted a certain time before it becomes active) not active 0 active 1 supplement to local id some control zones can have different extensions depending on neighbouring control zones being open or (.../...) </w:t>
      </w:r>
    </w:p>
    <w:p w:rsidR="00761C1B" w:rsidRDefault="00761C1B" w:rsidP="00761C1B">
      <w:r>
        <w:t>SOURCE: Used in EN 302 842-03 V1.4.1, clause 6</w:t>
      </w:r>
    </w:p>
    <w:p w:rsidR="00761C1B" w:rsidRDefault="00761C1B" w:rsidP="00761C1B"/>
    <w:p w:rsidR="00761C1B" w:rsidRDefault="00761C1B" w:rsidP="00761C1B">
      <w:r>
        <w:t xml:space="preserve">                                                                                                                                                                                                                                                                                                                                                                                                                                                                                                                                                                                                                                                                                                                                                                                                                                                                                                                                                                                                                                                                                                                                                                                                                                                                                                                                                                                                                                                                                                                                                                                                                                                                                                                                                                                                                                                                                                                                                                                                                                                                                                                                                                                                                                                                                                                                                                                                                                                                                                                                                                                                                                                                                                                                                                                                                                                                                                                                                                                                                                                                                                                                                                                                                                                                                                                                                                                                                                                                                                                                                                                                                                                                                                                                                                                                                                                                                                                                                                                                                                                                                                                                                                                                                                                                                                                                                                                                                                                                                                                                                                                                                                                                                                                                                                                                                                                                                                                                                                                                                                                                                                                                                                                                                                                                                                                                                                                                                                                                                                                                                                                                                                                                                                                                                                                                                                                                                                                                                                                                                                                                                                                                                                                                                                                                                                                                                                                                                                                                                                                                                                                                                                                                                                                                                                                                                                                                                                                                                                                                                                                                                                                                  [warning: there may be more definitions on this page] id fis-b as defined in the present document reserved for future use 0 1 to15 message edition edition of the metar message 0 to 7 (increments when message changes) a, b, c, d, e, f, g, h local id icao airport designator 4 letter code, a to (.../...) </w:t>
      </w:r>
    </w:p>
    <w:p w:rsidR="00761C1B" w:rsidRDefault="00761C1B" w:rsidP="00761C1B">
      <w:r>
        <w:t>SOURCE: Used in EN 302 842-03 V1.4.1, clause 0</w:t>
      </w:r>
    </w:p>
    <w:p w:rsidR="00761C1B" w:rsidRDefault="00761C1B" w:rsidP="00761C1B"/>
    <w:p w:rsidR="00761C1B" w:rsidRDefault="00761C1B" w:rsidP="00761C1B">
      <w:r>
        <w:t xml:space="preserve">                                                                                                                                                                                                                                                                                                                                                                                                                                                                                                                                                                                                                                                                                                                                                                                                                                                                                                                                                                                                                                                                                                                                                                                                                                                                                                                                                                                                                                                                                                                                                                                                                                                                                                                                                                                                                                                                                                                                                                                                                                                                                                                                                                                                                                                                                                                                                                                                                                                                                                                                                                                                                                                                                                                                                                                                                                                                                                                                                                                                                                                                                                                                                                                                                                                                                                                                                                                                                                                                                                                                                                                                                                                                                                                                                                                                                                                                                                                                                                                                                                                                                                                                                                                                                                                                                                                                                                                                                                                                                                                                                                                                                                                                                                                                                                                                                                                                                                                                                                                                                                                                                                                                                                                                                                                                                                                                                                                                                                                                                                                                                                                                                                                                                                                                                                                                                                                                                                                                                                                                                                                                                                                                                                                                                                                                                                                                                                                                                                                                                                                                                                                                                                                                                                                                                                                                                                                                                                                                                                                                                                                                                                                                  [warning: there may be more definitions on this page] id identifies tiv for ground stations configured to transmit more than one tiv 0 to 7 target identifier flag aircraft address (24-bit icao address) special identifier (see note) 0 1 radar fusion flag tis-b target based only on radar or multilateration data tis-b target includes ads-b as a data source 0 1 ads-b fault flag ads-b data corresponds with tis-b data tis-b data should be used in preference to ads-b data 0 1 flight id flag optional information is not present optional information is present 0 1 target identifier either aircraft address (24-bit icao address) or a special identifier latitude encoded as an offset from the reference position (see clause 5.2.8) longitude encoded as an offset from the reference position (see clause 5.2.8) ground track see ground track encoding in table 5.12 barometric altitude see altitude encoding in table 5.52 of etsi en 302 842-2 [2] ground speed see ground speed encoding in table 5.14 time stamp (relative) time reference 200 ms after time reference 400 ms after time reference ï‚¯ 11,8 s after time reference unused 0 1 2 ï‚¯ 59 60 to 63 flight id type callsign registration marking (tail number) 0 1 callsign (see table 5.11) callsign (.../...) </w:t>
      </w:r>
    </w:p>
    <w:p w:rsidR="00761C1B" w:rsidRDefault="00761C1B" w:rsidP="00761C1B">
      <w:r>
        <w:t>SOURCE: Used in EN 302 842-03 V1.4.1, clause 1</w:t>
      </w:r>
    </w:p>
    <w:p w:rsidR="00761C1B" w:rsidRDefault="00761C1B" w:rsidP="00761C1B"/>
    <w:p w:rsidR="00761C1B" w:rsidRDefault="00761C1B" w:rsidP="00761C1B">
      <w:r>
        <w:t xml:space="preserve">                                                                                                                                                                                                                                                                                                                                                                                                                                                                                                                                                                                                                                                                                                                                                                                                                                                                                                                                                                                                                                                                                                                                                                                                                                                                                                                                                                                                                                                                                                                                                                                                                                                                                                                                                                                                                                                                                                                                                                                                                                                                                                                                                                                                                                                                                                                                                                                                                                                                                                                                                                                                                                                                                                                                                                                                                                                                                                                                                                                                                                                                                                                                                                                                                                                                                                                                                                                                                                                                                                                                                                                                                                                                                                                                                                                                                                                                                                                                                                                                                                                                                                                                                                                                                                                                                                                                                                                                                                                                                                                                                                                                                                                                                                                                                                                                                                                                                                                                                                                                                                                                                                                                                                                                                                                                                                                                                                                                                                                                                                                                                                                                                                                                                                                                                                                                                                                                                                                                                                                                                                                                                                                                                                                                                                                                                                                                                                                                                                                                                                                                                                                                                                                                                                                                                                                                                                                                                                                                                                                                                                                                                                                                  [warning: there may be more definitions on this page] id identifies tiv for ground stations configured to transmit more than one tiv 0 to 7 target identifier unique 11-bit code allocated by ground systems to vehicle target ads-b fault flag ads-b data corresponds with tis-b data tis-b data should be used in preference to ads-b data 0 1 time stamp see table 5.47 latitude encoded as an offset from the reference position (see clause 5.2.8) longitude encoded as an offset from the reference position (see clause 5.2.8) ground speed see ground speed encoding in table 5.14 ground track see ground track encoding in table 5.12 5.2.8 tis-b offset encoding note: the tiv vertex and target latitude and longitude positions are encoded as offsets from the reference position by subtracting the coordinates of the fixed reference position from those of the vertex or target position as defined in table (.../...) </w:t>
      </w:r>
    </w:p>
    <w:p w:rsidR="00761C1B" w:rsidRDefault="00761C1B" w:rsidP="00761C1B">
      <w:r>
        <w:t>SOURCE: Used in EN 302 842-03 V1.4.1, clause 3</w:t>
      </w:r>
    </w:p>
    <w:p w:rsidR="00761C1B" w:rsidRDefault="00761C1B" w:rsidP="00761C1B"/>
    <w:p w:rsidR="00761C1B" w:rsidRDefault="00761C1B" w:rsidP="00761C1B">
      <w:r>
        <w:t xml:space="preserve">                                                                                                                                                                                                                                                                                                                                                                                                                                                                                                                                                                                                                                                                                                                                                                                                                                                                                                                                                                                                                                                                                                                                                                                                                                                                                                                                                                                                                                                                                                                                                                                                                                                                                                                                                                                                                                                                                                                                                                                                                                                                                                                                                                                                                                                                                                                                                                                                                                                                                                                                                                                                                                                                                                                                                                                                                                                                                                                                                                                                                                                                                                                                                                                                                                                                                                                                                                                                                                                                                                                                                                                                                                                                                                                                                                                                                                                                                                                                                                                                                                                                                                                                                                                                                                                                                                                                                                                                                                                                                                                                                                                                                                                                                                                                                                                                                                                                                                                                                                                                                                                                                                                                                                                                                                                                                                                                                                                                                                                                                                                                                                                                                                                                                                                                                                                                                                                                                                                                                                                                                                                                                                                                                                                                                                                                                                                                                                                                                                                                                                                                                                                                                                                                                                                                                                                                                                                                                                                                                                                                                                                                                                                                  [warning: there may be more definitions on this page] identifier either aircraft address (24-bit icao address) or a special identifier tiv id identifies tiv for ground stations configured to transmit more than one tiv 0 to 7 target identifier flag aircraft address (24-bit icao address) special identifier (see note) 0 1 radar fusion flag tis-b target based only on radar or multilateration data tis-b target includes ads-b as a data source 0 1 ads-b fault flag ads-b data corresponds with tis-b data tis-b data should be used in preference to ads-b data 0 1 flight id flag optional information is not present optional information is present 0 1 target identifier either aircraft address (24-bit icao address) or a special identifier latitude encoded as an offset from the reference position (see clause 5.2.8) longitude encoded as an offset from the reference position (see clause 5.2.8) ground track see ground track encoding in table 5.12 barometric altitude see altitude encoding in table 5.52 in clause 5.4.2.3 of etsi en 302 842-2 [2] altitude resolution flag altitude encoded to 25 ft resolution altitude encoded to 100 ft resolution 0 1 ground speed see ground speed encoding in table 5.14 in clause 5.1.1 ground track see ground track encoding in table 5.12 in (.../...) </w:t>
      </w:r>
    </w:p>
    <w:p w:rsidR="00761C1B" w:rsidRDefault="00761C1B" w:rsidP="00761C1B">
      <w:r>
        <w:t>SOURCE: Used in EN 302 842-03 V1.4.1, clause 2</w:t>
      </w:r>
    </w:p>
    <w:p w:rsidR="00761C1B" w:rsidRDefault="00761C1B" w:rsidP="00761C1B"/>
    <w:p w:rsidR="00761C1B" w:rsidRDefault="00761C1B" w:rsidP="00761C1B">
      <w:r>
        <w:t xml:space="preserve">                                                                                                                                                                                                                                                                                                                                                                                                                                                                                                                                                                                                                                                                                                                                                                                                                                                                                                                                                                                                                                                                                                                                                                                                                                                                                                                                                                                                                                                                                                                                                                                                                                                                                                                                                                                                                                                                                                                                                                                                                                                                                                                                                                                                                                                                                                                                                                                                                                                                                                                                                                                                                                                                                                                                                                                                                                                                                                                                                                                                                                                                                                                                                                                                                                                                                                                                                                                                                                                                                                                                                                                                                                                                                                                                                                                                                                                                                                                                                                                                                                                                                                                                                                                                                                                                                                                                                                                                                                                                                                                                                                                                                                                                                                                                                                                                                                                                                                                                                                                                                                                                                                                                                                                                                                                                                                                                                                                                                                                                                                                                                                                                                                                                                                                                                                                                                                                                                                                                                                                                                                                                                                                                                                                                                                                                                                                                                                                                                                                                                                                                                                                                                                                                                                                                                                                                                                                                                                                                                                                                                                                                                                                                  [warning: there may be more definitions on this page] if a radar signal which is not generated by gbsar is detected then gbsar shall sense the channel for a time interval defined as minimum listen time after detection tl, before starting or continuing any (.../...) </w:t>
      </w:r>
    </w:p>
    <w:p w:rsidR="00761C1B" w:rsidRDefault="00761C1B" w:rsidP="00761C1B">
      <w:r>
        <w:t>SOURCE: Used in EN 300 440 V2.2.1, clause I.4.4.2.1 SOURCE: Used in EN 300 440-01 V1.6.1, clause E.4.4.2.1</w:t>
      </w:r>
    </w:p>
    <w:p w:rsidR="00761C1B" w:rsidRDefault="00761C1B" w:rsidP="00761C1B"/>
    <w:p w:rsidR="00761C1B" w:rsidRDefault="00761C1B" w:rsidP="00761C1B">
      <w:r>
        <w:t xml:space="preserve">                                                                                                                                                                                                                                                                                                                                                                                                                                                                                                                                                                                                                                                                                                                                                                                                                                                                                                                                                                                                                                                                                                                                                                                                                                                                                                                                                                                                                                                                                                                                                                                                                                                                                                                                                                                                                                                                                                                                                                                                                                                                                                                                                                                                                                                                                                                                                                                                                                                                                                                                                                                                                                                                                                                                                                                                                                                                                                                                                                                                                                                                                                                                                                                                                                                                                                                                                                                                                                                                                                                                                                                                                                                                                                                                                                                                                                                                                                                                                                                                                                                                                                                                                                                                                                                                                                                                                                                                                                                                                                                                                                                                                                                                                                                                                                                                                                                                                                                                                                                                                                                                                                                                                                                                                                                                                                                                                                                                                                                                                                                                                                                                                                                                                                                                                                                                                                                                                                                                                                                                                                                                                                                                                                                                                                                                                                                                                                                                                                                                                                                                                                                                                                                                                                                                                                                                                                                                                                                                                                                                                                                                                                                                  [warning: there may be more definitions on this page] if the values of a and b are equal or (.../...) </w:t>
      </w:r>
    </w:p>
    <w:p w:rsidR="00761C1B" w:rsidRDefault="00761C1B" w:rsidP="00761C1B">
      <w:r>
        <w:t>SOURCE: Used in EN 303 146-04 V1.1.2, clause 2</w:t>
      </w:r>
    </w:p>
    <w:p w:rsidR="00761C1B" w:rsidRDefault="00761C1B" w:rsidP="00761C1B"/>
    <w:p w:rsidR="00761C1B" w:rsidRDefault="00761C1B" w:rsidP="00761C1B">
      <w:r>
        <w:t xml:space="preserve">                                                                                                                                                                                                                                                                                                                                                                                                                                                                                                                                                                                                                                                                                                                                                                                                                                                                                                                                                                                                                                                                                                                                                                                                                                                                                                                                                                                                                                                                                                                                                                                                                                                                                                                                                                                                                                                                                                                                                                                                                                                                                                                                                                                                                                                                                                                                                                                                                                                                                                                                                                                                                                                                                                                                                                                                                                                                                                                                                                                                                                                                                                                                                                                                                                                                                                                                                                                                                                                                                                                                                                                                                                                                                                                                                                                                                                                                                                                                                                                                                                                                                                                                                                                                                                                                                                                                                                                                                                                                                                                                                                                                                                                                                                                                                                                                                                                                                                                                                                                                                                                                                                                                                                                                                                                                                                                                                                                                                                                                                                                                                                                                                                                                                                                                                                                                                                                                                                                                                                                                                                                                                                                                                                                                                                                                                                                                                                                                                                                                                                                                                                                                                                                                                                                                                                                                                                                                                                                                                                                                                                                                                                                                  [warning: there may be more definitions on this page] importance 1 low 2 medium 3 high 7.4.17 half slot position this shall define the position of the u-plane information within the timeslot (.../...) </w:t>
      </w:r>
    </w:p>
    <w:p w:rsidR="00761C1B" w:rsidRDefault="00761C1B" w:rsidP="00761C1B">
      <w:r>
        <w:t>SOURCE: Used in EN 300 396-03 V1.4.1, clause 0</w:t>
      </w:r>
    </w:p>
    <w:p w:rsidR="00761C1B" w:rsidRDefault="00761C1B" w:rsidP="00761C1B"/>
    <w:p w:rsidR="00761C1B" w:rsidRDefault="00761C1B" w:rsidP="00761C1B">
      <w:r>
        <w:t xml:space="preserve">                                                                                                                                                                                                                                                                                                                                                                                                                                                                                                                                                                                                                                                                                                                                                                                                                                                                                                                                                                                                                                                                                                                                                                                                                                                                                                                                                                                                                                                                                                                                                                                                                                                                                                                                                                                                                                                                                                                                                                                                                                                                                                                                                                                                                                                                                                                                                                                                                                                                                                                                                                                                                                                                                                                                                                                                                                                                                                                                                                                                                                                                                                                                                                                                                                                                                                                                                                                                                                                                                                                                                                                                                                                                                                                                                                                                                                                                                                                                                                                                                                                                                                                                                                                                                                                                                                                                                                                                                                                                                                                                                                                                                                                                                                                                                                                                                                                                                                                                                                                                                                                                                                                                                                                                                                                                                                                                                                                                                                                                                                                                                                                                                                                                                                                                                                                                                                                                                                                                                                                                                                                                                                                                                                                                                                                                                                                                                                                                                                                                                                                                                                                                                                                                                                                                                                                                                                                                                                                                                                                                                                                                                                                                  [warning: there may be more definitions on this page] in annex (.../...) </w:t>
      </w:r>
    </w:p>
    <w:p w:rsidR="00761C1B" w:rsidRDefault="00761C1B" w:rsidP="00761C1B">
      <w:r>
        <w:t>SOURCE: Used in EN 300 743 V1.5.1, clause 7</w:t>
      </w:r>
    </w:p>
    <w:p w:rsidR="00761C1B" w:rsidRDefault="00761C1B" w:rsidP="00761C1B"/>
    <w:p w:rsidR="00761C1B" w:rsidRDefault="00761C1B" w:rsidP="00761C1B">
      <w:r>
        <w:t xml:space="preserve">                                                                                                                                                                                                                                                                                                                                                                                                                                                                                                                                                                                                                                                                                                                                                                                                                                                                                                                                                                                                                                                                                                                                                                                                                                                                                                                                                                                                                                                                                                                                                                                                                                                                                                                                                                                                                                                                                                                                                                                                                                                                                                                                                                                                                                                                                                                                                                                                                                                                                                                                                                                                                                                                                                                                                                                                                                                                                                                                                                                                                                                                                                                                                                                                                                                                                                                                                                                                                                                                                                                                                                                                                                                                                                                                                                                                                                                                                                                                                                                                                                                                                                                                                                                                                                                                                                                                                                                                                                                                                                                                                                                                                                                                                                                                                                                                                                                                                                                                                                                                                                                                                                                                                                                                                                                                                                                                                                                                                                                                                                                                                                                                                                                                                                                                                                                                                                                                                                                                                                                                                                                                                                                                                                                                                                                                                                                                                                                                                                                                                                                                                                                                                                                                                                                                                                                                                                                                                                                                                                                                                                                                                                                                  [warning: there may be more definitions on this page] in case of discrepancy in the asn.1 definitions between the previous clauses and this annex, this annex takes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in case of radiated field strength measurement (within main beam) (see note 2) 6 ghz to 8,5 ghz -33 -55 62,26 24,05 ghz to 26,5 ghz -14 -41,3 81,26 57 ghz to 64 ghz -2 -41,3 93,26 75 ghz to 85 ghz -3 -41,3 92,26 note 1: the maximum mean (.../...) </w:t>
      </w:r>
    </w:p>
    <w:p w:rsidR="00761C1B" w:rsidRDefault="00761C1B" w:rsidP="00761C1B">
      <w:r>
        <w:t>SOURCE: Used in EN 302 729 V2.1.1, clause 3</w:t>
      </w:r>
    </w:p>
    <w:p w:rsidR="00761C1B" w:rsidRDefault="00761C1B" w:rsidP="00761C1B"/>
    <w:p w:rsidR="00761C1B" w:rsidRDefault="00761C1B" w:rsidP="00761C1B">
      <w:r>
        <w:t xml:space="preserve">                                                                                                                                                                                                                                                                                                                                                                                                                                                                                                                                                                                                                                                                                                                                                                                                                                                                                                                                                                                                                                                                                                                                                                                                                                                                                                                                                                                                                                                                                                                                                                                                                                                                                                                                                                                                                                                                                                                                                                                                                                                                                                                                                                                                                                                                                                                                                                                                                                                                                                                                                                                                                                                                                                                                                                                                                                                                                                                                                                                                                                                                                                                                                                                                                                                                                                                                                                                                                                                                                                                                                                                                                                                                                                                                                                                                                                                                                                                                                                                                                                                                                                                                                                                                                                                                                                                                                                                                                                                                                                                                                                                                                                                                                                                                                                                                                                                                                                                                                                                                                                                                                                                                                                                                                                                                                                                                                                                                                                                                                                                                                                                                                                                                                                                                                                                                                                                                                                                                                                                                                                                                                                                                                                                                                                                                                                                                                                                                                                                                                                                                                                                                                                                                                                                                                                                                                                                                                                                                                                                                                                                                                                                                  [warning: there may be more definitions on this page] in the first triplet define the type of page data which (.../...) </w:t>
      </w:r>
    </w:p>
    <w:p w:rsidR="00761C1B" w:rsidRDefault="00761C1B" w:rsidP="00761C1B">
      <w:r>
        <w:t>SOURCE: Used in EN 300 708 V1.2.1, clause 8</w:t>
      </w:r>
    </w:p>
    <w:p w:rsidR="00761C1B" w:rsidRDefault="00761C1B" w:rsidP="00761C1B"/>
    <w:p w:rsidR="00761C1B" w:rsidRDefault="00761C1B" w:rsidP="00761C1B">
      <w:r>
        <w:t xml:space="preserve">                                                                                                                                                                                                                                                                                                                                                                                                                                                                                                                                                                                                                                                                                                                                                                                                                                                                                                                                                                                                                                                                                                                                                                                                                                                                                                                                                                                                                                                                                                                                                                                                                                                                                                                                                                                                                                                                                                                                                                                                                                                                                                                                                                                                                                                                                                                                                                                                                                                                                                                                                                                                                                                                                                                                                                                                                                                                                                                                                                                                                                                                                                                                                                                                                                                                                                                                                                                                                                                                                                                                                                                                                                                                                                                                                                                                                                                                                                                                                                                                                                                                                                                                                                                                                                                                                                                                                                                                                                                                                                                                                                                                                                                                                                                                                                                                                                                                                                                                                                                                                                                                                                                                                                                                                                                                                                                                                                                                                                                                                                                                                                                                                                                                                                                                                                                                                                                                                                                                                                                                                                                                                                                                                                                                                                                                                                                                                                                                                                                                                                                                                                                                                                                                                                                                                                                                                                                                                                                                                                                                                                                                                                                                  [warning: there may be more definitions on this page] information (si) description iso/iec 13818-1 [18] specifies si which is referred to as (.../...) </w:t>
      </w:r>
    </w:p>
    <w:p w:rsidR="00761C1B" w:rsidRDefault="00761C1B" w:rsidP="00761C1B">
      <w:r>
        <w:t>SOURCE: Used in EN 300 468 V1.15.1, clause 4</w:t>
      </w:r>
    </w:p>
    <w:p w:rsidR="00761C1B" w:rsidRDefault="00761C1B" w:rsidP="00761C1B"/>
    <w:p w:rsidR="00761C1B" w:rsidRDefault="00761C1B" w:rsidP="00761C1B">
      <w:r>
        <w:t xml:space="preserve">                                                                                                                                                                                                                                                                                                                                                                                                                                                                                                                                                                                                                                                                                                                                                                                                                                                                                                                                                                                                                                                                                                                                                                                                                                                                                                                                                                                                                                                                                                                                                                                                                                                                                                                                                                                                                                                                                                                                                                                                                                                                                                                                                                                                                                                                                                                                                                                                                                                                                                                                                                                                                                                                                                                                                                                                                                                                                                                                                                                                                                                                                                                                                                                                                                                                                                                                                                                                                                                                                                                                                                                                                                                                                                                                                                                                                                                                                                                                                                                                                                                                                                                                                                                                                                                                                                                                                                                                                                                                                                                                                                                                                                                                                                                                                                                                                                                                                                                                                                                                                                                                                                                                                                                                                                                                                                                                                                                                                                                                                                                                                                                                                                                                                                                                                                                                                                                                                                                                                                                                                                                                                                                                                                                                                                                                                                                                                                                                                                                                                                                                                                                                                                                                                                                                                                                                                                                                                                                                                                                                                                                                                                                                  [warning: there may be more definitions on this page] integer ::= 2 numofcounters integer ::= 100 numofinfoitems integer ::= 5 maxcreditunit integer ::= 65536 end 5.2 error types in-cs2-errortypes {ccitt(0) identified-organization(4) etsi(0) indomain(1) in-network(1) cs2(20) modules(0) in-cs2-errortypes (1) version1(0)} -- this module contains the type definitions for the in cs2 (.../...) </w:t>
      </w:r>
    </w:p>
    <w:p w:rsidR="00761C1B" w:rsidRDefault="00761C1B" w:rsidP="00761C1B">
      <w:r>
        <w:t>SOURCE: Used in EN 301 140-01 V1.3.4, clause 2</w:t>
      </w:r>
    </w:p>
    <w:p w:rsidR="00761C1B" w:rsidRDefault="00761C1B" w:rsidP="00761C1B"/>
    <w:p w:rsidR="00761C1B" w:rsidRDefault="00761C1B" w:rsidP="00761C1B">
      <w:r>
        <w:t xml:space="preserve">                                                                                                                                                                                                                                                                                                                                                                                                                                                                                                                                                                                                                                                                                                                                                                                                                                                                                                                                                                                                                                                                                                                                                                                                                                                                                                                                                                                                                                                                                                                                                                                                                                                                                                                                                                                                                                                                                                                                                                                                                                                                                                                                                                                                                                                                                                                                                                                                                                                                                                                                                                                                                                                                                                                                                                                                                                                                                                                                                                                                                                                                                                                                                                                                                                                                                                                                                                                                                                                                                                                                                                                                                                                                                                                                                                                                                                                                                                                                                                                                                                                                                                                                                                                                                                                                                                                                                                                                                                                                                                                                                                                                                                                                                                                                                                                                                                                                                                                                                                                                                                                                                                                                                                                                                                                                                                                                                                                                                                                                                                                                                                                                                                                                                                                                                                                                                                                                                                                                                                                                                                                                                                                                                                                                                                                                                                                                                                                                                                                                                                                                                                                                                                                                                                                                                                                                                                                                                                                                                                                                                                                                                                                                  [warning: there may be more definitions on this page] integer ::= 41 mingenericnumberlength integer ::= 3 maxgenericnumberlength integer ::= 11 numofgenericnumbers integer ::= 5 -- application service elements gsmscf-activation-ase ::= application-service-element -- consumer is gsmssf consumer invokes { initialdp } gsmssf-call-processing-ase ::= application-service-element -- supplier is gsmscf supplier invokes { continue } 6.5 application contexts cap-v1-gsmssf-to-gsmscf-ac application-context -- dialogue initiated by ssf with initialdp initiator consumer of { gsmscf-activation-ase, connect-ase call-handling-ase, bcsm-event-handling-ase, gsmssf-call-processing-ase, activity-test-ase } ::= {ccitt(0) identified-organization(4) etsi(0) mobiledomain(0) gsm-network(1) ac(0) cap-gsmssf-to-gsmscf(50) version1(0)}; 6.6 classes this subclause defines the following (.../...) </w:t>
      </w:r>
    </w:p>
    <w:p w:rsidR="00761C1B" w:rsidRDefault="00761C1B" w:rsidP="00761C1B">
      <w:r>
        <w:t>SOURCE: Used in EN 301 152-01 V1.2.2, clause 1</w:t>
      </w:r>
    </w:p>
    <w:p w:rsidR="00761C1B" w:rsidRDefault="00761C1B" w:rsidP="00761C1B"/>
    <w:p w:rsidR="00761C1B" w:rsidRDefault="00761C1B" w:rsidP="00761C1B">
      <w:r>
        <w:t xml:space="preserve">                                                                                                                                                                                                                                                                                                                                                                                                                                                                                                                                                                                                                                                                                                                                                                                                                                                                                                                                                                                                                                                                                                                                                                                                                                                                                                                                                                                                                                                                                                                                                                                                                                                                                                                                                                                                                                                                                                                                                                                                                                                                                                                                                                                                                                                                                                                                                                                                                                                                                                                                                                                                                                                                                                                                                                                                                                                                                                                                                                                                                                                                                                                                                                                                                                                                                                                                                                                                                                                                                                                                                                                                                                                                                                                                                                                                                                                                                                                                                                                                                                                                                                                                                                                                                                                                                                                                                                                                                                                                                                                                                                                                                                                                                                                                                                                                                                                                                                                                                                                                                                                                                                                                                                                                                                                                                                                                                                                                                                                                                                                                                                                                                                                                                                                                                                                                                                                                                                                                                                                                                                                                                                                                                                                                                                                                                                                                                                                                                                                                                                                                                                                                                                                                                                                                                                                                                                                                                                                                                                                                                                                                                                                                  [warning: there may be more definitions on this page] integer::= 2 numofcounters integer::= 100 numofinfoitems integer::= 5 end 14.2 classes in-cs3-ssf-scf-classes {itu-t(0) identified-organization(4) etsi(0) indomain(1) in-network(1) cs3(30) modules(1) in-cs3-ssf-scf-classes(7) version1(0)} definitions::= begin trigger::= class { &amp;parameter optional, &amp;id integer unique } with syntax { [parameter &amp;parameter] identified by &amp;id } --the &amp;id field uniquely identifies a class of (.../...) </w:t>
      </w:r>
    </w:p>
    <w:p w:rsidR="00761C1B" w:rsidRDefault="00761C1B" w:rsidP="00761C1B">
      <w:r>
        <w:t>SOURCE: Used in EN 301 931-02 V1.1.2, clause 2</w:t>
      </w:r>
    </w:p>
    <w:p w:rsidR="00761C1B" w:rsidRDefault="00761C1B" w:rsidP="00761C1B"/>
    <w:p w:rsidR="00761C1B" w:rsidRDefault="00761C1B" w:rsidP="00761C1B">
      <w:r>
        <w:t xml:space="preserve">                                                                                                                                                                                                                                                                                                                                                                                                                                                                                                                                                                                                                                                                                                                                                                                                                                                                                                                                                                                                                                                                                                                                                                                                                                                                                                                                                                                                                                                                                                                                                                                                                                                                                                                                                                                                                                                                                                                                                                                                                                                                                                                                                                                                                                                                                                                                                                                                                                                                                                                                                                                                                                                                                                                                                                                                                                                                                                                                                                                                                                                                                                                                                                                                                                                                                                                                                                                                                                                                                                                                                                                                                                                                                                                                                                                                                                                                                                                                                                                                                                                                                                                                                                                                                                                                                                                                                                                                                                                                                                                                                                                                                                                                                                                                                                                                                                                                                                                                                                                                                                                                                                                                                                                                                                                                                                                                                                                                                                                                                                                                                                                                                                                                                                                                                                                                                                                                                                                                                                                                                                                                                                                                                                                                                                                                                                                                                                                                                                                                                                                                                                                                                                                                                                                                                                                                                                                                                                                                                                                                                                                                                                                                  [warning: there may be more definitions on this page] integer::= 2 numofcounters integer::= 100 numofinfoitems integer::= 5 end 6.2 classes in-ssf-scf-classes {itu-t(0) identified-organization(4) etsi(0) indomain(1) in-network(1) cs4(40) modules(1) in-ssf-scf-classes(7) version1(0)} definitions::= begin trigger::= class { &amp;parameter optional, &amp;id integer unique } with syntax { [parameter &amp;parameter] identified by &amp;id } --the &amp;id field uniquely identifies a class of (.../...) </w:t>
      </w:r>
    </w:p>
    <w:p w:rsidR="00761C1B" w:rsidRDefault="00761C1B" w:rsidP="00761C1B">
      <w:r>
        <w:t>SOURCE: Used in EN 302 039-02 V1.1.2, clause 2</w:t>
      </w:r>
    </w:p>
    <w:p w:rsidR="00761C1B" w:rsidRDefault="00761C1B" w:rsidP="00761C1B"/>
    <w:p w:rsidR="00761C1B" w:rsidRDefault="00761C1B" w:rsidP="00761C1B">
      <w:r>
        <w:t xml:space="preserve">                                                                                                                                                                                                                                                                                                                                                                                                                                                                                                                                                                                                                                                                                                                                                                                                                                                                                                                                                                                                                                                                                                                                                                                                                                                                                                                                                                                                                                                                                                                                                                                                                                                                                                                                                                                                                                                                                                                                                                                                                                                                                                                                                                                                                                                                                                                                                                                                                                                                                                                                                                                                                                                                                                                                                                                                                                                                                                                                                                                                                                                                                                                                                                                                                                                                                                                                                                                                                                                                                                                                                                                                                                                                                                                                                                                                                                                                                                                                                                                                                                                                                                                                                                                                                                                                                                                                                                                                                                                                                                                                                                                                                                                                                                                                                                                                                                                                                                                                                                                                                                                                                                                                                                                                                                                                                                                                                                                                                                                                                                                                                                                                                                                                                                                                                                                                                                                                                                                                                                                                                                                                                                                                                                                                                                                                                                                                                                                                                                                                                                                                                                                                                                                                                                                                                                                                                                                                                                                                                                                                                                                                                                                                  [warning: there may be more definitions on this page] interface are defined in gsm 04.07 and gsm (.../...) </w:t>
      </w:r>
    </w:p>
    <w:p w:rsidR="00761C1B" w:rsidRDefault="00761C1B" w:rsidP="00761C1B">
      <w:r>
        <w:t>SOURCE: Used in EN 300 951 V7.0.1, clause 3 SOURCE: Used in EN 300 952 V7.0.2, clause 3 SOURCE: Used in EN 300 953 V7.0.1, clause 3 SOURCE: Used in EN 300 954 V7.0.1, clause 3 SOURCE: Used in EN 300 955 V7.0.1, clause 3 SOURCE: Used in EN 300 958 V7.0.1, clause 3</w:t>
      </w:r>
    </w:p>
    <w:p w:rsidR="00761C1B" w:rsidRDefault="00761C1B" w:rsidP="00761C1B"/>
    <w:p w:rsidR="00761C1B" w:rsidRDefault="00761C1B" w:rsidP="00761C1B">
      <w:r>
        <w:t xml:space="preserve">                                                                                                                                                                                                                                                                                                                                                                                                                                                                                                                                                                                                                                                                                                                                                                                                                                                                                                                                                                                                                                                                                                                                                                                                                                                                                                                                                                                                                                                                                                                                                                                                                                                                                                                                                                                                                                                                                                                                                                                                                                                                                                                                                                                                                                                                                                                                                                                                                                                                                                                                                                                                                                                                                                                                                                                                                                                                                                                                                                                                                                                                                                                                                                                                                                                                                                                                                                                                                                                                                                                                                                                                                                                                                                                                                                                                                                                                                                                                                                                                                                                                                                                                                                                                                                                                                                                                                                                                                                                                                                                                                                                                                                                                                                                                                                                                                                                                                                                                                                                                                                                                                                                                                                                                                                                                                                                                                                                                                                                                                                                                                                                                                                                                                                                                                                                                                                                                                                                                                                                                                                                                                                                                                                                                                                                                                                                                                                                                                                                                                                                                                                                                                                                                                                                                                                                                                                                                                                                                                                                                                                                                                                                                  [warning: there may be more definitions on this page] invalidorunregisteredcugindex ::= localvalue 16 requestedbasicserviceviolatescugconstraints requestedbasicserviceviolatescugconstraints ::= localvalue 17 outgoingcallsbarredwithincug outgoingcallsbarredwithincug ::= localvalue 18 incomingcallsbarredwithincug incomingcallsbarredwithincug ::= localvalue 19 usernotmemberofcug usernotmemberofcug ::= localvalue 20 inconsistencyindesignatedfacilityandsubscriberclass inconsistencyindesignatedfacilityandsubscriberclass ::= localvalue 21 end -- closed-user-group-service-operations 7.2 coding of the cause information element the coding of cause #87 "user not a member of cug" (for use in the cause information element in certain cug service related circumstances, as described in clauses 9 and 11) is defined in en 300 485 (.../...) </w:t>
      </w:r>
    </w:p>
    <w:p w:rsidR="00761C1B" w:rsidRDefault="00761C1B" w:rsidP="00761C1B">
      <w:r>
        <w:t>SOURCE: Used in EN 300 138-01 V1.3.4, clause 2</w:t>
      </w:r>
    </w:p>
    <w:p w:rsidR="00761C1B" w:rsidRDefault="00761C1B" w:rsidP="00761C1B"/>
    <w:p w:rsidR="00761C1B" w:rsidRDefault="00761C1B" w:rsidP="00761C1B">
      <w:r>
        <w:t xml:space="preserve">                                                                                                                                                                                                                                                                                                                                                                                                                                                                                                                                                                                                                                                                                                                                                                                                                                                                                                                                                                                                                                                                                                                                                                                                                                                                                                                                                                                                                                                                                                                                                                                                                                                                                                                                                                                                                                                                                                                                                                                                                                                                                                                                                                                                                                                                                                                                                                                                                                                                                                                                                                                                                                                                                                                                                                                                                                                                                                                                                                                                                                                                                                                                                                                                                                                                                                                                                                                                                                                                                                                                                                                                                                                                                                                                                                                                                                                                                                                                                                                                                                                                                                                                                                                                                                                                                                                                                                                                                                                                                                                                                                                                                                                                                                                                                                                                                                                                                                                                                                                                                                                                                                                                                                                                                                                                                                                                                                                                                                                                                                                                                                                                                                                                                                                                                                                                                                                                                                                                                                                                                                                                                                                                                                                                                                                                                                                                                                                                                                                                                                                                                                                                                                                                                                                                                                                                                                                                                                                                                                                                                                                                                                                                  [warning: there may be more definitions on this page] is used to reverse the logical state of its (.../...) </w:t>
      </w:r>
    </w:p>
    <w:p w:rsidR="00761C1B" w:rsidRDefault="00761C1B" w:rsidP="00761C1B">
      <w:r>
        <w:t>SOURCE: Used in EN 303 146-04 V1.1.2, clause 1</w:t>
      </w:r>
    </w:p>
    <w:p w:rsidR="00761C1B" w:rsidRDefault="00761C1B" w:rsidP="00761C1B"/>
    <w:p w:rsidR="00761C1B" w:rsidRDefault="00761C1B" w:rsidP="00761C1B">
      <w:r>
        <w:t xml:space="preserve">                                                                                                                                                                                                                                                                                                                                                                                                                                                                                                                                                                                                                                                                                                                                                                                                                                                                                                                                                                                                                                                                                                                                                                                                                                                                                                                                                                                                                                                                                                                                                                                                                                                                                                                                                                                                                                                                                                                                                                                                                                                                                                                                                                                                                                                                                                                                                                                                                                                                                                                                                                                                                                                                                                                                                                                                                                                                                                                                                                                                                                                                                                                                                                                                                                                                                                                                                                                                                                                                                                                                                                                                                                                                                                                                                                                                                                                                                                                                                                                                                                                                                                                                                                                                                                                                                                                                                                                                                                                                                                                                                                                                                                                                                                                                                                                                                                                                                                                                                                                                                                                                                                                                                                                                                                                                                                                                                                                                                                                                                                                                                                                                                                                                                                                                                                                                                                                                                                                                                                                                                                                                                                                                                                                                                                                                                                                                                                                                                                                                                                                                                                                                                                                                                                                                                                                                                                                                                                                                                                                                                                                                                                                                  [warning: there may be more definitions on this page] isdn user part (isup) [itu-t recommendation q.850 (1998) with addendum (.../...) </w:t>
      </w:r>
    </w:p>
    <w:p w:rsidR="00761C1B" w:rsidRDefault="00761C1B" w:rsidP="00761C1B">
      <w:r>
        <w:t>SOURCE: Used in EN 300 899-04 V1.1.1, clause 7 SOURCE: Used in EN 302 120 V1.1.1, clause 7 SOURCE: Used in EN 302 213 V1.1.2, clause 7</w:t>
      </w:r>
    </w:p>
    <w:p w:rsidR="00761C1B" w:rsidRDefault="00761C1B" w:rsidP="00761C1B"/>
    <w:p w:rsidR="00761C1B" w:rsidRDefault="00761C1B" w:rsidP="00761C1B">
      <w:r>
        <w:t xml:space="preserve">                                                                                                                                                                                                                                                                                                                                                                                                                                                                                                                                                                                                                                                                                                                                                                                                                                                                                                                                                                                                                                                                                                                                                                                                                                                                                                                                                                                                                                                                                                                                                                                                                                                                                                                                                                                                                                                                                                                                                                                                                                                                                                                                                                                                                                                                                                                                                                                                                                                                                                                                                                                                                                                                                                                                                                                                                                                                                                                                                                                                                                                                                                                                                                                                                                                                                                                                                                                                                                                                                                                                                                                                                                                                                                                                                                                                                                                                                                                                                                                                                                                                                                                                                                                                                                                                                                                                                                                                                                                                                                                                                                                                                                                                                                                                                                                                                                                                                                                                                                                                                                                                                                                                                                                                                                                                                                                                                                                                                                                                                                                                                                                                                                                                                                                                                                                                                                                                                                                                                                                                                                                                                                                                                                                                                                                                                                                                                                                                                                                                                                                                                                                                                                                                                                                                                                                                                                                                                                                                                                                                                                                                                                                                  [warning: there may be more definitions on this page] isdn user part (isup) [itu-t recommendation q.850 (1998) with addendum modified] reference ren/span-01096 keywords isdn, dss1, isup, ss7 etsi 650 route des lucioles f-06921 sophia antipolis cedex - france tel.: +33 4 92 94 42 00 fax: +33 4 93 65 47 16 siret n° 348 623 562 00017 - naf 742 c association à but non lucratif enregistrée à la sous-préfecture de grasse (06) n° 7803/88 important notice individual copies of the present document can be downloaded from: http://www.etsi.org the present document may be made available in more than one electronic version or in (.../...) </w:t>
      </w:r>
    </w:p>
    <w:p w:rsidR="00761C1B" w:rsidRDefault="00761C1B" w:rsidP="00761C1B">
      <w:r>
        <w:t>SOURCE: Used in EN 300 485 V1.3.1, clause No.7</w:t>
      </w:r>
    </w:p>
    <w:p w:rsidR="00761C1B" w:rsidRDefault="00761C1B" w:rsidP="00761C1B"/>
    <w:p w:rsidR="00761C1B" w:rsidRDefault="00761C1B" w:rsidP="00761C1B">
      <w:r>
        <w:t xml:space="preserve">                                                                                                                                                                                                                                                                                                                                                                                                                                                                                                                                                                                                                                                                                                                                                                                                                                                                                                                                                                                                                                                                                                                                                                                                                                                                                                                                                                                                                                                                                                                                                                                                                                                                                                                                                                                                                                                                                                                                                                                                                                                                                                                                                                                                                                                                                                                                                                                                                                                                                                                                                                                                                                                                                                                                                                                                                                                                                                                                                                                                                                                                                                                                                                                                                                                                                                                                                                                                                                                                                                                                                                                                                                                                                                                                                                                                                                                                                                                                                                                                                                                                                                                                                                                                                                                                                                                                                                                                                                                                                                                                                                                                                                                                                                                                                                                                                                                                                                                                                                                                                                                                                                                                                                                                                                                                                                                                                                                                                                                                                                                                                                                                                                                                                                                                                                                                                                                                                                                                                                                                                                                                                                                                                                                                                                                                                                                                                                                                                                                                                                                                                                                                                                                                                                                                                                                                                                                                                                                                                                                                                                                                                                                                  [warning: there may be more definitions on this page] kbit/s specification in the 1991 version of this recommendation n/r appendix ii 64 and 6 312 khz synchronization interface specification for use in japan n/r 4.1 tolerable longitudinal voltage for minimum tolerance to longitudinal voltage at input ports the receiver shall operate without errors with any valid input signal in the presence of a longitudinal voltage (.../...) </w:t>
      </w:r>
    </w:p>
    <w:p w:rsidR="00761C1B" w:rsidRDefault="00761C1B" w:rsidP="00761C1B">
      <w:r>
        <w:t>SOURCE: Used in EN 300 166 V1.2.1, clause 1</w:t>
      </w:r>
    </w:p>
    <w:p w:rsidR="00761C1B" w:rsidRDefault="00761C1B" w:rsidP="00761C1B"/>
    <w:p w:rsidR="00761C1B" w:rsidRDefault="00761C1B" w:rsidP="00761C1B">
      <w:r>
        <w:t xml:space="preserve">                                                                                                                                                                                                                                                                                                                                                                                                                                                                                                                                                                                                                                                                                                                                                                                                                                                                                                                                                                                                                                                                                                                                                                                                                                                                                                                                                                                                                                                                                                                                                                                                                                                                                                                                                                                                                                                                                                                                                                                                                                                                                                                                                                                                                                                                                                                                                                                                                                                                                                                                                                                                                                                                                                                                                                                                                                                                                                                                                                                                                                                                                                                                                                                                                                                                                                                                                                                                                                                                                                                                                                                                                                                                                                                                                                                                                                                                                                                                                                                                                                                                                                                                                                                                                                                                                                                                                                                                                                                                                                                                                                                                                                                                                                                                                                                                                                                                                                                                                                                                                                                                                                                                                                                                                                                                                                                                                                                                                                                                                                                                                                                                                                                                                                                                                                                                                                                                                                                                                                                                                                                                                                                                                                                                                                                                                                                                                                                                                                                                                                                                                                                                                                                                                                                                                                                                                                                                                                                                                                                                                                                                                                                                  [warning: there may be more definitions on this page] kbit/s, 6 312 kbit/s, 2 048 kbit/s, 8 488 kbit/s and 44 736 kbit/s hierarchical (.../...) </w:t>
      </w:r>
    </w:p>
    <w:p w:rsidR="00761C1B" w:rsidRDefault="00761C1B" w:rsidP="00761C1B">
      <w:r>
        <w:t>SOURCE: Used in EN 300 371 V1.3.1, clause 1</w:t>
      </w:r>
    </w:p>
    <w:p w:rsidR="00761C1B" w:rsidRDefault="00761C1B" w:rsidP="00761C1B"/>
    <w:p w:rsidR="00761C1B" w:rsidRDefault="00761C1B" w:rsidP="00761C1B">
      <w:r>
        <w:t xml:space="preserve">                                                                                                                                                                                                                                                                                                                                                                                                                                                                                                                                                                                                                                                                                                                                                                                                                                                                                                                                                                                                                                                                                                                                                                                                                                                                                                                                                                                                                                                                                                                                                                                                                                                                                                                                                                                                                                                                                                                                                                                                                                                                                                                                                                                                                                                                                                                                                                                                                                                                                                                                                                                                                                                                                                                                                                                                                                                                                                                                                                                                                                                                                                                                                                                                                                                                                                                                                                                                                                                                                                                                                                                                                                                                                                                                                                                                                                                                                                                                                                                                                                                                                                                                                                                                                                                                                                                                                                                                                                                                                                                                                                                                                                                                                                                                                                                                                                                                                                                                                                                                                                                                                                                                                                                                                                                                                                                                                                                                                                                                                                                                                                                                                                                                                                                                                                                                                                                                                                                                                                                                                                                                                                                                                                                                                                                                                                                                                                                                                                                                                                                                                                                                                                                                                                                                                                                                                                                                                                                                                                                                                                                                                                                                  [warning: there may be more definitions on this page] lines at 50 frames/s (.../...) </w:t>
      </w:r>
    </w:p>
    <w:p w:rsidR="00761C1B" w:rsidRDefault="00761C1B" w:rsidP="00761C1B">
      <w:r>
        <w:t>SOURCE: Used in EN 305 174-0501 V1.3.1, clause 2</w:t>
      </w:r>
    </w:p>
    <w:p w:rsidR="00761C1B" w:rsidRDefault="00761C1B" w:rsidP="00761C1B"/>
    <w:p w:rsidR="00761C1B" w:rsidRDefault="00761C1B" w:rsidP="00761C1B">
      <w:r>
        <w:t xml:space="preserve">                                                                                                                                                                                                                                                                                                                                                                                                                                                                                                                                                                                                                                                                                                                                                                                                                                                                                                                                                                                                                                                                                                                                                                                                                                                                                                                                                                                                                                                                                                                                                                                                                                                                                                                                                                                                                                                                                                                                                                                                                                                                                                                                                                                                                                                                                                                                                                                                                                                                                                                                                                                                                                                                                                                                                                                                                                                                                                                                                                                                                                                                                                                                                                                                                                                                                                                                                                                                                                                                                                                                                                                                                                                                                                                                                                                                                                                                                                                                                                                                                                                                                                                                                                                                                                                                                                                                                                                                                                                                                                                                                                                                                                                                                                                                                                                                                                                                                                                                                                                                                                                                                                                                                                                                                                                                                                                                                                                                                                                                                                                                                                                                                                                                                                                                                                                                                                                                                                                                                                                                                                                                                                                                                                                                                                                                                                                                                                                                                                                                                                                                                                                                                                                                                                                                                                                                                                                                                                                                                                                                                                                                                                                                  [warning: there may be more definitions on this page] m 0111002 ss-pc ss-pc pdu type 5 1 m 00112 interrogation range type for subscriber identity 4 1 m subscriber identity variable c repeatable, see note note: information element shall be conditional and appear as many times as indicated in the "range type" information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0111002 ss-pc ss-pc pdu type 5 1 m assign ack activated/deactivated 1 1 m 0 activated 1 deactivated number of ss-pc definitions 3 1 m ss-pc assignment variable c repeatable, see note result of definition 3 1 m note: information element shall be repeated as many times as indicated in the number of ss-pc definitions information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0111002 ss-pc ss-pc pdu type 5 1 m assign activated/deactivated, see note 1 1 1 m 0 activated 1 deactivated number of ss-pc definitions 3 1 m ss-pc assignment variable c repeatable, see note 2 acknowledgement from user a(s) 1 1 m 0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0111002 ss-pc ss-pc pdu type 5 1 m define range type for subscriber identity 4 1 m see note 1 subscriber identity variable c repeatable, see note 2 activated/deactivated, see note 3 1 1 m 0 activated 1 deactivated number of ss-pc definitions 3 1 m ss-pc definition variable c repeatable, see note 4 delivered to user a(s) 1 1 m 0 to be delivered 1 not to be delivered acknowledgement from user a(s) 1 1 m 0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defined in en 300 392-9 [6] cad pdu type 5 1 m define range type for restricted users 4 1 m restricted user address type 2 1 m (see note 1) restricted user ssi 24 1 c (see notes 2 and 3) restricted user extension 24 1 c (see notes 2 and 3) multiple user mask present 1 1 m multiple user mask variable 1 c (see note 4) definition result 1 1 m (see note 5) definition failure reason 6 1 c (see note 6) note 1: shall be repeated as defined by the range type for the restricted (.../...) </w:t>
      </w:r>
    </w:p>
    <w:p w:rsidR="00761C1B" w:rsidRDefault="00761C1B" w:rsidP="00761C1B">
      <w:r>
        <w:t>SOURCE: Used in EN 300 392-1206 V1.3.1, clause 6</w:t>
      </w:r>
    </w:p>
    <w:p w:rsidR="00761C1B" w:rsidRDefault="00761C1B" w:rsidP="00761C1B"/>
    <w:p w:rsidR="00761C1B" w:rsidRDefault="00761C1B" w:rsidP="00761C1B">
      <w:r>
        <w:t xml:space="preserve">                                                                                                                                                                                                                                                                                                                                                                                                                                                                                                                                                                                                                                                                                                                                                                                                                                                                                                                                                                                                                                                                                                                                                                                                                                                                                                                                                                                                                                                                                                                                                                                                                                                                                                                                                                                                                                                                                                                                                                                                                                                                                                                                                                                                                                                                                                                                                                                                                                                                                                                                                                                                                                                                                                                                                                                                                                                                                                                                                                                                                                                                                                                                                                                                                                                                                                                                                                                                                                                                                                                                                                                                                                                                                                                                                                                                                                                                                                                                                                                                                                                                                                                                                                                                                                                                                                                                                                                                                                                                                                                                                                                                                                                                                                                                                                                                                                                                                                                                                                                                                                                                                                                                                                                                                                                                                                                                                                                                                                                                                                                                                                                                                                                                                                                                                                                                                                                                                                                                                                                                                                                                                                                                                                                                                                                                                                                                                                                                                                                                                                                                                                                                                                                                                                                                                                                                                                                                                                                                                                                                                                                                                                                                  [warning: there may be more definitions on this page] m en 300 392-9 [3] ppc pdu type 5 1 m 00112 interrogation range type 4 1 m subscriber identity variable c repeatable, see note 1 result for interrogation 3 1 m activated/deactivated, note 2 1 c 0 activated 1 deactivated number of ss-ppc definitions 2 c see note 2 ss-ppc definition c see note 3 delivered to user a(s), note 2 1 c 0 delivered 1 not delivered acknowledgement from user a(s) 1 c 0 acknowledgement requested note 2 1 acknowledgement not requested note 1: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00112 interrogation range type 4 1 m subscriber identity variable c repeatable, see note note: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01102 impending-pre-emption time to pre-emption 4 2 o 5.4.14 user-pre-empted pdu user-pre-empted pdu shall contain the ss-ppc information elements listed in table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01102 user-pre-empted number of pre-empted parties 5 1 m subscriber identity given pre-empted party variable c note note: the information element shall be present as many times as the number of pre-empted parties information element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assign ack activated/deactivated 1 1 m 0 activated 1 deactivated number of ss-ppc definitions 2 1 m ss-ppc assignment c note result of definition 3 1 m note: information element shall be repeated as many times as indicated in the number of ss-ppc definitions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assign activated/deactivated 1 1 m 0 activated note 1 1 deactivated number of ss-ppc definitions 2 1 m ss-ppc assignment variable c repeatable, note 2 acknowledgement from user a(s) 1 1 m 0 acknowledgement requested 1 acknowledgement not requested note 1: shall be used to indicate whether or not this pdu is used to activate a new ppc value or to deactivate an existing ppc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define ack range type 4 1 m subscriber identity variable c repeatable, note activated/deactivated 1 1 m 0 activated 1 deactivated result for definition 3 1 m note: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define range type 4 1 m note 1 subscriber identity variable c repeatable, note 2 activated/deactivated 1 1 m 0 activated note 3 1 deactivated number of ss-ppc definitions 2 1 m ss-ppc definition variable c note 4 delivered to user a(s) 1 1 m 0 to be delivered 1 not to be delivered acknowledgement from user a(s) 1 1 m 0 acknowledgement requested 1 acknowledgement not request note 1: the range type value, "no element", shall not be applicable for this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remove ack result for withdrawal 3 1 m 5.4.9 withdraw pdu the withdraw pdu shall be used to withdraw the ss-ppc feature for individual identities or for group identities by an authorized user,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remove acknowledgement from user a(s) 1 1 m 0 acknowledgement requested 1 acknowledgement not requested 5.4.8 remove ack pdu remove ack pdu shall contain the ss-ppc information elements listed in table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withdraw ack range type 4 1 m subscriber identity variable c repeatable, note result for withdrawal 3 1 m note: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withdraw range type 4 1 m note 1 subscriber identity variable c repeatable, see note 2 delivery to user a(s) 1 1 m 0 to be delivered 1 not to be delivered acknowledgement from user a(s) 1 1 m 0 acknowledgement requested 1 acknowledgement not requested note 1: the range type value, "no element", shall not be applicable for this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1 c see note 4 range type for restricted identities 4 c see notes 1 and 7 restricted ssi 24 c see note 8 restricted extension present 1 c see note 8 restricted extension 24 c see note 9 range type for exceptions to restricted identities 4 c see notes 1 and 10 exception to restricted ssi 24 1 c see note 11 exception to restricted extension present 1 1 c see note 11 exception to restricted extension 24 1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t>SOURCE: Used in EN 300 392-1218 V1.1.1, clause 2</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c see note 4 range type for restricted external numbers 4 c see notes 1 and 7 restricted external number length indicator 5 c see note 8 restricted external number variable c see note 9 range type for exceptions to restricted external numbers 4 c see notes 1 and 10 exception to restricted external number length indicator 5 c see note11 exception to restricted external number variable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t>SOURCE: Used in EN 300 392-1219 V1.1.1, clause 2</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c see note 4 range type for restricted external numbers 4 c see notes 1 and 7 restricted ssi 24 c see note 8 restricted extension present 1 c see note 8 restricted extension 24 c see note 9 range type for exceptions to restricted identities 4 c see notes 1 and 10 exception to restricted ssi 24 c see note 11 exception to restricted extension present 1 c see note 11 exception to restricted extension 24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t>SOURCE: Used in EN 300 392-1218 V1.1.1, clause 2</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c see note 4 range type for restricted identities 4 c see notes 1 and 7 restricted ssi 24 c see note 8 restricted extension present 1 c see note 8 restricted extension 24 c see note 9 range type for exceptions to restricted identities 4 c see notes 1 and 10 exception to restricted ssi 24 c see note 11 exception to restricted extension present 1 c see note 11 exception to restricted extension 24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t>SOURCE: Used in EN 300 392-1219 V1.1.1, clause 2</w:t>
      </w:r>
    </w:p>
    <w:p w:rsidR="00761C1B" w:rsidRDefault="00761C1B" w:rsidP="00761C1B"/>
    <w:p w:rsidR="00761C1B" w:rsidRDefault="00761C1B" w:rsidP="00761C1B">
      <w:r>
        <w:t xml:space="preserve">                                                                                                                                                                                                                                                                                                                                                                                                                                                                                                                                                                                                                                                                                                                                                                                                                                                                                                                                                                                                                                                                                                                                                                                                                                                                                                                                                                                                                                                                                                                                                                                                                                                                                                                                                                                                                                                                                                                                                                                                                                                                                                                                                                                                                                                                                                                                                                                                                                                                                                                                                                                                                                                                                                                                                                                                                                                                                                                                                                                                                                                                                                                                                                                                                                                                                                                                                                                                                                                                                                                                                                                                                                                                                                                                                                                                                                                                                                                                                                                                                                                                                                                                                                                                                                                                                                                                                                                                                                                                                                                                                                                                                                                                                                                                                                                                                                                                                                                                                                                                                                                                                                                                                                                                                                                                                                                                                                                                                                                                                                                                                                                                                                                                                                                                                                                                                                                                                                                                                                                                                                                                                                                                                                                                                                                                                                                                                                                                                                                                                                                                                                                                                                                                                                                                                                                                                                                                                                                                                                                                                                                                                                                                  [warning: there may be more definitions on this page] management of cable access networks 4.1 general 4.1.1 cable access networks the network schematic used in the present document is shown in figure (.../...) </w:t>
      </w:r>
    </w:p>
    <w:p w:rsidR="00761C1B" w:rsidRDefault="00761C1B" w:rsidP="00761C1B">
      <w:r>
        <w:t>SOURCE: Used in EN 305 200-0404 V1.1.1, clause 4</w:t>
      </w:r>
    </w:p>
    <w:p w:rsidR="00761C1B" w:rsidRDefault="00761C1B" w:rsidP="00761C1B"/>
    <w:p w:rsidR="00761C1B" w:rsidRDefault="00761C1B" w:rsidP="00761C1B">
      <w:r>
        <w:t xml:space="preserve">                                                                                                                                                                                                                                                                                                                                                                                                                                                                                                                                                                                                                                                                                                                                                                                                                                                                                                                                                                                                                                                                                                                                                                                                                                                                                                                                                                                                                                                                                                                                                                                                                                                                                                                                                                                                                                                                                                                                                                                                                                                                                                                                                                                                                                                                                                                                                                                                                                                                                                                                                                                                                                                                                                                                                                                                                                                                                                                                                                                                                                                                                                                                                                                                                                                                                                                                                                                                                                                                                                                                                                                                                                                                                                                                                                                                                                                                                                                                                                                                                                                                                                                                                                                                                                                                                                                                                                                                                                                                                                                                                                                                                                                                                                                                                                                                                                                                                                                                                                                                                                                                                                                                                                                                                                                                                                                                                                                                                                                                                                                                                                                                                                                                                                                                                                                                                                                                                                                                                                                                                                                                                                                                                                                                                                                                                                                                                                                                                                                                                                                                                                                                                                                                                                                                                                                                                                                                                                                                                                                                                                                                                                                                  [warning: there may be more definitions on this page] matrix at the user side (note 1) initial state f0 f1 f2 f3 f4 f5 f6 f7 definition of the states operational condition or fault condition power off at user side operational fc1 fc2 fault conditions - (note 2) fc3 or fc1 &amp; fc3 fc4 or fc4 &amp; fc1 fc3 &amp; fc4 or fc3 &amp; fc4 &amp; fc1 power on at user side signal transmitted by user towards interface no signal normal operational cells normal operational cells physical layer oam cells with s-rdi &amp; p-rdi physical layer oam cells with p-rdi normal operational cells physical layer oam cells with p-rdi no signal loss of power at user side / ph-di mph-ei0 f0 mph-ei0 f0 mph-ei0 f0 mph-ei0 f0 mph-ei0 f0 mph-ei0 f0 mph-ei0 f0 return of power to user side f7 / / / / / / / new event detected at normal operational cells from network side / _ ph-ai mph-ai f1 ph-ai mph-ai f1 ph-ai mph-ai f1 ph-ai mph-ai f1 ph-ai mph-ai f1 ph-ai mph-ai f1 receiving side p-rdi (fc1) / ph-di mph-ei1 f2 _ ndp _ _ _ mph-ei1 f2 los or lcd (fc2) (note 3) / ph-di mph-ei2 f3 mph-ei2 f3 _ mph-ei2 f3 mph-ei2 f3 (.../...) </w:t>
      </w:r>
    </w:p>
    <w:p w:rsidR="00761C1B" w:rsidRDefault="00761C1B" w:rsidP="00761C1B">
      <w:r>
        <w:t>SOURCE: Used in EN 300 299 V1.3.1, clause 1</w:t>
      </w:r>
    </w:p>
    <w:p w:rsidR="00761C1B" w:rsidRDefault="00761C1B" w:rsidP="00761C1B"/>
    <w:p w:rsidR="00761C1B" w:rsidRDefault="00761C1B" w:rsidP="00761C1B">
      <w:r>
        <w:t xml:space="preserve">                                                                                                                                                                                                                                                                                                                                                                                                                                                                                                                                                                                                                                                                                                                                                                                                                                                                                                                                                                                                                                                                                                                                                                                                                                                                                                                                                                                                                                                                                                                                                                                                                                                                                                                                                                                                                                                                                                                                                                                                                                                                                                                                                                                                                                                                                                                                                                                                                                                                                                                                                                                                                                                                                                                                                                                                                                                                                                                                                                                                                                                                                                                                                                                                                                                                                                                                                                                                                                                                                                                                                                                                                                                                                                                                                                                                                                                                                                                                                                                                                                                                                                                                                                                                                                                                                                                                                                                                                                                                                                                                                                                                                                                                                                                                                                                                                                                                                                                                                                                                                                                                                                                                                                                                                                                                                                                                                                                                                                                                                                                                                                                                                                                                                                                                                                                                                                                                                                                                                                                                                                                                                                                                                                                                                                                                                                                                                                                                                                                                                                                                                                                                                                                                                                                                                                                                                                                                                                                                                                                                                                                                                                                                  [warning: there may be more definitions on this page] message block identifier (mbi) as defined in gns-b message type 1 encoding gns-b id (gid) as defined in gns-b message type 1 encoding message length (len) as defined in gns-b message type 1 encoding data set length (l) this field denotes the type 4 message data set length, which indicates the number of bytes in the data (.../...) </w:t>
      </w:r>
    </w:p>
    <w:p w:rsidR="00761C1B" w:rsidRDefault="00761C1B" w:rsidP="00761C1B">
      <w:r>
        <w:t>SOURCE: Used in EN 302 842-03 V1.4.1, clause 4</w:t>
      </w:r>
    </w:p>
    <w:p w:rsidR="00761C1B" w:rsidRDefault="00761C1B" w:rsidP="00761C1B"/>
    <w:p w:rsidR="00761C1B" w:rsidRDefault="00761C1B" w:rsidP="00761C1B">
      <w:r>
        <w:t xml:space="preserve">                                                                                                                                                                                                                                                                                                                                                                                                                                                                                                                                                                                                                                                                                                                                                                                                                                                                                                                                                                                                                                                                                                                                                                                                                                                                                                                                                                                                                                                                                                                                                                                                                                                                                                                                                                                                                                                                                                                                                                                                                                                                                                                                                                                                                                                                                                                                                                                                                                                                                                                                                                                                                                                                                                                                                                                                                                                                                                                                                                                                                                                                                                                                                                                                                                                                                                                                                                                                                                                                                                                                                                                                                                                                                                                                                                                                                                                                                                                                                                                                                                                                                                                                                                                                                                                                                                                                                                                                                                                                                                                                                                                                                                                                                                                                                                                                                                                                                                                                                                                                                                                                                                                                                                                                                                                                                                                                                                                                                                                                                                                                                                                                                                                                                                                                                                                                                                                                                                                                                                                                                                                                                                                                                                                                                                                                                                                                                                                                                                                                                                                                                                                                                                                                                                                                                                                                                                                                                                                                                                                                                                                                                                                                  [warning: there may be more definitions on this page] message block identifier (mbi) as defined in gns-b message type 1 encoding gns-b id (gid) as defined in gns-b message type 1 encoding message length (len) as defined in gns-b message type 1 encoding gns-b reference receivers (r) this defines the number of gnss reference receivers installed: gns-b installed with 2 reference receivers 0 gns-b installed with 3 reference receivers 1 gns-b installed with 4 reference receivers 2 reserved 3 gns-b accuracy designator letter (ac) this parameter defines the letter designator indicating the minimum signal-in-space accuracy performance provided by gns-b: gns-b has accuracy designation a 0 gns-b has accuracy designation b 1 gns-b has accuracy designation c 2 reserved 3 gns-b continuity/integrity designator (cid) the gns-b continuity / integrity designator (gcid) is a numerical designator which defines the operational performance of the gns-b: reserved 0 gcid 1 1 gcid 2 2 gcid 3 3 gcid 4 4 reserved 5 reserved 6 gns-b unhealthy 7 local magnetic variation (v) this data parameter defines the published magnetic variation at the gns-b reference point: bit 1: positive, denotes eastward variation (clockwise from due north) 0 negative, denotes west variation (counter-clockwise from true north) 1 bits 2 to 11: 0 degree 0 0,25 degree (.../...) </w:t>
      </w:r>
    </w:p>
    <w:p w:rsidR="00761C1B" w:rsidRDefault="00761C1B" w:rsidP="00761C1B">
      <w:r>
        <w:t>SOURCE: Used in EN 302 842-03 V1.4.1, clause 2</w:t>
      </w:r>
    </w:p>
    <w:p w:rsidR="00761C1B" w:rsidRDefault="00761C1B" w:rsidP="00761C1B"/>
    <w:p w:rsidR="00761C1B" w:rsidRDefault="00761C1B" w:rsidP="00761C1B">
      <w:r>
        <w:t xml:space="preserve">                                                                                                                                                                                                                                                                                                                                                                                                                                                                                                                                                                                                                                                                                                                                                                                                                                                                                                                                                                                                                                                                                                                                                                                                                                                                                                                                                                                                                                                                                                                                                                                                                                                                                                                                                                                                                                                                                                                                                                                                                                                                                                                                                                                                                                                                                                                                                                                                                                                                                                                                                                                                                                                                                                                                                                                                                                                                                                                                                                                                                                                                                                                                                                                                                                                                                                                                                                                                                                                                                                                                                                                                                                                                                                                                                                                                                                                                                                                                                                                                                                                                                                                                                                                                                                                                                                                                                                                                                                                                                                                                                                                                                                                                                                                                                                                                                                                                                                                                                                                                                                                                                                                                                                                                                                                                                                                                                                                                                                                                                                                                                                                                                                                                                                                                                                                                                                                                                                                                                                                                                                                                                                                                                                                                                                                                                                                                                                                                                                                                                                                                                                                                                                                                                                                                                                                                                                                                                                                                                                                                                                                                                                                                  [warning: there may be more definitions on this page] message block identifier (mbi) this represents the operating mode of the gns-b message (.../...) </w:t>
      </w:r>
    </w:p>
    <w:p w:rsidR="00761C1B" w:rsidRDefault="00761C1B" w:rsidP="00761C1B">
      <w:r>
        <w:t>SOURCE: Used in EN 302 842-03 V1.4.1, clause 1</w:t>
      </w:r>
    </w:p>
    <w:p w:rsidR="00761C1B" w:rsidRDefault="00761C1B" w:rsidP="00761C1B"/>
    <w:p w:rsidR="00761C1B" w:rsidRDefault="00761C1B" w:rsidP="00761C1B">
      <w:r>
        <w:t xml:space="preserve">                                                                                                                                                                                                                                                                                                                                                                                                                                                                                                                                                                                                                                                                                                                                                                                                                                                                                                                                                                                                                                                                                                                                                                                                                                                                                                                                                                                                                                                                                                                                                                                                                                                                                                                                                                                                                                                                                                                                                                                                                                                                                                                                                                                                                                                                                                                                                                                                                                                                                                                                                                                                                                                                                                                                                                                                                                                                                                                                                                                                                                                                                                                                                                                                                                                                                                                                                                                                                                                                                                                                                                                                                                                                                                                                                                                                                                                                                                                                                                                                                                                                                                                                                                                                                                                                                                                                                                                                                                                                                                                                                                                                                                                                                                                                                                                                                                                                                                                                                                                                                                                                                                                                                                                                                                                                                                                                                                                                                                                                                                                                                                                                                                                                                                                                                                                                                                                                                                                                                                                                                                                                                                                                                                                                                                                                                                                                                                                                                                                                                                                                                                                                                                                                                                                                                                                                                                                                                                                                                                                                                                                                                                                                  [warning: there may be more definitions on this page] mhz frequency range with power levels ranging up to 500 mw; part 1: technical characteristics and test (.../...) </w:t>
      </w:r>
    </w:p>
    <w:p w:rsidR="00761C1B" w:rsidRDefault="00761C1B" w:rsidP="00761C1B">
      <w:r>
        <w:t>SOURCE: Used in EN 301 489-03 V1.6.1, clause 1</w:t>
      </w:r>
    </w:p>
    <w:p w:rsidR="00761C1B" w:rsidRDefault="00761C1B" w:rsidP="00761C1B"/>
    <w:p w:rsidR="00761C1B" w:rsidRDefault="00761C1B" w:rsidP="00761C1B">
      <w:r>
        <w:t xml:space="preserve">                                                                                                                                                                                                                                                                                                                                                                                                                                                                                                                                                                                                                                                                                                                                                                                                                                                                                                                                                                                                                                                                                                                                                                                                                                                                                                                                                                                                                                                                                                                                                                                                                                                                                                                                                                                                                                                                                                                                                                                                                                                                                                                                                                                                                                                                                                                                                                                                                                                                                                                                                                                                                                                                                                                                                                                                                                                                                                                                                                                                                                                                                                                                                                                                                                                                                                                                                                                                                                                                                                                                                                                                                                                                                                                                                                                                                                                                                                                                                                                                                                                                                                                                                                                                                                                                                                                                                                                                                                                                                                                                                                                                                                                                                                                                                                                                                                                                                                                                                                                                                                                                                                                                                                                                                                                                                                                                                                                                                                                                                                                                                                                                                                                                                                                                                                                                                                                                                                                                                                                                                                                                                                                                                                                                                                                                                                                                                                                                                                                                                                                                                                                                                                                                                                                                                                                                                                                                                                                                                                                                                                                                                                                                  [warning: there may be more definitions on this page] module contains all necessary abstract data definitions used in the attribute definitions in clause 7.2 and clause (.../...) </w:t>
      </w:r>
    </w:p>
    <w:p w:rsidR="00761C1B" w:rsidRDefault="00761C1B" w:rsidP="00761C1B">
      <w:r>
        <w:t>SOURCE: Used in EN 303 146-02 V1.2.1, clause ASN.1</w:t>
      </w:r>
    </w:p>
    <w:p w:rsidR="00761C1B" w:rsidRDefault="00761C1B" w:rsidP="00761C1B"/>
    <w:p w:rsidR="00761C1B" w:rsidRDefault="00761C1B" w:rsidP="00761C1B">
      <w:r>
        <w:t xml:space="preserve">                                                                                                                                                                                                                                                                                                                                                                                                                                                                                                                                                                                                                                                                                                                                                                                                                                                                                                                                                                                                                                                                                                                                                                                                                                                                                                                                                                                                                                                                                                                                                                                                                                                                                                                                                                                                                                                                                                                                                                                                                                                                                                                                                                                                                                                                                                                                                                                                                                                                                                                                                                                                                                                                                                                                                                                                                                                                                                                                                                                                                                                                                                                                                                                                                                                                                                                                                                                                                                                                                                                                                                                                                                                                                                                                                                                                                                                                                                                                                                                                                                                                                                                                                                                                                                                                                                                                                                                                                                                                                                                                                                                                                                                                                                                                                                                                                                                                                                                                                                                                                                                                                                                                                                                                                                                                                                                                                                                                                                                                                                                                                                                                                                                                                                                                                                                                                                                                                                                                                                                                                                                                                                                                                                                                                                                                                                                                                                                                                                                                                                                                                                                                                                                                                                                                                                                                                                                                                                                                                                                                                                                                                                                                  [warning: there may be more definitions on this page] mt drops the dcd circuit; - if the hardware is not present then the &amp;c has been set to 0 (ignore dcd) the mt can send the special "no carrier" sequence with guard (.../...) </w:t>
      </w:r>
    </w:p>
    <w:p w:rsidR="00761C1B" w:rsidRDefault="00761C1B" w:rsidP="00761C1B">
      <w:r>
        <w:t>SOURCE: Used in EN 300 392-05 V2.5.1, clause 1</w:t>
      </w:r>
    </w:p>
    <w:p w:rsidR="00761C1B" w:rsidRDefault="00761C1B" w:rsidP="00761C1B"/>
    <w:p w:rsidR="00761C1B" w:rsidRDefault="00761C1B" w:rsidP="00761C1B">
      <w:r>
        <w:t xml:space="preserve">                                                                                                                                                                                                                                                                                                                                                                                                                                                                                                                                                                                                                                                                                                                                                                                                                                                                                                                                                                                                                                                                                                                                                                                                                                                                                                                                                                                                                                                                                                                                                                                                                                                                                                                                                                                                                                                                                                                                                                                                                                                                                                                                                                                                                                                                                                                                                                                                                                                                                                                                                                                                                                                                                                                                                                                                                                                                                                                                                                                                                                                                                                                                                                                                                                                                                                                                                                                                                                                                                                                                                                                                                                                                                                                                                                                                                                                                                                                                                                                                                                                                                                                                                                                                                                                                                                                                                                                                                                                                                                                                                                                                                                                                                                                                                                                                                                                                                                                                                                                                                                                                                                                                                                                                                                                                                                                                                                                                                                                                                                                                                                                                                                                                                                                                                                                                                                                                                                                                                                                                                                                                                                                                                                                                                                                                                                                                                                                                                                                                                                                                                                                                                                                                                                                                                                                                                                                                                                                                                                                                                                                                                                                                  [warning: there may be more definitions on this page] nominal test modulation: for equipment with analogue audio inputs on the transmitter side the nominal test modulation is a 1 khz sine wave with nominal input (.../...) </w:t>
      </w:r>
    </w:p>
    <w:p w:rsidR="00761C1B" w:rsidRDefault="00761C1B" w:rsidP="00761C1B">
      <w:r>
        <w:t>SOURCE: Used in EN 301 357-01 V1.4.1, clause C.1.2.2</w:t>
      </w:r>
    </w:p>
    <w:p w:rsidR="00761C1B" w:rsidRDefault="00761C1B" w:rsidP="00761C1B"/>
    <w:p w:rsidR="00761C1B" w:rsidRDefault="00761C1B" w:rsidP="00761C1B">
      <w:r>
        <w:t xml:space="preserve">                                                                                                                                                                                                                                                                                                                                                                                                                                                                                                                                                                                                                                                                                                                                                                                                                                                                                                                                                                                                                                                                                                                                                                                                                                                                                                                                                                                                                                                                                                                                                                                                                                                                                                                                                                                                                                                                                                                                                                                                                                                                                                                                                                                                                                                                                                                                                                                                                                                                                                                                                                                                                                                                                                                                                                                                                                                                                                                                                                                                                                                                                                                                                                                                                                                                                                                                                                                                                                                                                                                                                                                                                                                                                                                                                                                                                                                                                                                                                                                                                                                                                                                                                                                                                                                                                                                                                                                                                                                                                                                                                                                                                                                                                                                                                                                                                                                                                                                                                                                                                                                                                                                                                                                                                                                                                                                                                                                                                                                                                                                                                                                                                                                                                                                                                                                                                                                                                                                                                                                                                                                                                                                                                                                                                                                                                                                                                                                                                                                                                                                                                                                                                                                                                                                                                                                                                                                                                                                                                                                                                                                                                                                                  [warning: there may be more definitions on this page] null 0 1 gfa channel 1 0 null with rfpi 1 1 reserved for op-code '00' ('null') the info field (bits a16 - a25) shall be all coded as '0000000000'b and bits 28 to 47 shall carry the (.../...) </w:t>
      </w:r>
    </w:p>
    <w:p w:rsidR="00761C1B" w:rsidRDefault="00761C1B" w:rsidP="00761C1B">
      <w:r>
        <w:t>SOURCE: Used in EN 300 175-03 V2.7.1, clause 0</w:t>
      </w:r>
    </w:p>
    <w:p w:rsidR="00761C1B" w:rsidRDefault="00761C1B" w:rsidP="00761C1B"/>
    <w:p w:rsidR="00761C1B" w:rsidRDefault="00761C1B" w:rsidP="00761C1B">
      <w:r>
        <w:t xml:space="preserve">                                                                                                                                                                                                                                                                                                                                                                                                                                                                                                                                                                                                                                                                                                                                                                                                                                                                                                                                                                                                                                                                                                                                                                                                                                                                                                                                                                                                                                                                                                                                                                                                                                                                                                                                                                                                                                                                                                                                                                                                                                                                                                                                                                                                                                                                                                                                                                                                                                                                                                                                                                                                                                                                                                                                                                                                                                                                                                                                                                                                                                                                                                                                                                                                                                                                                                                                                                                                                                                                                                                                                                                                                                                                                                                                                                                                                                                                                                                                                                                                                                                                                                                                                                                                                                                                                                                                                                                                                                                                                                                                                                                                                                                                                                                                                                                                                                                                                                                                                                                                                                                                                                                                                                                                                                                                                                                                                                                                                                                                                                                                                                                                                                                                                                                                                                                                                                                                                                                                                                                                                                                                                                                                                                                                                                                                                                                                                                                                                                                                                                                                                                                                                                                                                                                                                                                                                                                                                                                                                                                                                                                                                                                                  [warning: there may be more definitions on this page] null 0 1 gfa channel 1 0 reserved 1 1 reserved for op-code '00' ('null') the info field (bits a16 - a25) shall be all coded as (.../...) </w:t>
      </w:r>
    </w:p>
    <w:p w:rsidR="00761C1B" w:rsidRDefault="00761C1B" w:rsidP="00761C1B">
      <w:r>
        <w:t>SOURCE: Used in EN 301 842-02 V1.7.1, clause 0</w:t>
      </w:r>
    </w:p>
    <w:p w:rsidR="00761C1B" w:rsidRDefault="00761C1B" w:rsidP="00761C1B"/>
    <w:p w:rsidR="00761C1B" w:rsidRDefault="00761C1B" w:rsidP="00761C1B">
      <w:r>
        <w:t xml:space="preserve">                                                                                                                                                                                                                                                                                                                                                                                                                                                                                                                                                                                                                                                                                                                                                                                                                                                                                                                                                                                                                                                                                                                                                                                                                                                                                                                                                                                                                                                                                                                                                                                                                                                                                                                                                                                                                                                                                                                                                                                                                                                                                                                                                                                                                                                                                                                                                                                                                                                                                                                                                                                                                                                                                                                                                                                                                                                                                                                                                                                                                                                                                                                                                                                                                                                                                                                                                                                                                                                                                                                                                                                                                                                                                                                                                                                                                                                                                                                                                                                                                                                                                                                                                                                                                                                                                                                                                                                                                                                                                                                                                                                                                                                                                                                                                                                                                                                                                                                                                                                                                                                                                                                                                                                                                                                                                                                                                                                                                                                                                                                                                                                                                                                                                                                                                                                                                                                                                                                                                                                                                                                                                                                                                                                                                                                                                                                                                                                                                                                                                                                                                                                                                                                                                                                                                                                                                                                                                                                                                                                                                                                                                                                                  [warning: there may be more definitions on this page] octets (.../...) </w:t>
      </w:r>
    </w:p>
    <w:p w:rsidR="00761C1B" w:rsidRDefault="00761C1B" w:rsidP="00761C1B">
      <w:r>
        <w:t>SOURCE: Used in EN 303 215 V1.3.1, clause 1</w:t>
      </w:r>
    </w:p>
    <w:p w:rsidR="00761C1B" w:rsidRDefault="00761C1B" w:rsidP="00761C1B"/>
    <w:p w:rsidR="00761C1B" w:rsidRDefault="00761C1B" w:rsidP="00761C1B">
      <w:r>
        <w:t xml:space="preserve">                                                                                                                                                                                                                                                                                                                                                                                                                                                                                                                                                                                                                                                                                                                                                                                                                                                                                                                                                                                                                                                                                                                                                                                                                                                                                                                                                                                                                                                                                                                                                                                                                                                                                                                                                                                                                                                                                                                                                                                                                                                                                                                                                                                                                                                                                                                                                                                                                                                                                                                                                                                                                                                                                                                                                                                                                                                                                                                                                                                                                                                                                                                                                                                                                                                                                                                                                                                                                                                                                                                                                                                                                                                                                                                                                                                                                                                                                                                                                                                                                                                                                                                                                                                                                                                                                                                                                                                                                                                                                                                                                                                                                                                                                                                                                                                                                                                                                                                                                                                                                                                                                                                                                                                                                                                                                                                                                                                                                                                                                                                                                                                                                                                                                                                                                                                                                                                                                                                                                                                                                                                                                                                                                                                                                                                                                                                                                                                                                                                                                                                                                                                                                                                                                                                                                                                                                                                                                                                                                                                                                                                                                                                                  [warning: there may be more definitions on this page] of actions f.5.1 checklspidentification (check logical service port identification) checklspidentification action behaviour checklspidentificationbeh; mode confirmed; with reply syntax q832-1asn1module.checklspidentificationresult; registered as {q832-1action 1}; checklspidentificationbeh behaviour defined as "this action is used to check the consistent use of the lsp identification label in the an and in the (.../...) </w:t>
      </w:r>
    </w:p>
    <w:p w:rsidR="00761C1B" w:rsidRDefault="00761C1B" w:rsidP="00761C1B">
      <w:r>
        <w:t>SOURCE: Used in EN 301 271 V1.2.1, clause F.5</w:t>
      </w:r>
    </w:p>
    <w:p w:rsidR="00761C1B" w:rsidRDefault="00761C1B" w:rsidP="00761C1B"/>
    <w:p w:rsidR="00761C1B" w:rsidRDefault="00761C1B" w:rsidP="00761C1B">
      <w:r>
        <w:t xml:space="preserve">                                                                                                                                                                                                                                                                                                                                                                                                                                                                                                                                                                                                                                                                                                                                                                                                                                                                                                                                                                                                                                                                                                                                                                                                                                                                                                                                                                                                                                                                                                                                                                                                                                                                                                                                                                                                                                                                                                                                                                                                                                                                                                                                                                                                                                                                                                                                                                                                                                                                                                                                                                                                                                                                                                                                                                                                                                                                                                                                                                                                                                                                                                                                                                                                                                                                                                                                                                                                                                                                                                                                                                                                                                                                                                                                                                                                                                                                                                                                                                                                                                                                                                                                                                                                                                                                                                                                                                                                                                                                                                                                                                                                                                                                                                                                                                                                                                                                                                                                                                                                                                                                                                                                                                                                                                                                                                                                                                                                                                                                                                                                                                                                                                                                                                                                                                                                                                                                                                                                                                                                                                                                                                                                                                                                                                                                                                                                                                                                                                                                                                                                                                                                                                                                                                                                                                                                                                                                                                                                                                                                                                                                                                                                  [warning: there may be more definitions on this page] of actions f.5.1 resetbbcc (reset bbcc protocol) resetbbcc action behaviour resetbbccbeh; mode confirmed; with reply syntax q832-2asn1module.resetbbccresult; registered as {q832-2action 1}; resetbbccbeh behaviour defined as "this action is used to initiate the bbcc reset procedure"; f.6 definition of notifications f.6.1 presyncbbccresult (result of presynchronization of bbcc protocol) presyncbbccresult notification behaviour presyncbbccresultbeh; registered as {q832-2notification 1}; presyncbbccresultbeh behaviour defined as "this notification indicates to the operator that a bbcc presynchronization procedure, which was initiated by the sn, took place successfully"; f.6.2 resetbbccresult (result of reset of bbcc protocol) resetbbccresult notification behaviour resetbbccresultbeh; with information syntax q832-2asn1module.resetbbccnotificationresult; registered as {q832-2notification 2}; resetbbccresultbeh behaviour defined as "this notification indicates to the operator that a bbcc reset procedure was initiated either by the remote side or autonomously by the (.../...) </w:t>
      </w:r>
    </w:p>
    <w:p w:rsidR="00761C1B" w:rsidRDefault="00761C1B" w:rsidP="00761C1B">
      <w:r>
        <w:t>SOURCE: Used in EN 301 754 V1.1.1, clause F.5</w:t>
      </w:r>
    </w:p>
    <w:p w:rsidR="00761C1B" w:rsidRDefault="00761C1B" w:rsidP="00761C1B"/>
    <w:p w:rsidR="00761C1B" w:rsidRDefault="00761C1B" w:rsidP="00761C1B">
      <w:r>
        <w:t xml:space="preserve">                                                                                                                                                                                                                                                                                                                                                                                                                                                                                                                                                                                                                                                                                                                                                                                                                                                                                                                                                                                                                                                                                                                                                                                                                                                                                                                                                                                                                                                                                                                                                                                                                                                                                                                                                                                                                                                                                                                                                                                                                                                                                                                                                                                                                                                                                                                                                                                                                                                                                                                                                                                                                                                                                                                                                                                                                                                                                                                                                                                                                                                                                                                                                                                                                                                                                                                                                                                                                                                                                                                                                                                                                                                                                                                                                                                                                                                                                                                                                                                                                                                                                                                                                                                                                                                                                                                                                                                                                                                                                                                                                                                                                                                                                                                                                                                                                                                                                                                                                                                                                                                                                                                                                                                                                                                                                                                                                                                                                                                                                                                                                                                                                                                                                                                                                                                                                                                                                                                                                                                                                                                                                                                                                                                                                                                                                                                                                                                                                                                                                                                                                                                                                                                                                                                                                                                                                                                                                                                                                                                                                                                                                                                                  [warning: there may be more definitions on this page] of adaptive equalization requirements qam demodulator at the user ird should include an adaptive equalizer to compensate the channel distortion introduced by smatv in the uhf (.../...) </w:t>
      </w:r>
    </w:p>
    <w:p w:rsidR="00761C1B" w:rsidRDefault="00761C1B" w:rsidP="00761C1B">
      <w:r>
        <w:t>SOURCE: Used in EN 300 473 V1.1.2, clause A.2</w:t>
      </w:r>
    </w:p>
    <w:p w:rsidR="00761C1B" w:rsidRDefault="00761C1B" w:rsidP="00761C1B"/>
    <w:p w:rsidR="00761C1B" w:rsidRDefault="00761C1B" w:rsidP="00761C1B">
      <w:r>
        <w:t xml:space="preserve">                                                                                                                                                                                                                                                                                                                                                                                                                                                                                                                                                                                                                                                                                                                                                                                                                                                                                                                                                                                                                                                                                                                                                                                                                                                                                                                                                                                                                                                                                                                                                                                                                                                                                                                                                                                                                                                                                                                                                                                                                                                                                                                                                                                                                                                                                                                                                                                                                                                                                                                                                                                                                                                                                                                                                                                                                                                                                                                                                                                                                                                                                                                                                                                                                                                                                                                                                                                                                                                                                                                                                                                                                                                                                                                                                                                                                                                                                                                                                                                                                                                                                                                                                                                                                                                                                                                                                                                                                                                                                                                                                                                                                                                                                                                                                                                                                                                                                                                                                                                                                                                                                                                                                                                                                                                                                                                                                                                                                                                                                                                                                                                                                                                                                                                                                                                                                                                                                                                                                                                                                                                                                                                                                                                                                                                                                                                                                                                                                                                                                                                                                                                                                                                                                                                                                                                                                                                                                                                                                                                                                                                                                                                                  [warning: there may be more definitions on this page] of additive white gaussian noise (awgn) interferer the minimum bandwidth of the awgn interferer should be 1,5 times symbol rate of the radio access (.../...) </w:t>
      </w:r>
    </w:p>
    <w:p w:rsidR="00761C1B" w:rsidRDefault="00761C1B" w:rsidP="00761C1B">
      <w:r>
        <w:t>SOURCE: Used in EN 302 574-01 V2.1.1, clause C.1.7</w:t>
      </w:r>
    </w:p>
    <w:p w:rsidR="00761C1B" w:rsidRDefault="00761C1B" w:rsidP="00761C1B"/>
    <w:p w:rsidR="00761C1B" w:rsidRDefault="00761C1B" w:rsidP="00761C1B">
      <w:r>
        <w:t xml:space="preserve">                                                                                                                                                                                                                                                                                                                                                                                                                                                                                                                                                                                                                                                                                                                                                                                                                                                                                                                                                                                                                                                                                                                                                                                                                                                                                                                                                                                                                                                                                                                                                                                                                                                                                                                                                                                                                                                                                                                                                                                                                                                                                                                                                                                                                                                                                                                                                                                                                                                                                                                                                                                                                                                                                                                                                                                                                                                                                                                                                                                                                                                                                                                                                                                                                                                                                                                                                                                                                                                                                                                                                                                                                                                                                                                                                                                                                                                                                                                                                                                                                                                                                                                                                                                                                                                                                                                                                                                                                                                                                                                                                                                                                                                                                                                                                                                                                                                                                                                                                                                                                                                                                                                                                                                                                                                                                                                                                                                                                                                                                                                                                                                                                                                                                                                                                                                                                                                                                                                                                                                                                                                                                                                                                                                                                                                                                                                                                                                                                                                                                                                                                                                                                                                                                                                                                                                                                                                                                                                                                                                                                                                                                                                                  [warning: there may be more definitions on this page] of address types table d.3 contains the asn.1 definition of general applicable address and number (.../...) </w:t>
      </w:r>
    </w:p>
    <w:p w:rsidR="00761C1B" w:rsidRDefault="00761C1B" w:rsidP="00761C1B">
      <w:r>
        <w:t>SOURCE: Used in EN 300 196-01 V1.3.2, clause D.3</w:t>
      </w:r>
    </w:p>
    <w:p w:rsidR="00761C1B" w:rsidRDefault="00761C1B" w:rsidP="00761C1B"/>
    <w:p w:rsidR="00761C1B" w:rsidRDefault="00761C1B" w:rsidP="00761C1B">
      <w:r>
        <w:t xml:space="preserve">                                                                                                                                                                                                                                                                                                                                                                                                                                                                                                                                                                                                                                                                                                                                                                                                                                                                                                                                                                                                                                                                                                                                                                                                                                                                                                                                                                                                                                                                                                                                                                                                                                                                                                                                                                                                                                                                                                                                                                                                                                                                                                                                                                                                                                                                                                                                                                                                                                                                                                                                                                                                                                                                                                                                                                                                                                                                                                                                                                                                                                                                                                                                                                                                                                                                                                                                                                                                                                                                                                                                                                                                                                                                                                                                                                                                                                                                                                                                                                                                                                                                                                                                                                                                                                                                                                                                                                                                                                                                                                                                                                                                                                                                                                                                                                                                                                                                                                                                                                                                                                                                                                                                                                                                                                                                                                                                                                                                                                                                                                                                                                                                                                                                                                                                                                                                                                                                                                                                                                                                                                                                                                                                                                                                                                                                                                                                                                                                                                                                                                                                                                                                                                                                                                                                                                                                                                                                                                                                                                                                                                                                                                                                  [warning: there may be more definitions on this page] of address types table e.3 shows the formal definition of the address types used in the functional (.../...) </w:t>
      </w:r>
    </w:p>
    <w:p w:rsidR="00761C1B" w:rsidRDefault="00761C1B" w:rsidP="00761C1B">
      <w:r>
        <w:t>SOURCE: Used in EN 300 196-01 V1.3.2, clause E.3</w:t>
      </w:r>
    </w:p>
    <w:p w:rsidR="00761C1B" w:rsidRDefault="00761C1B" w:rsidP="00761C1B"/>
    <w:p w:rsidR="00761C1B" w:rsidRDefault="00761C1B" w:rsidP="00761C1B">
      <w:r>
        <w:t xml:space="preserve">                                                                                                                                                                                                                                                                                                                                                                                                                                                                                                                                                                                                                                                                                                                                                                                                                                                                                                                                                                                                                                                                                                                                                                                                                                                                                                                                                                                                                                                                                                                                                                                                                                                                                                                                                                                                                                                                                                                                                                                                                                                                                                                                                                                                                                                                                                                                                                                                                                                                                                                                                                                                                                                                                                                                                                                                                                                                                                                                                                                                                                                                                                                                                                                                                                                                                                                                                                                                                                                                                                                                                                                                                                                                                                                                                                                                                                                                                                                                                                                                                                                                                                                                                                                                                                                                                                                                                                                                                                                                                                                                                                                                                                                                                                                                                                                                                                                                                                                                                                                                                                                                                                                                                                                                                                                                                                                                                                                                                                                                                                                                                                                                                                                                                                                                                                                                                                                                                                                                                                                                                                                                                                                                                                                                                                                                                                                                                                                                                                                                                                                                                                                                                                                                                                                                                                                                                                                                                                                                                                                                                                                                                                                                  [warning: there may be more definitions on this page] of attributes f.4.1 bbccrequired (b-bcc required) bbccrequired attribute with attribute syntax q832-2asn1moduleboolean; matches for equality; behaviour bbccrequiredbeh; registered as {q832-2attribute 1}; bbccrequiredbeh behaviour defined as "this attribute defines whether a (semi-)permanent connection in the sn is to be established in the an by using the b-bcc (.../...) </w:t>
      </w:r>
    </w:p>
    <w:p w:rsidR="00761C1B" w:rsidRDefault="00761C1B" w:rsidP="00761C1B">
      <w:r>
        <w:t>SOURCE: Used in EN 301 754 V1.1.1, clause F.4</w:t>
      </w:r>
    </w:p>
    <w:p w:rsidR="00761C1B" w:rsidRDefault="00761C1B" w:rsidP="00761C1B"/>
    <w:p w:rsidR="00761C1B" w:rsidRDefault="00761C1B" w:rsidP="00761C1B">
      <w:r>
        <w:t xml:space="preserve">                                                                                                                                                                                                                                                                                                                                                                                                                                                                                                                                                                                                                                                                                                                                                                                                                                                                                                                                                                                                                                                                                                                                                                                                                                                                                                                                                                                                                                                                                                                                                                                                                                                                                                                                                                                                                                                                                                                                                                                                                                                                                                                                                                                                                                                                                                                                                                                                                                                                                                                                                                                                                                                                                                                                                                                                                                                                                                                                                                                                                                                                                                                                                                                                                                                                                                                                                                                                                                                                                                                                                                                                                                                                                                                                                                                                                                                                                                                                                                                                                                                                                                                                                                                                                                                                                                                                                                                                                                                                                                                                                                                                                                                                                                                                                                                                                                                                                                                                                                                                                                                                                                                                                                                                                                                                                                                                                                                                                                                                                                                                                                                                                                                                                                                                                                                                                                                                                                                                                                                                                                                                                                                                                                                                                                                                                                                                                                                                                                                                                                                                                                                                                                                                                                                                                                                                                                                                                                                                                                                                                                                                                                                                  [warning: there may be more definitions on this page] of attributes f.4.1 commpathbbid (communications path for broadband identifier) commpathbbid attribute with attribute syntax q832-1asn1module.nametype; matches for equality; behaviour commpathbbidbeh; registered as {q832-1attribute 1}; commpathbbidbeh behaviour defined as "this attribute is used for naming instances of the managed object class commpathbb and subclasses."; f.4.2 logicalserviceportid (logical service port identifier) logicalserviceportid attribute with attribute syntax q832-1asn1module.nametype; matches for equality; behaviour logicalserviceportidbeh; registered as {q832-1attribute 2}; logicalserviceportidbeh behaviour defined as "this attribute is used for naming instances of the class logicalserviceport and subclasses."; f.4.3 logicalserviceportnumber (logical service port number) logicalserviceportnumber attribute with attribute syntax q832-1asn1module.integer; matches for equality; behaviour logicalserviceportnumberbeh; registered as {q832-1attribute 3}; logicalserviceportnumberbeh behaviour defined as "this attribute is used to label a logical service (.../...) </w:t>
      </w:r>
    </w:p>
    <w:p w:rsidR="00761C1B" w:rsidRDefault="00761C1B" w:rsidP="00761C1B">
      <w:r>
        <w:t>SOURCE: Used in EN 301 271 V1.2.1, clause F.4</w:t>
      </w:r>
    </w:p>
    <w:p w:rsidR="00761C1B" w:rsidRDefault="00761C1B" w:rsidP="00761C1B"/>
    <w:p w:rsidR="00761C1B" w:rsidRDefault="00761C1B" w:rsidP="00761C1B">
      <w:r>
        <w:t xml:space="preserve">                                                                                                                                                                                                                                                                                                                                                                                                                                                                                                                                                                                                                                                                                                                                                                                                                                                                                                                                                                                                                                                                                                                                                                                                                                                                                                                                                                                                                                                                                                                                                                                                                                                                                                                                                                                                                                                                                                                                                                                                                                                                                                                                                                                                                                                                                                                                                                                                                                                                                                                                                                                                                                                                                                                                                                                                                                                                                                                                                                                                                                                                                                                                                                                                                                                                                                                                                                                                                                                                                                                                                                                                                                                                                                                                                                                                                                                                                                                                                                                                                                                                                                                                                                                                                                                                                                                                                                                                                                                                                                                                                                                                                                                                                                                                                                                                                                                                                                                                                                                                                                                                                                                                                                                                                                                                                                                                                                                                                                                                                                                                                                                                                                                                                                                                                                                                                                                                                                                                                                                                                                                                                                                                                                                                                                                                                                                                                                                                                                                                                                                                                                                                                                                                                                                                                                                                                                                                                                                                                                                                                                                                                                                                  [warning: there may be more definitions on this page] of audio levels for the portable the audio calibration is performed as follows: set the eut volume to provide the nominal audio level if specified by the (.../...) </w:t>
      </w:r>
    </w:p>
    <w:p w:rsidR="00761C1B" w:rsidRDefault="00761C1B" w:rsidP="00761C1B">
      <w:r>
        <w:t>SOURCE: Used in EN 301 489-25 V2.3.2, clause B.1</w:t>
      </w:r>
    </w:p>
    <w:p w:rsidR="00761C1B" w:rsidRDefault="00761C1B" w:rsidP="00761C1B"/>
    <w:p w:rsidR="00761C1B" w:rsidRDefault="00761C1B" w:rsidP="00761C1B">
      <w:r>
        <w:t xml:space="preserve">                                                                                                                                                                                                                                                                                                                                                                                                                                                                                                                                                                                                                                                                                                                                                                                                                                                                                                                                                                                                                                                                                                                                                                                                                                                                                                                                                                                                                                                                                                                                                                                                                                                                                                                                                                                                                                                                                                                                                                                                                                                                                                                                                                                                                                                                                                                                                                                                                                                                                                                                                                                                                                                                                                                                                                                                                                                                                                                                                                                                                                                                                                                                                                                                                                                                                                                                                                                                                                                                                                                                                                                                                                                                                                                                                                                                                                                                                                                                                                                                                                                                                                                                                                                                                                                                                                                                                                                                                                                                                                                                                                                                                                                                                                                                                                                                                                                                                                                                                                                                                                                                                                                                                                                                                                                                                                                                                                                                                                                                                                                                                                                                                                                                                                                                                                                                                                                                                                                                                                                                                                                                                                                                                                                                                                                                                                                                                                                                                                                                                                                                                                                                                                                                                                                                                                                                                                                                                                                                                                                                                                                                                                                                  [warning: there may be more definitions on this page] of classes f.1.2.1 bbcccommpathbb (b-bcc communications path for broadband) bbcccommpathbb managed object class derived from "itu-t q.832.1":commpathbb; characterized by bbcccommpathbbpkg package behaviour bbcccommpathbbbeh;;; registered as {q832-2managedobjectclass 1}; bbcccommpathbbbeh behaviour defined as "the b-bcc communication path object class carries the b-bcc protocol (.../...) </w:t>
      </w:r>
    </w:p>
    <w:p w:rsidR="00761C1B" w:rsidRDefault="00761C1B" w:rsidP="00761C1B">
      <w:r>
        <w:t>SOURCE: Used in EN 301 754 V1.1.1, clause F.1.2</w:t>
      </w:r>
    </w:p>
    <w:p w:rsidR="00761C1B" w:rsidRDefault="00761C1B" w:rsidP="00761C1B"/>
    <w:p w:rsidR="00761C1B" w:rsidRDefault="00761C1B" w:rsidP="00761C1B">
      <w:r>
        <w:t xml:space="preserve">                                                                                                                                                                                                                                                                                                                                                                                                                                                                                                                                                                                                                                                                                                                                                                                                                                                                                                                                                                                                                                                                                                                                                                                                                                                                                                                                                                                                                                                                                                                                                                                                                                                                                                                                                                                                                                                                                                                                                                                                                                                                                                                                                                                                                                                                                                                                                                                                                                                                                                                                                                                                                                                                                                                                                                                                                                                                                                                                                                                                                                                                                                                                                                                                                                                                                                                                                                                                                                                                                                                                                                                                                                                                                                                                                                                                                                                                                                                                                                                                                                                                                                                                                                                                                                                                                                                                                                                                                                                                                                                                                                                                                                                                                                                                                                                                                                                                                                                                                                                                                                                                                                                                                                                                                                                                                                                                                                                                                                                                                                                                                                                                                                                                                                                                                                                                                                                                                                                                                                                                                                                                                                                                                                                                                                                                                                                                                                                                                                                                                                                                                                                                                                                                                                                                                                                                                                                                                                                                                                                                                                                                                                                                  [warning: there may be more definitions on this page] of classes f.1.2.1 commpathbb (communications path for broadband) commpathbb managed object class derived from (.../...) </w:t>
      </w:r>
    </w:p>
    <w:p w:rsidR="00761C1B" w:rsidRDefault="00761C1B" w:rsidP="00761C1B">
      <w:r>
        <w:t>SOURCE: Used in EN 301 271 V1.2.1, clause F.1.2</w:t>
      </w:r>
    </w:p>
    <w:p w:rsidR="00761C1B" w:rsidRDefault="00761C1B" w:rsidP="00761C1B"/>
    <w:p w:rsidR="00761C1B" w:rsidRDefault="00761C1B" w:rsidP="00761C1B">
      <w:r>
        <w:t xml:space="preserve">                                                                                                                                                                                                                                                                                                                                                                                                                                                                                                                                                                                                                                                                                                                                                                                                                                                                                                                                                                                                                                                                                                                                                                                                                                                                                                                                                                                                                                                                                                                                                                                                                                                                                                                                                                                                                                                                                                                                                                                                                                                                                                                                                                                                                                                                                                                                                                                                                                                                                                                                                                                                                                                                                                                                                                                                                                                                                                                                                                                                                                                                                                                                                                                                                                                                                                                                                                                                                                                                                                                                                                                                                                                                                                                                                                                                                                                                                                                                                                                                                                                                                                                                                                                                                                                                                                                                                                                                                                                                                                                                                                                                                                                                                                                                                                                                                                                                                                                                                                                                                                                                                                                                                                                                                                                                                                                                                                                                                                                                                                                                                                                                                                                                                                                                                                                                                                                                                                                                                                                                                                                                                                                                                                                                                                                                                                                                                                                                                                                                                                                                                                                                                                                                                                                                                                                                                                                                                                                                                                                                                                                                                                                                  [warning: there may be more definitions on this page] of common data types" and "[5], §2.1.3 definition of range constants" with "[11], (.../...) </w:t>
      </w:r>
    </w:p>
    <w:p w:rsidR="00761C1B" w:rsidRDefault="00761C1B" w:rsidP="00761C1B">
      <w:r>
        <w:t>SOURCE: Used in EN 301 070-01 V1.2.2, clause §2.1.3 SOURCE: Used in EN 301 070-01 V1.2.2, clause §2.1.3</w:t>
      </w:r>
    </w:p>
    <w:p w:rsidR="00761C1B" w:rsidRDefault="00761C1B" w:rsidP="00761C1B"/>
    <w:p w:rsidR="00761C1B" w:rsidRDefault="00761C1B" w:rsidP="00761C1B">
      <w:r>
        <w:t xml:space="preserve">                                                                                                                                                                                                                                                                                                                                                                                                                                                                                                                                                                                                                                                                                                                                                                                                                                                                                                                                                                                                                                                                                                                                                                                                                                                                                                                                                                                                                                                                                                                                                                                                                                                                                                                                                                                                                                                                                                                                                                                                                                                                                                                                                                                                                                                                                                                                                                                                                                                                                                                                                                                                                                                                                                                                                                                                                                                                                                                                                                                                                                                                                                                                                                                                                                                                                                                                                                                                                                                                                                                                                                                                                                                                                                                                                                                                                                                                                                                                                                                                                                                                                                                                                                                                                                                                                                                                                                                                                                                                                                                                                                                                                                                                                                                                                                                                                                                                                                                                                                                                                                                                                                                                                                                                                                                                                                                                                                                                                                                                                                                                                                                                                                                                                                                                                                                                                                                                                                                                                                                                                                                                                                                                                                                                                                                                                                                                                                                                                                                                                                                                                                                                                                                                                                                                                                                                                                                                                                                                                                                                                                                                                                                                  [warning: there may be more definitions on this page] of earth stations on board vessels equipment within the scope of the present document the provisions of the present document apply to earth stations on board vessels, and associated ancillary equipment, as set out in this (.../...) </w:t>
      </w:r>
    </w:p>
    <w:p w:rsidR="00761C1B" w:rsidRDefault="00761C1B" w:rsidP="00761C1B">
      <w:r>
        <w:t>SOURCE: Used in EN 301 843-06 V2.2.1, clause B.0</w:t>
      </w:r>
    </w:p>
    <w:p w:rsidR="00761C1B" w:rsidRDefault="00761C1B" w:rsidP="00761C1B"/>
    <w:p w:rsidR="00761C1B" w:rsidRDefault="00761C1B" w:rsidP="00761C1B">
      <w:r>
        <w:t xml:space="preserve">                                                                                                                                                                                                                                                                                                                                                                                                                                                                                                                                                                                                                                                                                                                                                                                                                                                                                                                                                                                                                                                                                                                                                                                                                                                                                                                                                                                                                                                                                                                                                                                                                                                                                                                                                                                                                                                                                                                                                                                                                                                                                                                                                                                                                                                                                                                                                                                                                                                                                                                                                                                                                                                                                                                                                                                                                                                                                                                                                                                                                                                                                                                                                                                                                                                                                                                                                                                                                                                                                                                                                                                                                                                                                                                                                                                                                                                                                                                                                                                                                                                                                                                                                                                                                                                                                                                                                                                                                                                                                                                                                                                                                                                                                                                                                                                                                                                                                                                                                                                                                                                                                                                                                                                                                                                                                                                                                                                                                                                                                                                                                                                                                                                                                                                                                                                                                                                                                                                                                                                                                                                                                                                                                                                                                                                                                                                                                                                                                                                                                                                                                                                                                                                                                                                                                                                                                                                                                                                                                                                                                                                                                                                                  [warning: there may be more definitions on this page] of error control codes a.1.1.1 16-state rcpc codes as discussed in clause 5 the rcpc codes encode type-3 bits into type-2 bits (.../...) </w:t>
      </w:r>
    </w:p>
    <w:p w:rsidR="00761C1B" w:rsidRDefault="00761C1B" w:rsidP="00761C1B">
      <w:r>
        <w:t>SOURCE: Used in EN 300 395-02 V1.3.1, clause A.1.1</w:t>
      </w:r>
    </w:p>
    <w:p w:rsidR="00761C1B" w:rsidRDefault="00761C1B" w:rsidP="00761C1B"/>
    <w:p w:rsidR="00761C1B" w:rsidRDefault="00761C1B" w:rsidP="00761C1B">
      <w:r>
        <w:t xml:space="preserve">                                                                                                                                                                                                                                                                                                                                                                                                                                                                                                                                                                                                                                                                                                                                                                                                                                                                                                                                                                                                                                                                                                                                                                                                                                                                                                                                                                                                                                                                                                                                                                                                                                                                                                                                                                                                                                                                                                                                                                                                                                                                                                                                                                                                                                                                                                                                                                                                                                                                                                                                                                                                                                                                                                                                                                                                                                                                                                                                                                                                                                                                                                                                                                                                                                                                                                                                                                                                                                                                                                                                                                                                                                                                                                                                                                                                                                                                                                                                                                                                                                                                                                                                                                                                                                                                                                                                                                                                                                                                                                                                                                                                                                                                                                                                                                                                                                                                                                                                                                                                                                                                                                                                                                                                                                                                                                                                                                                                                                                                                                                                                                                                                                                                                                                                                                                                                                                                                                                                                                                                                                                                                                                                                                                                                                                                                                                                                                                                                                                                                                                                                                                                                                                                                                                                                                                                                                                                                                                                                                                                                                                                                                                                  [warning: there may be more definitions on this page] of excessive pointer adjustments is for further (.../...) </w:t>
      </w:r>
    </w:p>
    <w:p w:rsidR="00761C1B" w:rsidRDefault="00761C1B" w:rsidP="00761C1B">
      <w:r>
        <w:t>SOURCE: Used in EN 300 417-0302 V1.1.2, clause 5 SOURCE: Used in EN 300 417-0302 V1.1.2, clause 5 SOURCE: Used in EN 300 417-0302 V1.1.2, clause 5</w:t>
      </w:r>
    </w:p>
    <w:p w:rsidR="00761C1B" w:rsidRDefault="00761C1B" w:rsidP="00761C1B"/>
    <w:p w:rsidR="00761C1B" w:rsidRDefault="00761C1B" w:rsidP="00761C1B">
      <w:r>
        <w:t xml:space="preserve">                                                                                                                                                                                                                                                                                                                                                                                                                                                                                                                                                                                                                                                                                                                                                                                                                                                                                                                                                                                                                                                                                                                                                                                                                                                                                                                                                                                                                                                                                                                                                                                                                                                                                                                                                                                                                                                                                                                                                                                                                                                                                                                                                                                                                                                                                                                                                                                                                                                                                                                                                                                                                                                                                                                                                                                                                                                                                                                                                                                                                                                                                                                                                                                                                                                                                                                                                                                                                                                                                                                                                                                                                                                                                                                                                                                                                                                                                                                                                                                                                                                                                                                                                                                                                                                                                                                                                                                                                                                                                                                                                                                                                                                                                                                                                                                                                                                                                                                                                                                                                                                                                                                                                                                                                                                                                                                                                                                                                                                                                                                                                                                                                                                                                                                                                                                                                                                                                                                                                                                                                                                                                                                                                                                                                                                                                                                                                                                                                                                                                                                                                                                                                                                                                                                                                                                                                                                                                                                                                                                                                                                                                                                                  [warning: there may be more definitions on this page] of features, services and procedures d.1.1 nwk features transparency between ft and pt [n.201]: ability of the crfp to be transparent for all dect air interface procedures handled between the pt and ft encryption of relayed connections [n.202]: ability of the crfp and the ft to support encryption of relayed connections d.1.2 mac services extended fixed part capabilities [m.201]: service which indicates the extended capabilities of the fp to the pt or to the crfp-pt hop control [m.202]: service used by the fp to control the number of wrs hops normal relay operation [m.203]: service that only provides unencrypted relayed connections dual relay operation [m.204]: service that provides encryption of relayed connections bearer handover, intra-cell of pt within crfp [m.205]: internal mac process initiated by a pt communicating with a crfp whereby data transfer (c channel and i channel) is switched from one duplex bearer to another in the domain of the same crfp while maintaining the service to the dlc (.../...) </w:t>
      </w:r>
    </w:p>
    <w:p w:rsidR="00761C1B" w:rsidRDefault="00761C1B" w:rsidP="00761C1B">
      <w:r>
        <w:t>SOURCE: Used in EN 300 765-02 V1.2.1, clause D.1</w:t>
      </w:r>
    </w:p>
    <w:p w:rsidR="00761C1B" w:rsidRDefault="00761C1B" w:rsidP="00761C1B"/>
    <w:p w:rsidR="00761C1B" w:rsidRDefault="00761C1B" w:rsidP="00761C1B">
      <w:r>
        <w:t xml:space="preserve">                                                                                                                                                                                                                                                                                                                                                                                                                                                                                                                                                                                                                                                                                                                                                                                                                                                                                                                                                                                                                                                                                                                                                                                                                                                                                                                                                                                                                                                                                                                                                                                                                                                                                                                                                                                                                                                                                                                                                                                                                                                                                                                                                                                                                                                                                                                                                                                                                                                                                                                                                                                                                                                                                                                                                                                                                                                                                                                                                                                                                                                                                                                                                                                                                                                                                                                                                                                                                                                                                                                                                                                                                                                                                                                                                                                                                                                                                                                                                                                                                                                                                                                                                                                                                                                                                                                                                                                                                                                                                                                                                                                                                                                                                                                                                                                                                                                                                                                                                                                                                                                                                                                                                                                                                                                                                                                                                                                                                                                                                                                                                                                                                                                                                                                                                                                                                                                                                                                                                                                                                                                                                                                                                                                                                                                                                                                                                                                                                                                                                                                                                                                                                                                                                                                                                                                                                                                                                                                                                                                                                                                                                                                                  [warning: there may be more definitions on this page] of gck0 wg6 approved 303 14-09-11 v3.2.3 direct access changes wg6 approved 304 06-09-15 v3.3.2 definitions of session keys for visited networks wg6 approved 306 06-09-15 v3.3.2 clarification on the usage of authentication method on migration wg6 approved 307 06-09-15 v3.3.2 missing u-disable status in diagrams wg6 approved 308 06-09-15 v3.3.2 correction of references to sim standards wg6 approved 309 06-09-15 v3.3.2 reference error in proprietary element wg6 approved 310 06-09-15 v3.3.2 addition of hardware/software version number reporting wg6 approved 311 06-09-15 v3.3.2 use of timer t354 wg6 approved 312 06-09-15 v3.3.2 algorithm rules wg6 approved 313 06-09-15 v3.3.2 dck and cck storage in visited swmi wg6 approved 314 24-12-15 v3.3.4 t354 stop during location update wg6 approved history document history edition 1 december 1996 publication as etsi ets 300 392-7 (historical) v2.1.1 december 2000 publication as etsi ts 100 392-7 v2.1.1 february 2001 publication v2.2.1 september 2004 publication v2.3.1 june 2006 publication (withdrawn) v2.4.1 october 2006 publication as etsi ts 100 392-7 v3.1.1 june 2008 publication v3.2.1 june 2010 publication v3.3.1 july 2012 publication v3.4.0 april 2016 en approval procedure ap 20160630: 2016-04-01 to 2016-06-30 v3.4.1 october 2016 vote v 20161227: 2016-10-28 to 2016-12-27 v3.4.1 january 2017 publication etsi (.../...) </w:t>
      </w:r>
    </w:p>
    <w:p w:rsidR="00761C1B" w:rsidRDefault="00761C1B" w:rsidP="00761C1B">
      <w:r>
        <w:t>SOURCE: Used in EN 300 392-07 V3.4.1, clause V3.2.2</w:t>
      </w:r>
    </w:p>
    <w:p w:rsidR="00761C1B" w:rsidRDefault="00761C1B" w:rsidP="00761C1B"/>
    <w:p w:rsidR="00761C1B" w:rsidRDefault="00761C1B" w:rsidP="00761C1B">
      <w:r>
        <w:t xml:space="preserve">                                                                                                                                                                                                                                                                                                                                                                                                                                                                                                                                                                                                                                                                                                                                                                                                                                                                                                                                                                                                                                                                                                                                                                                                                                                                                                                                                                                                                                                                                                                                                                                                                                                                                                                                                                                                                                                                                                                                                                                                                                                                                                                                                                                                                                                                                                                                                                                                                                                                                                                                                                                                                                                                                                                                                                                                                                                                                                                                                                                                                                                                                                                                                                                                                                                                                                                                                                                                                                                                                                                                                                                                                                                                                                                                                                                                                                                                                                                                                                                                                                                                                                                                                                                                                                                                                                                                                                                                                                                                                                                                                                                                                                                                                                                                                                                                                                                                                                                                                                                                                                                                                                                                                                                                                                                                                                                                                                                                                                                                                                                                                                                                                                                                                                                                                                                                                                                                                                                                                                                                                                                                                                                                                                                                                                                                                                                                                                                                                                                                                                                                                                                                                                                                                                                                                                                                                                                                                                                                                                                                                                                                                                                                  [warning: there may be more definitions on this page] of generally applicable errors table d.2 contains the asn.1 specification of errors which are applicable to supplementary services using the common information element category of the functional protocol as specified in clause (.../...) </w:t>
      </w:r>
    </w:p>
    <w:p w:rsidR="00761C1B" w:rsidRDefault="00761C1B" w:rsidP="00761C1B">
      <w:r>
        <w:t>SOURCE: Used in EN 300 196-01 V1.3.2, clause D.2</w:t>
      </w:r>
    </w:p>
    <w:p w:rsidR="00761C1B" w:rsidRDefault="00761C1B" w:rsidP="00761C1B"/>
    <w:p w:rsidR="00761C1B" w:rsidRDefault="00761C1B" w:rsidP="00761C1B">
      <w:r>
        <w:t xml:space="preserve">                                                                                                                                                                                                                                                                                                                                                                                                                                                                                                                                                                                                                                                                                                                                                                                                                                                                                                                                                                                                                                                                                                                                                                                                                                                                                                                                                                                                                                                                                                                                                                                                                                                                                                                                                                                                                                                                                                                                                                                                                                                                                                                                                                                                                                                                                                                                                                                                                                                                                                                                                                                                                                                                                                                                                                                                                                                                                                                                                                                                                                                                                                                                                                                                                                                                                                                                                                                                                                                                                                                                                                                                                                                                                                                                                                                                                                                                                                                                                                                                                                                                                                                                                                                                                                                                                                                                                                                                                                                                                                                                                                                                                                                                                                                                                                                                                                                                                                                                                                                                                                                                                                                                                                                                                                                                                                                                                                                                                                                                                                                                                                                                                                                                                                                                                                                                                                                                                                                                                                                                                                                                                                                                                                                                                                                                                                                                                                                                                                                                                                                                                                                                                                                                                                                                                                                                                                                                                                                                                                                                                                                                                                                                  [warning: there may be more definitions on this page] of generally applicable errors table e.2 shows the formal definition of the generally applicable errors used in the functional (.../...) </w:t>
      </w:r>
    </w:p>
    <w:p w:rsidR="00761C1B" w:rsidRDefault="00761C1B" w:rsidP="00761C1B">
      <w:r>
        <w:t>SOURCE: Used in EN 300 196-01 V1.3.2, clause E.2</w:t>
      </w:r>
    </w:p>
    <w:p w:rsidR="00761C1B" w:rsidRDefault="00761C1B" w:rsidP="00761C1B"/>
    <w:p w:rsidR="00761C1B" w:rsidRDefault="00761C1B" w:rsidP="00761C1B">
      <w:r>
        <w:t xml:space="preserve">                                                                                                                                                                                                                                                                                                                                                                                                                                                                                                                                                                                                                                                                                                                                                                                                                                                                                                                                                                                                                                                                                                                                                                                                                                                                                                                                                                                                                                                                                                                                                                                                                                                                                                                                                                                                                                                                                                                                                                                                                                                                                                                                                                                                                                                                                                                                                                                                                                                                                                                                                                                                                                                                                                                                                                                                                                                                                                                                                                                                                                                                                                                                                                                                                                                                                                                                                                                                                                                                                                                                                                                                                                                                                                                                                                                                                                                                                                                                                                                                                                                                                                                                                                                                                                                                                                                                                                                                                                                                                                                                                                                                                                                                                                                                                                                                                                                                                                                                                                                                                                                                                                                                                                                                                                                                                                                                                                                                                                                                                                                                                                                                                                                                                                                                                                                                                                                                                                                                                                                                                                                                                                                                                                                                                                                                                                                                                                                                                                                                                                                                                                                                                                                                                                                                                                                                                                                                                                                                                                                                                                                                                                                                  [warning: there may be more definitions on this page] of geographical areas 4.1 overview geographical areas shall be specified by geometric (.../...) </w:t>
      </w:r>
    </w:p>
    <w:p w:rsidR="00761C1B" w:rsidRDefault="00761C1B" w:rsidP="00761C1B">
      <w:r>
        <w:t>SOURCE: Used in EN 302 931 V1.1.1, clause 4</w:t>
      </w:r>
    </w:p>
    <w:p w:rsidR="00761C1B" w:rsidRDefault="00761C1B" w:rsidP="00761C1B"/>
    <w:p w:rsidR="00761C1B" w:rsidRDefault="00761C1B" w:rsidP="00761C1B">
      <w:r>
        <w:t xml:space="preserve">                                                                                                                                                                                                                                                                                                                                                                                                                                                                                                                                                                                                                                                                                                                                                                                                                                                                                                                                                                                                                                                                                                                                                                                                                                                                                                                                                                                                                                                                                                                                                                                                                                                                                                                                                                                                                                                                                                                                                                                                                                                                                                                                                                                                                                                                                                                                                                                                                                                                                                                                                                                                                                                                                                                                                                                                                                                                                                                                                                                                                                                                                                                                                                                                                                                                                                                                                                                                                                                                                                                                                                                                                                                                                                                                                                                                                                                                                                                                                                                                                                                                                                                                                                                                                                                                                                                                                                                                                                                                                                                                                                                                                                                                                                                                                                                                                                                                                                                                                                                                                                                                                                                                                                                                                                                                                                                                                                                                                                                                                                                                                                                                                                                                                                                                                                                                                                                                                                                                                                                                                                                                                                                                                                                                                                                                                                                                                                                                                                                                                                                                                                                                                                                                                                                                                                                                                                                                                                                                                                                                                                                                                                                                  [warning: there may be more definitions on this page] of information flows b.2.0 general the information flow pdus have been defined for ss-cad when additional information needs to be added to the (.../...) </w:t>
      </w:r>
    </w:p>
    <w:p w:rsidR="00761C1B" w:rsidRDefault="00761C1B" w:rsidP="00761C1B">
      <w:r>
        <w:t>SOURCE: Used in EN 300 392-0303 V1.4.1, clause B.2</w:t>
      </w:r>
    </w:p>
    <w:p w:rsidR="00761C1B" w:rsidRDefault="00761C1B" w:rsidP="00761C1B"/>
    <w:p w:rsidR="00761C1B" w:rsidRDefault="00761C1B" w:rsidP="00761C1B">
      <w:r>
        <w:t xml:space="preserve">                                                                                                                                                                                                                                                                                                                                                                                                                                                                                                                                                                                                                                                                                                                                                                                                                                                                                                                                                                                                                                                                                                                                                                                                                                                                                                                                                                                                                                                                                                                                                                                                                                                                                                                                                                                                                                                                                                                                                                                                                                                                                                                                                                                                                                                                                                                                                                                                                                                                                                                                                                                                                                                                                                                                                                                                                                                                                                                                                                                                                                                                                                                                                                                                                                                                                                                                                                                                                                                                                                                                                                                                                                                                                                                                                                                                                                                                                                                                                                                                                                                                                                                                                                                                                                                                                                                                                                                                                                                                                                                                                                                                                                                                                                                                                                                                                                                                                                                                                                                                                                                                                                                                                                                                                                                                                                                                                                                                                                                                                                                                                                                                                                                                                                                                                                                                                                                                                                                                                                                                                                                                                                                                                                                                                                                                                                                                                                                                                                                                                                                                                                                                                                                                                                                                                                                                                                                                                                                                                                                                                                                                                                                                  [warning: there may be more definitions on this page] of interfering signals the list of the three worst-case interferers is chosen from etsi ts 103 361 (.../...) </w:t>
      </w:r>
    </w:p>
    <w:p w:rsidR="00761C1B" w:rsidRDefault="00761C1B" w:rsidP="00761C1B">
      <w:r>
        <w:t>SOURCE: Used in EN 302 372 V2.1.1, clause B.4.4 SOURCE: Used in EN 302 729 V2.1.1, clause B.4.4</w:t>
      </w:r>
    </w:p>
    <w:p w:rsidR="00761C1B" w:rsidRDefault="00761C1B" w:rsidP="00761C1B"/>
    <w:p w:rsidR="00761C1B" w:rsidRDefault="00761C1B" w:rsidP="00761C1B">
      <w:r>
        <w:t xml:space="preserve">                                                                                                                                                                                                                                                                                                                                                                                                                                                                                                                                                                                                                                                                                                                                                                                                                                                                                                                                                                                                                                                                                                                                                                                                                                                                                                                                                                                                                                                                                                                                                                                                                                                                                                                                                                                                                                                                                                                                                                                                                                                                                                                                                                                                                                                                                                                                                                                                                                                                                                                                                                                                                                                                                                                                                                                                                                                                                                                                                                                                                                                                                                                                                                                                                                                                                                                                                                                                                                                                                                                                                                                                                                                                                                                                                                                                                                                                                                                                                                                                                                                                                                                                                                                                                                                                                                                                                                                                                                                                                                                                                                                                                                                                                                                                                                                                                                                                                                                                                                                                                                                                                                                                                                                                                                                                                                                                                                                                                                                                                                                                                                                                                                                                                                                                                                                                                                                                                                                                                                                                                                                                                                                                                                                                                                                                                                                                                                                                                                                                                                                                                                                                                                                                                                                                                                                                                                                                                                                                                                                                                                                                                                                                  [warning: there may be more definitions on this page] of notifications f.6.1 automaticvpciconsistencycheckinitiated (automatic vpci consistency check initiated) automaticvpciconsistencycheckinitiated notification behaviour automaticvpciconsistencycheckinitiatedbeh; with information syntax q832-1asn1module.checkvpciconsistencyinformation; registered as {q832-1notification 1}; automaticvpciconsistencycheckinitiatedbeh behaviour defined as "this notification indicates to the operator that a vpci consistency check has been initiated automatically and gives the associated vpci value."; f.6.2 automaticvpciconsistencycheckresult (automatic vpci consistency check result) automaticvpciconsistencycheckresult notification behaviour automaticvpciconsistencycheckresultbeh; with information syntax q832-1asn1module.checkvpciconsistencyresult; registered as {q832-1notification 2}; automaticvpciconsistencycheckresultbeh behaviour defined as "this notification indicates to the operator the result of a vpci consistency check which was initiated (.../...) </w:t>
      </w:r>
    </w:p>
    <w:p w:rsidR="00761C1B" w:rsidRDefault="00761C1B" w:rsidP="00761C1B">
      <w:r>
        <w:t>SOURCE: Used in EN 301 271 V1.2.1, clause F.6</w:t>
      </w:r>
    </w:p>
    <w:p w:rsidR="00761C1B" w:rsidRDefault="00761C1B" w:rsidP="00761C1B"/>
    <w:p w:rsidR="00761C1B" w:rsidRDefault="00761C1B" w:rsidP="00761C1B">
      <w:r>
        <w:t xml:space="preserve">                                                                                                                                                                                                                                                                                                                                                                                                                                                                                                                                                                                                                                                                                                                                                                                                                                                                                                                                                                                                                                                                                                                                                                                                                                                                                                                                                                                                                                                                                                                                                                                                                                                                                                                                                                                                                                                                                                                                                                                                                                                                                                                                                                                                                                                                                                                                                                                                                                                                                                                                                                                                                                                                                                                                                                                                                                                                                                                                                                                                                                                                                                                                                                                                                                                                                                                                                                                                                                                                                                                                                                                                                                                                                                                                                                                                                                                                                                                                                                                                                                                                                                                                                                                                                                                                                                                                                                                                                                                                                                                                                                                                                                                                                                                                                                                                                                                                                                                                                                                                                                                                                                                                                                                                                                                                                                                                                                                                                                                                                                                                                                                                                                                                                                                                                                                                                                                                                                                                                                                                                                                                                                                                                                                                                                                                                                                                                                                                                                                                                                                                                                                                                                                                                                                                                                                                                                                                                                                                                                                                                                                                                                                                  [warning: there may be more definitions on this page] of outdoor enclosures 4.1 features outdoor enclosures in the understanding of the present document are cabinets compliant with the following: - intended to be used in open air conditions; - for weather unprotected locations; - for stationary (.../...) </w:t>
      </w:r>
    </w:p>
    <w:p w:rsidR="00761C1B" w:rsidRDefault="00761C1B" w:rsidP="00761C1B">
      <w:r>
        <w:t>SOURCE: Used in EN 301 169-01 V1.6.3, clause 4</w:t>
      </w:r>
    </w:p>
    <w:p w:rsidR="00761C1B" w:rsidRDefault="00761C1B" w:rsidP="00761C1B"/>
    <w:p w:rsidR="00761C1B" w:rsidRDefault="00761C1B" w:rsidP="00761C1B">
      <w:r>
        <w:t xml:space="preserve">                                                                                                                                                                                                                                                                                                                                                                                                                                                                                                                                                                                                                                                                                                                                                                                                                                                                                                                                                                                                                                                                                                                                                                                                                                                                                                                                                                                                                                                                                                                                                                                                                                                                                                                                                                                                                                                                                                                                                                                                                                                                                                                                                                                                                                                                                                                                                                                                                                                                                                                                                                                                                                                                                                                                                                                                                                                                                                                                                                                                                                                                                                                                                                                                                                                                                                                                                                                                                                                                                                                                                                                                                                                                                                                                                                                                                                                                                                                                                                                                                                                                                                                                                                                                                                                                                                                                                                                                                                                                                                                                                                                                                                                                                                                                                                                                                                                                                                                                                                                                                                                                                                                                                                                                                                                                                                                                                                                                                                                                                                                                                                                                                                                                                                                                                                                                                                                                                                                                                                                                                                                                                                                                                                                                                                                                                                                                                                                                                                                                                                                                                                                                                                                                                                                                                                                                                                                                                                                                                                                                                                                                                                                                  [warning: there may be more definitions on this page] of packages f.3.1 automaticvpciconsistencycheckpkg (automatic vpci consistency check package) automaticvpciconsistencycheckpkg package notifications automaticvpciconsistencycheckinitiated, automaticvpciconsistencycheckresult; registered as {q832-1package 1}; f.3.2 checklspidentificationpkg (check logical service port identification package) checklspidentificationpkg package actions checklspidentification; registered as {q832-1package 2}; f.3.3 checkvpciconsistencypkg (check vpci consistency package) checkvpciconsistencypkg package actions checkvpciconsistency; registered as {q832-1package 3}; f.3.4 partialadministrativestatepkg (partial administrative state package) partialadministrativestatepkg package attributes partialadministrativestate get-replace; registered as {q832-1package 4}; f.3.5 remoteblockingvb5pkg (remote blocking vb5 package) remoteblockingvb5pkg package attributes remoteblockingvb5 initial value q832-1asn1module.remoteblockingvb5initialvalue get, remoteblockingreasonvb5 initial value (.../...) </w:t>
      </w:r>
    </w:p>
    <w:p w:rsidR="00761C1B" w:rsidRDefault="00761C1B" w:rsidP="00761C1B">
      <w:r>
        <w:t>SOURCE: Used in EN 301 271 V1.2.1, clause F.3</w:t>
      </w:r>
    </w:p>
    <w:p w:rsidR="00761C1B" w:rsidRDefault="00761C1B" w:rsidP="00761C1B"/>
    <w:p w:rsidR="00761C1B" w:rsidRDefault="00761C1B" w:rsidP="00761C1B">
      <w:r>
        <w:t xml:space="preserve">                                                                                                                                                                                                                                                                                                                                                                                                                                                                                                                                                                                                                                                                                                                                                                                                                                                                                                                                                                                                                                                                                                                                                                                                                                                                                                                                                                                                                                                                                                                                                                                                                                                                                                                                                                                                                                                                                                                                                                                                                                                                                                                                                                                                                                                                                                                                                                                                                                                                                                                                                                                                                                                                                                                                                                                                                                                                                                                                                                                                                                                                                                                                                                                                                                                                                                                                                                                                                                                                                                                                                                                                                                                                                                                                                                                                                                                                                                                                                                                                                                                                                                                                                                                                                                                                                                                                                                                                                                                                                                                                                                                                                                                                                                                                                                                                                                                                                                                                                                                                                                                                                                                                                                                                                                                                                                                                                                                                                                                                                                                                                                                                                                                                                                                                                                                                                                                                                                                                                                                                                                                                                                                                                                                                                                                                                                                                                                                                                                                                                                                                                                                                                                                                                                                                                                                                                                                                                                                                                                                                                                                                                                                                  [warning: there may be more definitions on this page] of packages f.3.1 lupvclevelprofilepkg (logical user port vc level profile package) lupvclevelprofilepkg package behaviour lupvclevelprofilepkgbeh; attributes "itu-t i.751":maxnumvcibitssupported get-replace, "itu-t i.751":maxnumactivevccsallowed get-replace; registered as {q832-2package 1}; lupvclevelprofilepkgbeh behaviour defined as "this package contains attributes that model the vc level profiling concerning a vpc of a lup associated to a vb5.2 (.../...) </w:t>
      </w:r>
    </w:p>
    <w:p w:rsidR="00761C1B" w:rsidRDefault="00761C1B" w:rsidP="00761C1B">
      <w:r>
        <w:t>SOURCE: Used in EN 301 754 V1.1.1, clause F.3</w:t>
      </w:r>
    </w:p>
    <w:p w:rsidR="00761C1B" w:rsidRDefault="00761C1B" w:rsidP="00761C1B"/>
    <w:p w:rsidR="00761C1B" w:rsidRDefault="00761C1B" w:rsidP="00761C1B">
      <w:r>
        <w:t xml:space="preserve">                                                                                                                                                                                                                                                                                                                                                                                                                                                                                                                                                                                                                                                                                                                                                                                                                                                                                                                                                                                                                                                                                                                                                                                                                                                                                                                                                                                                                                                                                                                                                                                                                                                                                                                                                                                                                                                                                                                                                                                                                                                                                                                                                                                                                                                                                                                                                                                                                                                                                                                                                                                                                                                                                                                                                                                                                                                                                                                                                                                                                                                                                                                                                                                                                                                                                                                                                                                                                                                                                                                                                                                                                                                                                                                                                                                                                                                                                                                                                                                                                                                                                                                                                                                                                                                                                                                                                                                                                                                                                                                                                                                                                                                                                                                                                                                                                                                                                                                                                                                                                                                                                                                                                                                                                                                                                                                                                                                                                                                                                                                                                                                                                                                                                                                                                                                                                                                                                                                                                                                                                                                                                                                                                                                                                                                                                                                                                                                                                                                                                                                                                                                                                                                                                                                                                                                                                                                                                                                                                                                                                                                                                                                                  [warning: there may be more definitions on this page] of power consumption 4.1 definition of power consumption per port of broadband network equipment the power consumption of broadband telecommunication network equipment is defined as: pbbport = pbbeq / nports where: pbbeq is the power consumption (in w) of a fully equipped broadband network equipment, measured at the electric power input interface, placed at the premises of the operator or the equipment supplier, which connects multiple broadband subscribers to a (.../...) </w:t>
      </w:r>
    </w:p>
    <w:p w:rsidR="00761C1B" w:rsidRDefault="00761C1B" w:rsidP="00761C1B">
      <w:r>
        <w:t>SOURCE: Used in EN 303 215 V1.3.1, clause 4</w:t>
      </w:r>
    </w:p>
    <w:p w:rsidR="00761C1B" w:rsidRDefault="00761C1B" w:rsidP="00761C1B"/>
    <w:p w:rsidR="00761C1B" w:rsidRDefault="00761C1B" w:rsidP="00761C1B">
      <w:r>
        <w:t xml:space="preserve">                                                                                                                                                                                                                                                                                                                                                                                                                                                                                                                                                                                                                                                                                                                                                                                                                                                                                                                                                                                                                                                                                                                                                                                                                                                                                                                                                                                                                                                                                                                                                                                                                                                                                                                                                                                                                                                                                                                                                                                                                                                                                                                                                                                                                                                                                                                                                                                                                                                                                                                                                                                                                                                                                                                                                                                                                                                                                                                                                                                                                                                                                                                                                                                                                                                                                                                                                                                                                                                                                                                                                                                                                                                                                                                                                                                                                                                                                                                                                                                                                                                                                                                                                                                                                                                                                                                                                                                                                                                                                                                                                                                                                                                                                                                                                                                                                                                                                                                                                                                                                                                                                                                                                                                                                                                                                                                                                                                                                                                                                                                                                                                                                                                                                                                                                                                                                                                                                                                                                                                                                                                                                                                                                                                                                                                                                                                                                                                                                                                                                                                                                                                                                                                                                                                                                                                                                                                                                                                                                                                                                                                                                                                                  [warning: there may be more definitions on this page] of primitives the following primitives are defined for the transport service interface: * transport-setup request, indication, response and confirm * transport-release request, indication, response and confirm * transport-reject indication * transport-data request and indication each primitive carries one parameter of type (.../...) </w:t>
      </w:r>
    </w:p>
    <w:p w:rsidR="00761C1B" w:rsidRDefault="00761C1B" w:rsidP="00761C1B">
      <w:r>
        <w:t>SOURCE: Used in EN 301 813-04 V1.1.1, clause D.3</w:t>
      </w:r>
    </w:p>
    <w:p w:rsidR="00761C1B" w:rsidRDefault="00761C1B" w:rsidP="00761C1B"/>
    <w:p w:rsidR="00761C1B" w:rsidRDefault="00761C1B" w:rsidP="00761C1B">
      <w:r>
        <w:t xml:space="preserve">                                                                                                                                                                                                                                                                                                                                                                                                                                                                                                                                                                                                                                                                                                                                                                                                                                                                                                                                                                                                                                                                                                                                                                                                                                                                                                                                                                                                                                                                                                                                                                                                                                                                                                                                                                                                                                                                                                                                                                                                                                                                                                                                                                                                                                                                                                                                                                                                                                                                                                                                                                                                                                                                                                                                                                                                                                                                                                                                                                                                                                                                                                                                                                                                                                                                                                                                                                                                                                                                                                                                                                                                                                                                                                                                                                                                                                                                                                                                                                                                                                                                                                                                                                                                                                                                                                                                                                                                                                                                                                                                                                                                                                                                                                                                                                                                                                                                                                                                                                                                                                                                                                                                                                                                                                                                                                                                                                                                                                                                                                                                                                                                                                                                                                                                                                                                                                                                                                                                                                                                                                                                                                                                                                                                                                                                                                                                                                                                                                                                                                                                                                                                                                                                                                                                                                                                                                                                                                                                                                                                                                                                                                                                  [warning: there may be more definitions on this page] of q.931 information elements table d.4 contains the asn.1 definition of a general applicable type used to include q.931 [20] information elements in asn.1 (.../...) </w:t>
      </w:r>
    </w:p>
    <w:p w:rsidR="00761C1B" w:rsidRDefault="00761C1B" w:rsidP="00761C1B">
      <w:r>
        <w:t>SOURCE: Used in EN 300 196-01 V1.3.2, clause D.4</w:t>
      </w:r>
    </w:p>
    <w:p w:rsidR="00761C1B" w:rsidRDefault="00761C1B" w:rsidP="00761C1B"/>
    <w:p w:rsidR="00761C1B" w:rsidRDefault="00761C1B" w:rsidP="00761C1B">
      <w:r>
        <w:t xml:space="preserve">                                                                                                                                                                                                                                                                                                                                                                                                                                                                                                                                                                                                                                                                                                                                                                                                                                                                                                                                                                                                                                                                                                                                                                                                                                                                                                                                                                                                                                                                                                                                                                                                                                                                                                                                                                                                                                                                                                                                                                                                                                                                                                                                                                                                                                                                                                                                                                                                                                                                                                                                                                                                                                                                                                                                                                                                                                                                                                                                                                                                                                                                                                                                                                                                                                                                                                                                                                                                                                                                                                                                                                                                                                                                                                                                                                                                                                                                                                                                                                                                                                                                                                                                                                                                                                                                                                                                                                                                                                                                                                                                                                                                                                                                                                                                                                                                                                                                                                                                                                                                                                                                                                                                                                                                                                                                                                                                                                                                                                                                                                                                                                                                                                                                                                                                                                                                                                                                                                                                                                                                                                                                                                                                                                                                                                                                                                                                                                                                                                                                                                                                                                                                                                                                                                                                                                                                                                                                                                                                                                                                                                                                                                                                  [warning: there may be more definitions on this page] of q.931 information elements table e.4 contains the asn.1 definition of a general applicable type used to include q.931 [20] information elements in asn.1 (.../...) </w:t>
      </w:r>
    </w:p>
    <w:p w:rsidR="00761C1B" w:rsidRDefault="00761C1B" w:rsidP="00761C1B">
      <w:r>
        <w:t>SOURCE: Used in EN 300 196-01 V1.3.2, clause E.4</w:t>
      </w:r>
    </w:p>
    <w:p w:rsidR="00761C1B" w:rsidRDefault="00761C1B" w:rsidP="00761C1B"/>
    <w:p w:rsidR="00761C1B" w:rsidRDefault="00761C1B" w:rsidP="00761C1B">
      <w:r>
        <w:t xml:space="preserve">                                                                                                                                                                                                                                                                                                                                                                                                                                                                                                                                                                                                                                                                                                                                                                                                                                                                                                                                                                                                                                                                                                                                                                                                                                                                                                                                                                                                                                                                                                                                                                                                                                                                                                                                                                                                                                                                                                                                                                                                                                                                                                                                                                                                                                                                                                                                                                                                                                                                                                                                                                                                                                                                                                                                                                                                                                                                                                                                                                                                                                                                                                                                                                                                                                                                                                                                                                                                                                                                                                                                                                                                                                                                                                                                                                                                                                                                                                                                                                                                                                                                                                                                                                                                                                                                                                                                                                                                                                                                                                                                                                                                                                                                                                                                                                                                                                                                                                                                                                                                                                                                                                                                                                                                                                                                                                                                                                                                                                                                                                                                                                                                                                                                                                                                                                                                                                                                                                                                                                                                                                                                                                                                                                                                                                                                                                                                                                                                                                                                                                                                                                                                                                                                                                                                                                                                                                                                                                                                                                                                                                                                                                                                  [warning: there may be more definitions on this page] of request types (conditions, external commands, states) a request can be a local or remote: 1) condition (sf and sd) associated with a working or protection (.../...) </w:t>
      </w:r>
    </w:p>
    <w:p w:rsidR="00761C1B" w:rsidRDefault="00761C1B" w:rsidP="00761C1B">
      <w:r>
        <w:t>SOURCE: Used in EN 300 417-0101 V1.2.1, clause L.6</w:t>
      </w:r>
    </w:p>
    <w:p w:rsidR="00761C1B" w:rsidRDefault="00761C1B" w:rsidP="00761C1B"/>
    <w:p w:rsidR="00761C1B" w:rsidRDefault="00761C1B" w:rsidP="00761C1B">
      <w:r>
        <w:t xml:space="preserve">                                                                                                                                                                                                                                                                                                                                                                                                                                                                                                                                                                                                                                                                                                                                                                                                                                                                                                                                                                                                                                                                                                                                                                                                                                                                                                                                                                                                                                                                                                                                                                                                                                                                                                                                                                                                                                                                                                                                                                                                                                                                                                                                                                                                                                                                                                                                                                                                                                                                                                                                                                                                                                                                                                                                                                                                                                                                                                                                                                                                                                                                                                                                                                                                                                                                                                                                                                                                                                                                                                                                                                                                                                                                                                                                                                                                                                                                                                                                                                                                                                                                                                                                                                                                                                                                                                                                                                                                                                                                                                                                                                                                                                                                                                                                                                                                                                                                                                                                                                                                                                                                                                                                                                                                                                                                                                                                                                                                                                                                                                                                                                                                                                                                                                                                                                                                                                                                                                                                                                                                                                                                                                                                                                                                                                                                                                                                                                                                                                                                                                                                                                                                                                                                                                                                                                                                                                                                                                                                                                                                                                                                                                                                  [warning: there may be more definitions on this page] of security related information and group identity security related information element wg6 approved (updated) 113 9-3-06 v3.0.0 encryption of ï</w:t>
      </w:r>
      <w:r>
        <w:rPr>
          <w:rFonts w:ascii="Calibri" w:hAnsi="Calibri" w:cs="Calibri"/>
        </w:rPr>
        <w:t>°</w:t>
      </w:r>
      <w:r>
        <w:t xml:space="preserve">/8 d8psk and qam logical channels wg6 approved 124 11-1-07 v3.0.0 inclusion of timer between disable intent and disable confirm pdus wg6 approved 125 4-10-06 v3.0.0 ts 300 392-7 v2.4.0 incorporates pdu elements whose use is not described in protocol section: this cr provides text to correct (.../...) </w:t>
      </w:r>
    </w:p>
    <w:p w:rsidR="00761C1B" w:rsidRDefault="00761C1B" w:rsidP="00761C1B">
      <w:r>
        <w:t>SOURCE: Used in EN 300 392-07 V3.4.1, clause V2.2.1</w:t>
      </w:r>
    </w:p>
    <w:p w:rsidR="00761C1B" w:rsidRDefault="00761C1B" w:rsidP="00761C1B"/>
    <w:p w:rsidR="00761C1B" w:rsidRDefault="00761C1B" w:rsidP="00761C1B">
      <w:r>
        <w:t xml:space="preserve">                                                                                                                                                                                                                                                                                                                                                                                                                                                                                                                                                                                                                                                                                                                                                                                                                                                                                                                                                                                                                                                                                                                                                                                                                                                                                                                                                                                                                                                                                                                                                                                                                                                                                                                                                                                                                                                                                                                                                                                                                                                                                                                                                                                                                                                                                                                                                                                                                                                                                                                                                                                                                                                                                                                                                                                                                                                                                                                                                                                                                                                                                                                                                                                                                                                                                                                                                                                                                                                                                                                                                                                                                                                                                                                                                                                                                                                                                                                                                                                                                                                                                                                                                                                                                                                                                                                                                                                                                                                                                                                                                                                                                                                                                                                                                                                                                                                                                                                                                                                                                                                                                                                                                                                                                                                                                                                                                                                                                                                                                                                                                                                                                                                                                                                                                                                                                                                                                                                                                                                                                                                                                                                                                                                                                                                                                                                                                                                                                                                                                                                                                                                                                                                                                                                                                                                                                                                                                                                                                                                                                                                                                                                                  [warning: there may be more definitions on this page] of services d.4.1 transport-setup the transport-setup service is used to establish a basic call or bearer independent connection and to transfer data during connection (.../...) </w:t>
      </w:r>
    </w:p>
    <w:p w:rsidR="00761C1B" w:rsidRDefault="00761C1B" w:rsidP="00761C1B">
      <w:r>
        <w:t>SOURCE: Used in EN 301 813-04 V1.1.1, clause D.4</w:t>
      </w:r>
    </w:p>
    <w:p w:rsidR="00761C1B" w:rsidRDefault="00761C1B" w:rsidP="00761C1B"/>
    <w:p w:rsidR="00761C1B" w:rsidRDefault="00761C1B" w:rsidP="00761C1B">
      <w:r>
        <w:t xml:space="preserve">                                                                                                                                                                                                                                                                                                                                                                                                                                                                                                                                                                                                                                                                                                                                                                                                                                                                                                                                                                                                                                                                                                                                                                                                                                                                                                                                                                                                                                                                                                                                                                                                                                                                                                                                                                                                                                                                                                                                                                                                                                                                                                                                                                                                                                                                                                                                                                                                                                                                                                                                                                                                                                                                                                                                                                                                                                                                                                                                                                                                                                                                                                                                                                                                                                                                                                                                                                                                                                                                                                                                                                                                                                                                                                                                                                                                                                                                                                                                                                                                                                                                                                                                                                                                                                                                                                                                                                                                                                                                                                                                                                                                                                                                                                                                                                                                                                                                                                                                                                                                                                                                                                                                                                                                                                                                                                                                                                                                                                                                                                                                                                                                                                                                                                                                                                                                                                                                                                                                                                                                                                                                                                                                                                                                                                                                                                                                                                                                                                                                                                                                                                                                                                                                                                                                                                                                                                                                                                                                                                                                                                                                                                                                  [warning: there may be more definitions on this page] of states and transitions the states identified for cscv transition diagram are: null: the state null represents the condition where no call processing is active and there is no controlling leg or passive leg connected to the connection (.../...) </w:t>
      </w:r>
    </w:p>
    <w:p w:rsidR="00761C1B" w:rsidRDefault="00761C1B" w:rsidP="00761C1B">
      <w:r>
        <w:t>SOURCE: Used in EN 301 140-01 V1.3.4, clause A.2.2.1</w:t>
      </w:r>
    </w:p>
    <w:p w:rsidR="00761C1B" w:rsidRDefault="00761C1B" w:rsidP="00761C1B"/>
    <w:p w:rsidR="00761C1B" w:rsidRDefault="00761C1B" w:rsidP="00761C1B">
      <w:r>
        <w:t xml:space="preserve">                                                                                                                                                                                                                                                                                                                                                                                                                                                                                                                                                                                                                                                                                                                                                                                                                                                                                                                                                                                                                                                                                                                                                                                                                                                                                                                                                                                                                                                                                                                                                                                                                                                                                                                                                                                                                                                                                                                                                                                                                                                                                                                                                                                                                                                                                                                                                                                                                                                                                                                                                                                                                                                                                                                                                                                                                                                                                                                                                                                                                                                                                                                                                                                                                                                                                                                                                                                                                                                                                                                                                                                                                                                                                                                                                                                                                                                                                                                                                                                                                                                                                                                                                                                                                                                                                                                                                                                                                                                                                                                                                                                                                                                                                                                                                                                                                                                                                                                                                                                                                                                                                                                                                                                                                                                                                                                                                                                                                                                                                                                                                                                                                                                                                                                                                                                                                                                                                                                                                                                                                                                                                                                                                                                                                                                                                                                                                                                                                                                                                                                                                                                                                                                                                                                                                                                                                                                                                                                                                                                                                                                                                                                                  [warning: there may be more definitions on this page] of states and transitions the states identified for the csacv transition diagram are: null: the state null represents the condition where no call processing is active and there is no controlling leg or passive leg connected to the connection (.../...) </w:t>
      </w:r>
    </w:p>
    <w:p w:rsidR="00761C1B" w:rsidRDefault="00761C1B" w:rsidP="00761C1B">
      <w:r>
        <w:t>SOURCE: Used in EN 301 140-01 V1.3.4, clause A.2.1.1</w:t>
      </w:r>
    </w:p>
    <w:p w:rsidR="00761C1B" w:rsidRDefault="00761C1B" w:rsidP="00761C1B"/>
    <w:p w:rsidR="00761C1B" w:rsidRDefault="00761C1B" w:rsidP="00761C1B">
      <w:r>
        <w:t xml:space="preserve">                                                                                                                                                                                                                                                                                                                                                                                                                                                                                                                                                                                                                                                                                                                                                                                                                                                                                                                                                                                                                                                                                                                                                                                                                                                                                                                                                                                                                                                                                                                                                                                                                                                                                                                                                                                                                                                                                                                                                                                                                                                                                                                                                                                                                                                                                                                                                                                                                                                                                                                                                                                                                                                                                                                                                                                                                                                                                                                                                                                                                                                                                                                                                                                                                                                                                                                                                                                                                                                                                                                                                                                                                                                                                                                                                                                                                                                                                                                                                                                                                                                                                                                                                                                                                                                                                                                                                                                                                                                                                                                                                                                                                                                                                                                                                                                                                                                                                                                                                                                                                                                                                                                                                                                                                                                                                                                                                                                                                                                                                                                                                                                                                                                                                                                                                                                                                                                                                                                                                                                                                                                                                                                                                                                                                                                                                                                                                                                                                                                                                                                                                                                                                                                                                                                                                                                                                                                                                                                                                                                                                                                                                                                                  [warning: there may be more definitions on this page] of supervision area in the horizontal plane figure b.1: supervision area in the horizontal plane with the relevant emission levels the signals to halt the road traffic may be visual, acoustic or physical (.../...) </w:t>
      </w:r>
    </w:p>
    <w:p w:rsidR="00761C1B" w:rsidRDefault="00761C1B" w:rsidP="00761C1B">
      <w:r>
        <w:t>SOURCE: Used in EN 301 091-03 V1.1.1, clause B.1</w:t>
      </w:r>
    </w:p>
    <w:p w:rsidR="00761C1B" w:rsidRDefault="00761C1B" w:rsidP="00761C1B"/>
    <w:p w:rsidR="00761C1B" w:rsidRDefault="00761C1B" w:rsidP="00761C1B">
      <w:r>
        <w:t xml:space="preserve">                                                                                                                                                                                                                                                                                                                                                                                                                                                                                                                                                                                                                                                                                                                                                                                                                                                                                                                                                                                                                                                                                                                                                                                                                                                                                                                                                                                                                                                                                                                                                                                                                                                                                                                                                                                                                                                                                                                                                                                                                                                                                                                                                                                                                                                                                                                                                                                                                                                                                                                                                                                                                                                                                                                                                                                                                                                                                                                                                                                                                                                                                                                                                                                                                                                                                                                                                                                                                                                                                                                                                                                                                                                                                                                                                                                                                                                                                                                                                                                                                                                                                                                                                                                                                                                                                                                                                                                                                                                                                                                                                                                                                                                                                                                                                                                                                                                                                                                                                                                                                                                                                                                                                                                                                                                                                                                                                                                                                                                                                                                                                                                                                                                                                                                                                                                                                                                                                                                                                                                                                                                                                                                                                                                                                                                                                                                                                                                                                                                                                                                                                                                                                                                                                                                                                                                                                                                                                                                                                                                                                                                                                                                                  [warning: there may be more definitions on this page] of synchronization quality (en 300 462-2-1 (.../...) </w:t>
      </w:r>
    </w:p>
    <w:p w:rsidR="00761C1B" w:rsidRDefault="00761C1B" w:rsidP="00761C1B">
      <w:r>
        <w:t>SOURCE: Used in EN 300 417-0601 V1.1.2, clause 4</w:t>
      </w:r>
    </w:p>
    <w:p w:rsidR="00761C1B" w:rsidRDefault="00761C1B" w:rsidP="00761C1B"/>
    <w:p w:rsidR="00761C1B" w:rsidRDefault="00761C1B" w:rsidP="00761C1B">
      <w:r>
        <w:t xml:space="preserve">                                                                                                                                                                                                                                                                                                                                                                                                                                                                                                                                                                                                                                                                                                                                                                                                                                                                                                                                                                                                                                                                                                                                                                                                                                                                                                                                                                                                                                                                                                                                                                                                                                                                                                                                                                                                                                                                                                                                                                                                                                                                                                                                                                                                                                                                                                                                                                                                                                                                                                                                                                                                                                                                                                                                                                                                                                                                                                                                                                                                                                                                                                                                                                                                                                                                                                                                                                                                                                                                                                                                                                                                                                                                                                                                                                                                                                                                                                                                                                                                                                                                                                                                                                                                                                                                                                                                                                                                                                                                                                                                                                                                                                                                                                                                                                                                                                                                                                                                                                                                                                                                                                                                                                                                                                                                                                                                                                                                                                                                                                                                                                                                                                                                                                                                                                                                                                                                                                                                                                                                                                                                                                                                                                                                                                                                                                                                                                                                                                                                                                                                                                                                                                                                                                                                                                                                                                                                                                                                                                                                                                                                                                                                  [warning: there may be more definitions on this page] of the messages c.5.2.1 dato this message shown in table c.7 is used by the ms and the bs to send the bits extracted from the logical channel under test to the test (.../...) </w:t>
      </w:r>
    </w:p>
    <w:p w:rsidR="00761C1B" w:rsidRDefault="00761C1B" w:rsidP="00761C1B">
      <w:r>
        <w:t>SOURCE: Used in EN 300 394-01 V3.3.1, clause C.5.2</w:t>
      </w:r>
    </w:p>
    <w:p w:rsidR="00761C1B" w:rsidRDefault="00761C1B" w:rsidP="00761C1B"/>
    <w:p w:rsidR="00761C1B" w:rsidRDefault="00761C1B" w:rsidP="00761C1B">
      <w:r>
        <w:t xml:space="preserve">                                                                                                                                                                                                                                                                                                                                                                                                                                                                                                                                                                                                                                                                                                                                                                                                                                                                                                                                                                                                                                                                                                                                                                                                                                                                                                                                                                                                                                                                                                                                                                                                                                                                                                                                                                                                                                                                                                                                                                                                                                                                                                                                                                                                                                                                                                                                                                                                                                                                                                                                                                                                                                                                                                                                                                                                                                                                                                                                                                                                                                                                                                                                                                                                                                                                                                                                                                                                                                                                                                                                                                                                                                                                                                                                                                                                                                                                                                                                                                                                                                                                                                                                                                                                                                                                                                                                                                                                                                                                                                                                                                                                                                                                                                                                                                                                                                                                                                                                                                                                                                                                                                                                                                                                                                                                                                                                                                                                                                                                                                                                                                                                                                                                                                                                                                                                                                                                                                                                                                                                                                                                                                                                                                                                                                                                                                                                                                                                                                                                                                                                                                                                                                                                                                                                                                                                                                                                                                                                                                                                                                                                                                                                  [warning: there may be more definitions on this page] of the oda 5.1 introduction the presence of an oda channel and its application identifier (aid) are signalled using rds group type 3a en 50067 (.../...) </w:t>
      </w:r>
    </w:p>
    <w:p w:rsidR="00761C1B" w:rsidRDefault="00761C1B" w:rsidP="00761C1B">
      <w:r>
        <w:t>SOURCE: Used in EN 301 700 V1.1.1, clause 5</w:t>
      </w:r>
    </w:p>
    <w:p w:rsidR="00761C1B" w:rsidRDefault="00761C1B" w:rsidP="00761C1B"/>
    <w:p w:rsidR="00761C1B" w:rsidRDefault="00761C1B" w:rsidP="00761C1B">
      <w:r>
        <w:t xml:space="preserve">                                                                                                                                                                                                                                                                                                                                                                                                                                                                                                                                                                                                                                                                                                                                                                                                                                                                                                                                                                                                                                                                                                                                                                                                                                                                                                                                                                                                                                                                                                                                                                                                                                                                                                                                                                                                                                                                                                                                                                                                                                                                                                                                                                                                                                                                                                                                                                                                                                                                                                                                                                                                                                                                                                                                                                                                                                                                                                                                                                                                                                                                                                                                                                                                                                                                                                                                                                                                                                                                                                                                                                                                                                                                                                                                                                                                                                                                                                                                                                                                                                                                                                                                                                                                                                                                                                                                                                                                                                                                                                                                                                                                                                                                                                                                                                                                                                                                                                                                                                                                                                                                                                                                                                                                                                                                                                                                                                                                                                                                                                                                                                                                                                                                                                                                                                                                                                                                                                                                                                                                                                                                                                                                                                                                                                                                                                                                                                                                                                                                                                                                                                                                                                                                                                                                                                                                                                                                                                                                                                                                                                                                                                                                  [warning: there may be more definitions on this page] of the peer-to-peer protocol lapdm 30 5.1 general 30 5.2 general protocol procedures 31 5.2.1 unacknowledged information transfer 31 5.2.2 acknowledged multiple frame information transfer 32 5.3 procedures for unacknowledged information transfer 32 5.3.1 general 32 5.3.2 transmission of unacknowledged information 32 5.3.3 receipt of unacknowledged information 32 5.4 procedures for establishment and release of multiple frame operation 32 5.4.1 establishment of multiple frame operation 32 5.4.1.1 general 32 5.4.1.2 normal establishment procedures 33 5.4.1.3 procedure on expiry of timer t200: normal establishment 34 5.4.1.4 contention resolution establishment procedure 34 5.4.1.5 procedure on expiry of timer t200: contention resolution (ms only) 36 5.4.2 information transfer 36 5.4.2.1 general requirements 36 5.4.2.2 error conditions 36 5.4.2.3 fill frames 37 5.4.3 suspension and resumption of multiple frame operation 38 5.4.3.1 general 38 5.4.3.2 suspension 38 5.4.3.3 resumption 39 5.4.3.3.1 procedure after channel change 39 5.4.3.3.2 procedure after returning to the old channel (ms only) 39 5.4.4 termination of multiple frame operation 40 5.4.4.1 general 40 5.4.4.2 normal release procedure 40 5.4.4.3 procedure on expiry of timer t200 for normal release 40 5.4.4.4 local end release procedure 41 5.4.5 idle state 41 5.4.6 collision of unnumbered commands and responses 41 5.4.6.1 identical transmitted (.../...) </w:t>
      </w:r>
    </w:p>
    <w:p w:rsidR="00761C1B" w:rsidRDefault="00761C1B" w:rsidP="00761C1B">
      <w:r>
        <w:t>SOURCE: Used in EN 300 938 V8.0.1, clause 5</w:t>
      </w:r>
    </w:p>
    <w:p w:rsidR="00761C1B" w:rsidRDefault="00761C1B" w:rsidP="00761C1B"/>
    <w:p w:rsidR="00761C1B" w:rsidRDefault="00761C1B" w:rsidP="00761C1B">
      <w:r>
        <w:t xml:space="preserve">                                                                                                                                                                                                                                                                                                                                                                                                                                                                                                                                                                                                                                                                                                                                                                                                                                                                                                                                                                                                                                                                                                                                                                                                                                                                                                                                                                                                                                                                                                                                                                                                                                                                                                                                                                                                                                                                                                                                                                                                                                                                                                                                                                                                                                                                                                                                                                                                                                                                                                                                                                                                                                                                                                                                                                                                                                                                                                                                                                                                                                                                                                                                                                                                                                                                                                                                                                                                                                                                                                                                                                                                                                                                                                                                                                                                                                                                                                                                                                                                                                                                                                                                                                                                                                                                                                                                                                                                                                                                                                                                                                                                                                                                                                                                                                                                                                                                                                                                                                                                                                                                                                                                                                                                                                                                                                                                                                                                                                                                                                                                                                                                                                                                                                                                                                                                                                                                                                                                                                                                                                                                                                                                                                                                                                                                                                                                                                                                                                                                                                                                                                                                                                                                                                                                                                                                                                                                                                                                                                                                                                                                                                                                  [warning: there may be more definitions on this page] of the peer-to-peer protocol lapdm 5.1 general in the following clauses, a protocol for use by the data link layer on the radio interface is specified, referred to as (.../...) </w:t>
      </w:r>
    </w:p>
    <w:p w:rsidR="00761C1B" w:rsidRDefault="00761C1B" w:rsidP="00761C1B">
      <w:r>
        <w:t>SOURCE: Used in EN 300 938 V8.0.1, clause 5</w:t>
      </w:r>
    </w:p>
    <w:p w:rsidR="00761C1B" w:rsidRDefault="00761C1B" w:rsidP="00761C1B"/>
    <w:p w:rsidR="00761C1B" w:rsidRDefault="00761C1B" w:rsidP="00761C1B">
      <w:r>
        <w:t xml:space="preserve">                                                                                                                                                                                                                                                                                                                                                                                                                                                                                                                                                                                                                                                                                                                                                                                                                                                                                                                                                                                                                                                                                                                                                                                                                                                                                                                                                                                                                                                                                                                                                                                                                                                                                                                                                                                                                                                                                                                                                                                                                                                                                                                                                                                                                                                                                                                                                                                                                                                                                                                                                                                                                                                                                                                                                                                                                                                                                                                                                                                                                                                                                                                                                                                                                                                                                                                                                                                                                                                                                                                                                                                                                                                                                                                                                                                                                                                                                                                                                                                                                                                                                                                                                                                                                                                                                                                                                                                                                                                                                                                                                                                                                                                                                                                                                                                                                                                                                                                                                                                                                                                                                                                                                                                                                                                                                                                                                                                                                                                                                                                                                                                                                                                                                                                                                                                                                                                                                                                                                                                                                                                                                                                                                                                                                                                                                                                                                                                                                                                                                                                                                                                                                                                                                                                                                                                                                                                                                                                                                                                                                                                                                                                                  [warning: there may be more definitions on this page] of the predicted values for hec8 and hec7 from the received (.../...) </w:t>
      </w:r>
    </w:p>
    <w:p w:rsidR="00761C1B" w:rsidRDefault="00761C1B" w:rsidP="00761C1B">
      <w:r>
        <w:t>SOURCE: Used in EN 300 299 V1.3.1, clause 2</w:t>
      </w:r>
    </w:p>
    <w:p w:rsidR="00761C1B" w:rsidRDefault="00761C1B" w:rsidP="00761C1B"/>
    <w:p w:rsidR="00761C1B" w:rsidRDefault="00761C1B" w:rsidP="00761C1B">
      <w:r>
        <w:t xml:space="preserve">                                                                                                                                                                                                                                                                                                                                                                                                                                                                                                                                                                                                                                                                                                                                                                                                                                                                                                                                                                                                                                                                                                                                                                                                                                                                                                                                                                                                                                                                                                                                                                                                                                                                                                                                                                                                                                                                                                                                                                                                                                                                                                                                                                                                                                                                                                                                                                                                                                                                                                                                                                                                                                                                                                                                                                                                                                                                                                                                                                                                                                                                                                                                                                                                                                                                                                                                                                                                                                                                                                                                                                                                                                                                                                                                                                                                                                                                                                                                                                                                                                                                                                                                                                                                                                                                                                                                                                                                                                                                                                                                                                                                                                                                                                                                                                                                                                                                                                                                                                                                                                                                                                                                                                                                                                                                                                                                                                                                                                                                                                                                                                                                                                                                                                                                                                                                                                                                                                                                                                                                                                                                                                                                                                                                                                                                                                                                                                                                                                                                                                                                                                                                                                                                                                                                                                                                                                                                                                                                                                                                                                                                                                                                  [warning: there may be more definitions on this page] of time-slicing receiver time-slicing receivers are characterized by: (i) real-time high-speed coherent demodulation and pl-header processing capabilities, including continuous pl-frame synchronisation; (ii) maximum average decoding speed at fecframe level rfec (.../...) </w:t>
      </w:r>
    </w:p>
    <w:p w:rsidR="00761C1B" w:rsidRDefault="00761C1B" w:rsidP="00761C1B">
      <w:r>
        <w:t>SOURCE: Used in EN 302 307 V1.3.1, clause M.1</w:t>
      </w:r>
    </w:p>
    <w:p w:rsidR="00761C1B" w:rsidRDefault="00761C1B" w:rsidP="00761C1B"/>
    <w:p w:rsidR="00761C1B" w:rsidRDefault="00761C1B" w:rsidP="00761C1B">
      <w:r>
        <w:t xml:space="preserve">                                                                                                                                                                                                                                                                                                                                                                                                                                                                                                                                                                                                                                                                                                                                                                                                                                                                                                                                                                                                                                                                                                                                                                                                                                                                                                                                                                                                                                                                                                                                                                                                                                                                                                                                                                                                                                                                                                                                                                                                                                                                                                                                                                                                                                                                                                                                                                                                                                                                                                                                                                                                                                                                                                                                                                                                                                                                                                                                                                                                                                                                                                                                                                                                                                                                                                                                                                                                                                                                                                                                                                                                                                                                                                                                                                                                                                                                                                                                                                                                                                                                                                                                                                                                                                                                                                                                                                                                                                                                                                                                                                                                                                                                                                                                                                                                                                                                                                                                                                                                                                                                                                                                                                                                                                                                                                                                                                                                                                                                                                                                                                                                                                                                                                                                                                                                                                                                                                                                                                                                                                                                                                                                                                                                                                                                                                                                                                                                                                                                                                                                                                                                                                                                                                                                                                                                                                                                                                                                                                                                                                                                                                                                  [warning: there may be more definitions on this page] of time-slicing receiver time-slicing receivers are characterized by: (i) real-time high-speed coherent demodulation and pl-header processing capabilities, including continuous pl-frame synchronization; (ii) maximum average decoding speed at fecframe level rfec (.../...) </w:t>
      </w:r>
    </w:p>
    <w:p w:rsidR="00761C1B" w:rsidRDefault="00761C1B" w:rsidP="00761C1B">
      <w:r>
        <w:t>SOURCE: Used in EN 302 307-01 V1.4.1, clause M.1</w:t>
      </w:r>
    </w:p>
    <w:p w:rsidR="00761C1B" w:rsidRDefault="00761C1B" w:rsidP="00761C1B"/>
    <w:p w:rsidR="00761C1B" w:rsidRDefault="00761C1B" w:rsidP="00761C1B">
      <w:r>
        <w:t xml:space="preserve">                                                                                                                                                                                                                                                                                                                                                                                                                                                                                                                                                                                                                                                                                                                                                                                                                                                                                                                                                                                                                                                                                                                                                                                                                                                                                                                                                                                                                                                                                                                                                                                                                                                                                                                                                                                                                                                                                                                                                                                                                                                                                                                                                                                                                                                                                                                                                                                                                                                                                                                                                                                                                                                                                                                                                                                                                                                                                                                                                                                                                                                                                                                                                                                                                                                                                                                                                                                                                                                                                                                                                                                                                                                                                                                                                                                                                                                                                                                                                                                                                                                                                                                                                                                                                                                                                                                                                                                                                                                                                                                                                                                                                                                                                                                                                                                                                                                                                                                                                                                                                                                                                                                                                                                                                                                                                                                                                                                                                                                                                                                                                                                                                                                                                                                                                                                                                                                                                                                                                                                                                                                                                                                                                                                                                                                                                                                                                                                                                                                                                                                                                                                                                                                                                                                                                                                                                                                                                                                                                                                                                                                                                                                                  [warning: there may be more definitions on this page] of types of information 605 c.2.2 examination by network 605 c.2.3 location of type i information 606 c.2.4 location of types ii and iii information 606 c.2.5 relationship between bearer capability and low layer compatibility information elements 606 annex d (informative): examples of bearer capability information element coding 607 d.1 coding for speech for a full rate support only mobile station 607 d.1.1 mobile station to network direction 607 d.1.2 network to mobile station direction 607 d.2 an example of a coding for modem access with v22-bis, 2.4 kbit/s, 8 bit no parity 608 d.2.1 mobile station to network direction, data compression allowed 608 d.2.2 network to mobile station direction, data compression possible 609 d.3 an example of a coding for group 3 facsimile (9.6 kbit/s, transparent) 610 d.3.1 mobile station to network direction 610 d.3.2 network to mobile station direction 611 annex e (informative): comparison between call control procedures specified in gsm 04.08 and ccitt recommendation q.931 612 annex f (informative): gsm specific cause values for radio resource management 616 annex g (informative): gsm specific cause values for mobility management 618 g.1 causes related to ms identification 618 g.2 cause related to subscription options 618 g.3 causes related to (.../...) </w:t>
      </w:r>
    </w:p>
    <w:p w:rsidR="00761C1B" w:rsidRDefault="00761C1B" w:rsidP="00761C1B">
      <w:r>
        <w:t>SOURCE: Used in EN 300 940 V7.7.1, clause C.2.1</w:t>
      </w:r>
    </w:p>
    <w:p w:rsidR="00761C1B" w:rsidRDefault="00761C1B" w:rsidP="00761C1B"/>
    <w:p w:rsidR="00761C1B" w:rsidRDefault="00761C1B" w:rsidP="00761C1B">
      <w:r>
        <w:t xml:space="preserve">                                                                                                                                                                                                                                                                                                                                                                                                                                                                                                                                                                                                                                                                                                                                                                                                                                                                                                                                                                                                                                                                                                                                                                                                                                                                                                                                                                                                                                                                                                                                                                                                                                                                                                                                                                                                                                                                                                                                                                                                                                                                                                                                                                                                                                                                                                                                                                                                                                                                                                                                                                                                                                                                                                                                                                                                                                                                                                                                                                                                                                                                                                                                                                                                                                                                                                                                                                                                                                                                                                                                                                                                                                                                                                                                                                                                                                                                                                                                                                                                                                                                                                                                                                                                                                                                                                                                                                                                                                                                                                                                                                                                                                                                                                                                                                                                                                                                                                                                                                                                                                                                                                                                                                                                                                                                                                                                                                                                                                                                                                                                                                                                                                                                                                                                                                                                                                                                                                                                                                                                                                                                                                                                                                                                                                                                                                                                                                                                                                                                                                                                                                                                                                                                                                                                                                                                                                                                                                                                                                                                                                                                                                                                  [warning: there may be more definitions on this page] of types of information there are three different types of information that the calling plmn user may specify during call setup to identify low layer capabilities needed in the network and in the destination terminal: a) type i information is information about the calling terminal which is only used at the destination end to allow a decision regarding terminal (.../...) </w:t>
      </w:r>
    </w:p>
    <w:p w:rsidR="00761C1B" w:rsidRDefault="00761C1B" w:rsidP="00761C1B">
      <w:r>
        <w:t>SOURCE: Used in EN 300 940 V7.7.1, clause C.2.1</w:t>
      </w:r>
    </w:p>
    <w:p w:rsidR="00761C1B" w:rsidRDefault="00761C1B" w:rsidP="00761C1B"/>
    <w:p w:rsidR="00761C1B" w:rsidRDefault="00761C1B" w:rsidP="00761C1B">
      <w:r>
        <w:t xml:space="preserve">                                                                                                                                                                                                                                                                                                                                                                                                                                                                                                                                                                                                                                                                                                                                                                                                                                                                                                                                                                                                                                                                                                                                                                                                                                                                                                                                                                                                                                                                                                                                                                                                                                                                                                                                                                                                                                                                                                                                                                                                                                                                                                                                                                                                                                                                                                                                                                                                                                                                                                                                                                                                                                                                                                                                                                                                                                                                                                                                                                                                                                                                                                                                                                                                                                                                                                                                                                                                                                                                                                                                                                                                                                                                                                                                                                                                                                                                                                                                                                                                                                                                                                                                                                                                                                                                                                                                                                                                                                                                                                                                                                                                                                                                                                                                                                                                                                                                                                                                                                                                                                                                                                                                                                                                                                                                                                                                                                                                                                                                                                                                                                                                                                                                                                                                                                                                                                                                                                                                                                                                                                                                                                                                                                                                                                                                                                                                                                                                                                                                                                                                                                                                                                                                                                                                                                                                                                                                                                                                                                                                                                                                                                                                  [warning: there may be more definitions on this page] of unavailability periods the itu-t, within itu-t recommendation m.1016 (see annex e), defines an assessment procedure based on fault reports made by users, and planned interruptions, which unacceptably disrupt the user's (.../...) </w:t>
      </w:r>
    </w:p>
    <w:p w:rsidR="00761C1B" w:rsidRDefault="00761C1B" w:rsidP="00761C1B">
      <w:r>
        <w:t>SOURCE: Used in EN 300 448 V1.2.1, clause D.2 SOURCE: Used in EN 300 449 V1.2.1, clause D.2 SOURCE: Used in EN 300 452 V1.2.1, clause D.2</w:t>
      </w:r>
    </w:p>
    <w:p w:rsidR="00761C1B" w:rsidRDefault="00761C1B" w:rsidP="00761C1B"/>
    <w:p w:rsidR="00761C1B" w:rsidRDefault="00761C1B" w:rsidP="00761C1B">
      <w:r>
        <w:t xml:space="preserve">                                                                                                                                                                                                                                                                                                                                                                                                                                                                                                                                                                                                                                                                                                                                                                                                                                                                                                                                                                                                                                                                                                                                                                                                                                                                                                                                                                                                                                                                                                                                                                                                                                                                                                                                                                                                                                                                                                                                                                                                                                                                                                                                                                                                                                                                                                                                                                                                                                                                                                                                                                                                                                                                                                                                                                                                                                                                                                                                                                                                                                                                                                                                                                                                                                                                                                                                                                                                                                                                                                                                                                                                                                                                                                                                                                                                                                                                                                                                                                                                                                                                                                                                                                                                                                                                                                                                                                                                                                                                                                                                                                                                                                                                                                                                                                                                                                                                                                                                                                                                                                                                                                                                                                                                                                                                                                                                                                                                                                                                                                                                                                                                                                                                                                                                                                                                                                                                                                                                                                                                                                                                                                                                                                                                                                                                                                                                                                                                                                                                                                                                                                                                                                                                                                                                                                                                                                                                                                                                                                                                                                                                                                                                  [warning: there may be more definitions on this page] of unavailability periods the itu-t, within itu-t recommendation m.1016, defines an assessment procedure based on fault reports made by users, and planned interruptions, which unacceptably disrupt the user's (.../...) </w:t>
      </w:r>
    </w:p>
    <w:p w:rsidR="00761C1B" w:rsidRDefault="00761C1B" w:rsidP="00761C1B">
      <w:r>
        <w:t>SOURCE: Used in EN 300 451 V1.2.1, clause D.2</w:t>
      </w:r>
    </w:p>
    <w:p w:rsidR="00761C1B" w:rsidRDefault="00761C1B" w:rsidP="00761C1B"/>
    <w:p w:rsidR="00761C1B" w:rsidRDefault="00761C1B" w:rsidP="00761C1B">
      <w:r>
        <w:t xml:space="preserve">                                                                                                                                                                                                                                                                                                                                                                                                                                                                                                                                                                                                                                                                                                                                                                                                                                                                                                                                                                                                                                                                                                                                                                                                                                                                                                                                                                                                                                                                                                                                                                                                                                                                                                                                                                                                                                                                                                                                                                                                                                                                                                                                                                                                                                                                                                                                                                                                                                                                                                                                                                                                                                                                                                                                                                                                                                                                                                                                                                                                                                                                                                                                                                                                                                                                                                                                                                                                                                                                                                                                                                                                                                                                                                                                                                                                                                                                                                                                                                                                                                                                                                                                                                                                                                                                                                                                                                                                                                                                                                                                                                                                                                                                                                                                                                                                                                                                                                                                                                                                                                                                                                                                                                                                                                                                                                                                                                                                                                                                                                                                                                                                                                                                                                                                                                                                                                                                                                                                                                                                                                                                                                                                                                                                                                                                                                                                                                                                                                                                                                                                                                                                                                                                                                                                                                                                                                                                                                                                                                                                                                                                                                                                  [warning: there may be more definitions on this page] of unequipped outdoor enclosures 4.1 features unequipped outdoor enclosures in the understanding of the present document comprise cabinets only, compliant with the following: - intended to be used in open air conditions; - for weather unprotected locations; - for stationary (.../...) </w:t>
      </w:r>
    </w:p>
    <w:p w:rsidR="00761C1B" w:rsidRDefault="00761C1B" w:rsidP="00761C1B">
      <w:r>
        <w:t>SOURCE: Used in EN 301 169-02 V1.5.3, clause 4</w:t>
      </w:r>
    </w:p>
    <w:p w:rsidR="00761C1B" w:rsidRDefault="00761C1B" w:rsidP="00761C1B"/>
    <w:p w:rsidR="00761C1B" w:rsidRDefault="00761C1B" w:rsidP="00761C1B">
      <w:r>
        <w:t xml:space="preserve">                                                                                                                                                                                                                                                                                                                                                                                                                                                                                                                                                                                                                                                                                                                                                                                                                                                                                                                                                                                                                                                                                                                                                                                                                                                                                                                                                                                                                                                                                                                                                                                                                                                                                                                                                                                                                                                                                                                                                                                                                                                                                                                                                                                                                                                                                                                                                                                                                                                                                                                                                                                                                                                                                                                                                                                                                                                                                                                                                                                                                                                                                                                                                                                                                                                                                                                                                                                                                                                                                                                                                                                                                                                                                                                                                                                                                                                                                                                                                                                                                                                                                                                                                                                                                                                                                                                                                                                                                                                                                                                                                                                                                                                                                                                                                                                                                                                                                                                                                                                                                                                                                                                                                                                                                                                                                                                                                                                                                                                                                                                                                                                                                                                                                                                                                                                                                                                                                                                                                                                                                                                                                                                                                                                                                                                                                                                                                                                                                                                                                                                                                                                                                                                                                                                                                                                                                                                                                                                                                                                                                                                                                                                                  [warning: there may be more definitions on this page] of user control information elements uies can be sent within each (.../...) </w:t>
      </w:r>
    </w:p>
    <w:p w:rsidR="00761C1B" w:rsidRDefault="00761C1B" w:rsidP="00761C1B">
      <w:r>
        <w:t>SOURCE: Used in EN 301 649 V2.3.1, clause C.5</w:t>
      </w:r>
    </w:p>
    <w:p w:rsidR="00761C1B" w:rsidRDefault="00761C1B" w:rsidP="00761C1B"/>
    <w:p w:rsidR="00761C1B" w:rsidRDefault="00761C1B" w:rsidP="00761C1B">
      <w:r>
        <w:t xml:space="preserve">                                                                                                                                                                                                                                                                                                                                                                                                                                                                                                                                                                                                                                                                                                                                                                                                                                                                                                                                                                                                                                                                                                                                                                                                                                                                                                                                                                                                                                                                                                                                                                                                                                                                                                                                                                                                                                                                                                                                                                                                                                                                                                                                                                                                                                                                                                                                                                                                                                                                                                                                                                                                                                                                                                                                                                                                                                                                                                                                                                                                                                                                                                                                                                                                                                                                                                                                                                                                                                                                                                                                                                                                                                                                                                                                                                                                                                                                                                                                                                                                                                                                                                                                                                                                                                                                                                                                                                                                                                                                                                                                                                                                                                                                                                                                                                                                                                                                                                                                                                                                                                                                                                                                                                                                                                                                                                                                                                                                                                                                                                                                                                                                                                                                                                                                                                                                                                                                                                                                                                                                                                                                                                                                                                                                                                                                                                                                                                                                                                                                                                                                                                                                                                                                                                                                                                                                                                                                                                                                                                                                                                                                                                                                  [warning: there may be more definitions on this page] offset in the receive level and the interference (.../...) </w:t>
      </w:r>
    </w:p>
    <w:p w:rsidR="00761C1B" w:rsidRDefault="00761C1B" w:rsidP="00761C1B">
      <w:r>
        <w:t>SOURCE: Used in EN 301 908-08 V1.1.1, clause 1</w:t>
      </w:r>
    </w:p>
    <w:p w:rsidR="00761C1B" w:rsidRDefault="00761C1B" w:rsidP="00761C1B"/>
    <w:p w:rsidR="00761C1B" w:rsidRDefault="00761C1B" w:rsidP="00761C1B">
      <w:r>
        <w:t xml:space="preserve">                                                                                                                                                                                                                                                                                                                                                                                                                                                                                                                                                                                                                                                                                                                                                                                                                                                                                                                                                                                                                                                                                                                                                                                                                                                                                                                                                                                                                                                                                                                                                                                                                                                                                                                                                                                                                                                                                                                                                                                                                                                                                                                                                                                                                                                                                                                                                                                                                                                                                                                                                                                                                                                                                                                                                                                                                                                                                                                                                                                                                                                                                                                                                                                                                                                                                                                                                                                                                                                                                                                                                                                                                                                                                                                                                                                                                                                                                                                                                                                                                                                                                                                                                                                                                                                                                                                                                                                                                                                                                                                                                                                                                                                                                                                                                                                                                                                                                                                                                                                                                                                                                                                                                                                                                                                                                                                                                                                                                                                                                                                                                                                                                                                                                                                                                                                                                                                                                                                                                                                                                                                                                                                                                                                                                                                                                                                                                                                                                                                                                                                                                                                                                                                                                                                                                                                                                                                                                                                                                                                                                                                                                                                                  [warning: there may be more definitions on this page] on the motherboard in addition to the graphics slot(s) and/or pci-x support; (3) does not support uniform memory access (uma) graphics; (4) includes five or more pci, pci-e or pci-x slots; (5) is capable of multi-processor support for two or more cpu (must support physically separate cpu packages/sockets, (.../...) </w:t>
      </w:r>
    </w:p>
    <w:p w:rsidR="00761C1B" w:rsidRDefault="00761C1B" w:rsidP="00761C1B">
      <w:r>
        <w:t>SOURCE: Used in EN 303 423 V1.2.1, clause 4</w:t>
      </w:r>
    </w:p>
    <w:p w:rsidR="00761C1B" w:rsidRDefault="00761C1B" w:rsidP="00761C1B"/>
    <w:p w:rsidR="00761C1B" w:rsidRDefault="00761C1B" w:rsidP="00761C1B">
      <w:r>
        <w:t xml:space="preserve">                                                                                                                                                                                                                                                                                                                                                                                                                                                                                                                                                                                                                                                                                                                                                                                                                                                                                                                                                                                                                                                                                                                                                                                                                                                                                                                                                                                                                                                                                                                                                                                                                                                                                                                                                                                                                                                                                                                                                                                                                                                                                                                                                                                                                                                                                                                                                                                                                                                                                                                                                                                                                                                                                                                                                                                                                                                                                                                                                                                                                                                                                                                                                                                                                                                                                                                                                                                                                                                                                                                                                                                                                                                                                                                                                                                                                                                                                                                                                                                                                                                                                                                                                                                                                                                                                                                                                                                                                                                                                                                                                                                                                                                                                                                                                                                                                                                                                                                                                                                                                                                                                                                                                                                                                                                                                                                                                                                                                                                                                                                                                                                                                                                                                                                                                                                                                                                                                                                                                                                                                                                                                                                                                                                                                                                                                                                                                                                                                                                                                                                                                                                                                                                                                                                                                                                                                                                                                                                                                                                                                                                                                                                                  [warning: there may be more definitions on this page] only and transmit and receive ku band vsats the present document applies to transmit only and also to transmit and receive very small aperture terminals (vsats) operating as part of a satellite network (.../...) </w:t>
      </w:r>
    </w:p>
    <w:p w:rsidR="00761C1B" w:rsidRDefault="00761C1B" w:rsidP="00761C1B">
      <w:r>
        <w:t>SOURCE: Used in EN 300 673 V1.2.1, clause B.1 SOURCE: Used in EN 301 489-12 V2.2.2, clause A.1</w:t>
      </w:r>
    </w:p>
    <w:p w:rsidR="00761C1B" w:rsidRDefault="00761C1B" w:rsidP="00761C1B"/>
    <w:p w:rsidR="00761C1B" w:rsidRDefault="00761C1B" w:rsidP="00761C1B">
      <w:r>
        <w:t xml:space="preserve">                                                                                                                                                                                                                                                                                                                                                                                                                                                                                                                                                                                                                                                                                                                                                                                                                                                                                                                                                                                                                                                                                                                                                                                                                                                                                                                                                                                                                                                                                                                                                                                                                                                                                                                                                                                                                                                                                                                                                                                                                                                                                                                                                                                                                                                                                                                                                                                                                                                                                                                                                                                                                                                                                                                                                                                                                                                                                                                                                                                                                                                                                                                                                                                                                                                                                                                                                                                                                                                                                                                                                                                                                                                                                                                                                                                                                                                                                                                                                                                                                                                                                                                                                                                                                                                                                                                                                                                                                                                                                                                                                                                                                                                                                                                                                                                                                                                                                                                                                                                                                                                                                                                                                                                                                                                                                                                                                                                                                                                                                                                                                                                                                                                                                                                                                                                                                                                                                                                                                                                                                                                                                                                                                                                                                                                                                                                                                                                                                                                                                                                                                                                                                                                                                                                                                                                                                                                                                                                                                                                                                                                                                                                                  [warning: there may be more definitions on this page] only mobile earth stations (romes) operating in the 1,5 ghz band the present document applies to romes which operate in the land mobile satellite service (lmss) space to earth bands, 1 525 mhz to 1 544 mhz and 1 555 mhz to 1 559 mhz, allocated by the itu-r radio regulations (.../...) </w:t>
      </w:r>
    </w:p>
    <w:p w:rsidR="00761C1B" w:rsidRDefault="00761C1B" w:rsidP="00761C1B">
      <w:r>
        <w:t>SOURCE: Used in EN 301 489-19 V1.2.1, clause A.1</w:t>
      </w:r>
    </w:p>
    <w:p w:rsidR="00761C1B" w:rsidRDefault="00761C1B" w:rsidP="00761C1B"/>
    <w:p w:rsidR="00761C1B" w:rsidRDefault="00761C1B" w:rsidP="00761C1B">
      <w:r>
        <w:t xml:space="preserve">                                                                                                                                                                                                                                                                                                                                                                                                                                                                                                                                                                                                                                                                                                                                                                                                                                                                                                                                                                                                                                                                                                                                                                                                                                                                                                                                                                                                                                                                                                                                                                                                                                                                                                                                                                                                                                                                                                                                                                                                                                                                                                                                                                                                                                                                                                                                                                                                                                                                                                                                                                                                                                                                                                                                                                                                                                                                                                                                                                                                                                                                                                                                                                                                                                                                                                                                                                                                                                                                                                                                                                                                                                                                                                                                                                                                                                                                                                                                                                                                                                                                                                                                                                                                                                                                                                                                                                                                                                                                                                                                                                                                                                                                                                                                                                                                                                                                                                                                                                                                                                                                                                                                                                                                                                                                                                                                                                                                                                                                                                                                                                                                                                                                                                                                                                                                                                                                                                                                                                                                                                                                                                                                                                                                                                                                                                                                                                                                                                                                                                                                                                                                                                                                                                                                                                                                                                                                                                                                                                                                                                                                                                                                  [warning: there may be more definitions on this page] operating below 1 ghz the present document applies to mobile earth stations (mess) with both transmit and receive capabilities for operation in a low earth orbits (leo) network providing low bit rate data communications (.../...) </w:t>
      </w:r>
    </w:p>
    <w:p w:rsidR="00761C1B" w:rsidRDefault="00761C1B" w:rsidP="00761C1B">
      <w:r>
        <w:t>SOURCE: Used in EN 300 832 V1.1.1, clause B.1</w:t>
      </w:r>
    </w:p>
    <w:p w:rsidR="00761C1B" w:rsidRDefault="00761C1B" w:rsidP="00761C1B"/>
    <w:p w:rsidR="00761C1B" w:rsidRDefault="00761C1B" w:rsidP="00761C1B">
      <w:r>
        <w:t xml:space="preserve">                                                                                                                                                                                                                                                                                                                                                                                                                                                                                                                                                                                                                                                                                                                                                                                                                                                                                                                                                                                                                                                                                                                                                                                                                                                                                                                                                                                                                                                                                                                                                                                                                                                                                                                                                                                                                                                                                                                                                                                                                                                                                                                                                                                                                                                                                                                                                                                                                                                                                                                                                                                                                                                                                                                                                                                                                                                                                                                                                                                                                                                                                                                                                                                                                                                                                                                                                                                                                                                                                                                                                                                                                                                                                                                                                                                                                                                                                                                                                                                                                                                                                                                                                                                                                                                                                                                                                                                                                                                                                                                                                                                                                                                                                                                                                                                                                                                                                                                                                                                                                                                                                                                                                                                                                                                                                                                                                                                                                                                                                                                                                                                                                                                                                                                                                                                                                                                                                                                                                                                                                                                                                                                                                                                                                                                                                                                                                                                                                                                                                                                                                                                                                                                                                                                                                                                                                                                                                                                                                                                                                                                                                                                                  [warning: there may be more definitions on this page] operating in the 1,6/2,4 ghz the present document applies to mobile earth stations (mess) with both transmit and receive capabilities for operation in a satellite personal communication network (s-pcn) mes equipment may be portable, vehicle mounted or (.../...) </w:t>
      </w:r>
    </w:p>
    <w:p w:rsidR="00761C1B" w:rsidRDefault="00761C1B" w:rsidP="00761C1B">
      <w:r>
        <w:t>SOURCE: Used in EN 300 831 V1.2.1, clause B.1</w:t>
      </w:r>
    </w:p>
    <w:p w:rsidR="00761C1B" w:rsidRDefault="00761C1B" w:rsidP="00761C1B"/>
    <w:p w:rsidR="00761C1B" w:rsidRDefault="00761C1B" w:rsidP="00761C1B">
      <w:r>
        <w:t xml:space="preserve">                                                                                                                                                                                                                                                                                                                                                                                                                                                                                                                                                                                                                                                                                                                                                                                                                                                                                                                                                                                                                                                                                                                                                                                                                                                                                                                                                                                                                                                                                                                                                                                                                                                                                                                                                                                                                                                                                                                                                                                                                                                                                                                                                                                                                                                                                                                                                                                                                                                                                                                                                                                                                                                                                                                                                                                                                                                                                                                                                                                                                                                                                                                                                                                                                                                                                                                                                                                                                                                                                                                                                                                                                                                                                                                                                                                                                                                                                                                                                                                                                                                                                                                                                                                                                                                                                                                                                                                                                                                                                                                                                                                                                                                                                                                                                                                                                                                                                                                                                                                                                                                                                                                                                                                                                                                                                                                                                                                                                                                                                                                                                                                                                                                                                                                                                                                                                                                                                                                                                                                                                                                                                                                                                                                                                                                                                                                                                                                                                                                                                                                                                                                                                                                                                                                                                                                                                                                                                                                                                                                                                                                                                                                                  [warning: there may be more definitions on this page] operating within 1,6 ghz/2,4 ghz band the present document applies to mobile earth stations (mess), with both transmit and receive capabilities for operation in a satellite personal communication network (.../...) </w:t>
      </w:r>
    </w:p>
    <w:p w:rsidR="00761C1B" w:rsidRDefault="00761C1B" w:rsidP="00761C1B">
      <w:r>
        <w:t>SOURCE: Used in EN 301 489-20 V1.2.1, clause A.1</w:t>
      </w:r>
    </w:p>
    <w:p w:rsidR="00761C1B" w:rsidRDefault="00761C1B" w:rsidP="00761C1B"/>
    <w:p w:rsidR="00761C1B" w:rsidRDefault="00761C1B" w:rsidP="00761C1B">
      <w:r>
        <w:t xml:space="preserve">                                                                                                                                                                                                                                                                                                                                                                                                                                                                                                                                                                                                                                                                                                                                                                                                                                                                                                                                                                                                                                                                                                                                                                                                                                                                                                                                                                                                                                                                                                                                                                                                                                                                                                                                                                                                                                                                                                                                                                                                                                                                                                                                                                                                                                                                                                                                                                                                                                                                                                                                                                                                                                                                                                                                                                                                                                                                                                                                                                                                                                                                                                                                                                                                                                                                                                                                                                                                                                                                                                                                                                                                                                                                                                                                                                                                                                                                                                                                                                                                                                                                                                                                                                                                                                                                                                                                                                                                                                                                                                                                                                                                                                                                                                                                                                                                                                                                                                                                                                                                                                                                                                                                                                                                                                                                                                                                                                                                                                                                                                                                                                                                                                                                                                                                                                                                                                                                                                                                                                                                                                                                                                                                                                                                                                                                                                                                                                                                                                                                                                                                                                                                                                                                                                                                                                                                                                                                                                                                                                                                                                                                                                                                  [warning: there may be more definitions on this page] optional for irds (see clause (.../...) </w:t>
      </w:r>
    </w:p>
    <w:p w:rsidR="00761C1B" w:rsidRDefault="00761C1B" w:rsidP="00761C1B">
      <w:r>
        <w:t>SOURCE: Used in EN 303 560 V1.1.1, clause 4</w:t>
      </w:r>
    </w:p>
    <w:p w:rsidR="00761C1B" w:rsidRDefault="00761C1B" w:rsidP="00761C1B"/>
    <w:p w:rsidR="00761C1B" w:rsidRDefault="00761C1B" w:rsidP="00761C1B">
      <w:r>
        <w:t xml:space="preserve">                                                                                                                                                                                                                                                                                                                                                                                                                                                                                                                                                                                                                                                                                                                                                                                                                                                                                                                                                                                                                                                                                                                                                                                                                                                                                                                                                                                                                                                                                                                                                                                                                                                                                                                                                                                                                                                                                                                                                                                                                                                                                                                                                                                                                                                                                                                                                                                                                                                                                                                                                                                                                                                                                                                                                                                                                                                                                                                                                                                                                                                                                                                                                                                                                                                                                                                                                                                                                                                                                                                                                                                                                                                                                                                                                                                                                                                                                                                                                                                                                                                                                                                                                                                                                                                                                                                                                                                                                                                                                                                                                                                                                                                                                                                                                                                                                                                                                                                                                                                                                                                                                                                                                                                                                                                                                                                                                                                                                                                                                                                                                                                                                                                                                                                                                                                                                                                                                                                                                                                                                                                                                                                                                                                                                                                                                                                                                                                                                                                                                                                                                                                                                                                                                                                                                                                                                                                                                                                                                                                                                                                                                                                                  [warning: there may be more definitions on this page] or 3 ("roadworks"): filter: causecode == 2 || causecode==3 and logical and (&amp;&amp;) return results where the causecodetype of a denm is 2 ("accident") and subcausecodetype is 2 ("heavy accident"): filter: causecode == 2 &amp;&amp; subcausecode==2 example: a more complex example is to find all denms which are either "accidents" or "roadworks" within an area specified by upper left corner and lower right corner of a rectangle: filter: (causecode equal 2 or causecode equal 3) and (referenceposition.latitude gt 43 600 336 and referenceposition.latitude lt 43 606 551) and (referenceposition.longitude gt 7 062 578 and referenceposition.longitude lt 7 072 (.../...) </w:t>
      </w:r>
    </w:p>
    <w:p w:rsidR="00761C1B" w:rsidRDefault="00761C1B" w:rsidP="00761C1B">
      <w:r>
        <w:t>SOURCE: Used in EN 302 895 V1.1.1, clause 2</w:t>
      </w:r>
    </w:p>
    <w:p w:rsidR="00761C1B" w:rsidRDefault="00761C1B" w:rsidP="00761C1B"/>
    <w:p w:rsidR="00761C1B" w:rsidRDefault="00761C1B" w:rsidP="00761C1B">
      <w:r>
        <w:t xml:space="preserve">                                                                                                                                                                                                                                                                                                                                                                                                                                                                                                                                                                                                                                                                                                                                                                                                                                                                                                                                                                                                                                                                                                                                                                                                                                                                                                                                                                                                                                                                                                                                                                                                                                                                                                                                                                                                                                                                                                                                                                                                                                                                                                                                                                                                                                                                                                                                                                                                                                                                                                                                                                                                                                                                                                                                                                                                                                                                                                                                                                                                                                                                                                                                                                                                                                                                                                                                                                                                                                                                                                                                                                                                                                                                                                                                                                                                                                                                                                                                                                                                                                                                                                                                                                                                                                                                                                                                                                                                                                                                                                                                                                                                                                                                                                                                                                                                                                                                                                                                                                                                                                                                                                                                                                                                                                                                                                                                                                                                                                                                                                                                                                                                                                                                                                                                                                                                                                                                                                                                                                                                                                                                                                                                                                                                                                                                                                                                                                                                                                                                                                                                                                                                                                                                                                                                                                                                                                                                                                                                                                                                                                                                                                                                  [warning: there may be more definitions on this page] paging equipment the present document applies to ermes paging equipment and associated ancillary equipment operating in the ermes paging (.../...) </w:t>
      </w:r>
    </w:p>
    <w:p w:rsidR="00761C1B" w:rsidRDefault="00761C1B" w:rsidP="00761C1B">
      <w:r>
        <w:t>SOURCE: Used in EN 301 489-02 V1.3.1, clause A.1</w:t>
      </w:r>
    </w:p>
    <w:p w:rsidR="00761C1B" w:rsidRDefault="00761C1B" w:rsidP="00761C1B"/>
    <w:p w:rsidR="00761C1B" w:rsidRDefault="00761C1B" w:rsidP="00761C1B">
      <w:r>
        <w:t xml:space="preserve">                                                                                                                                                                                                                                                                                                                                                                                                                                                                                                                                                                                                                                                                                                                                                                                                                                                                                                                                                                                                                                                                                                                                                                                                                                                                                                                                                                                                                                                                                                                                                                                                                                                                                                                                                                                                                                                                                                                                                                                                                                                                                                                                                                                                                                                                                                                                                                                                                                                                                                                                                                                                                                                                                                                                                                                                                                                                                                                                                                                                                                                                                                                                                                                                                                                                                                                                                                                                                                                                                                                                                                                                                                                                                                                                                                                                                                                                                                                                                                                                                                                                                                                                                                                                                                                                                                                                                                                                                                                                                                                                                                                                                                                                                                                                                                                                                                                                                                                                                                                                                                                                                                                                                                                                                                                                                                                                                                                                                                                                                                                                                                                                                                                                                                                                                                                                                                                                                                                                                                                                                                                                                                                                                                                                                                                                                                                                                                                                                                                                                                                                                                                                                                                                                                                                                                                                                                                                                                                                                                                                                                                                                                                                  [warning: there may be more definitions on this page] parameter name | parameter type | comments mun (messageunit) |pdu | detailed comments : 6.1.1.3.2 asn.1 asp type definitions there are no asn.1 asp type definitions in the (.../...) </w:t>
      </w:r>
    </w:p>
    <w:p w:rsidR="00761C1B" w:rsidRDefault="00761C1B" w:rsidP="00761C1B">
      <w:r>
        <w:t>SOURCE: Used in EN 300 061-04 V1.2.4, clause 3 SOURCE: Used in EN 300 064-04 V1.3.4, clause 3 SOURCE: Used in EN 300 097-04 V1.2.4, clause 3 SOURCE: Used in EN 300 098-04 V1.2.4, clause 3 SOURCE: Used in EN 300 138-04 V1.4.3, clause 3</w:t>
      </w:r>
    </w:p>
    <w:p w:rsidR="00761C1B" w:rsidRDefault="00761C1B" w:rsidP="00761C1B"/>
    <w:p w:rsidR="00761C1B" w:rsidRDefault="00761C1B" w:rsidP="00761C1B">
      <w:r>
        <w:t xml:space="preserve">                                                                                                                                                                                                                                                                                                                                                                                                                                                                                                                                                                                                                                                                                                                                                                                                                                                                                                                                                                                                                                                                                                                                                                                                                                                                                                                                                                                                                                                                                                                                                                                                                                                                                                                                                                                                                                                                                                                                                                                                                                                                                                                                                                                                                                                                                                                                                                                                                                                                                                                                                                                                                                                                                                                                                                                                                                                                                                                                                                                                                                                                                                                                                                                                                                                                                                                                                                                                                                                                                                                                                                                                                                                                                                                                                                                                                                                                                                                                                                                                                                                                                                                                                                                                                                                                                                                                                                                                                                                                                                                                                                                                                                                                                                                                                                                                                                                                                                                                                                                                                                                                                                                                                                                                                                                                                                                                                                                                                                                                                                                                                                                                                                                                                                                                                                                                                                                                                                                                                                                                                                                                                                                                                                                                                                                                                                                                                                                                                                                                                                                                                                                                                                                                                                                                                                                                                                                                                                                                                                                                                                                                                                                                  [warning: there may be more definitions on this page] prior to any gbsar operation a minimum listen time (.../...) </w:t>
      </w:r>
    </w:p>
    <w:p w:rsidR="00761C1B" w:rsidRDefault="00761C1B" w:rsidP="00761C1B">
      <w:r>
        <w:t>SOURCE: Used in EN 300 440 V2.2.1, clause I.4.4.1.1 SOURCE: Used in EN 300 440-01 V1.6.1, clause E.4.4.1.1</w:t>
      </w:r>
    </w:p>
    <w:p w:rsidR="00761C1B" w:rsidRDefault="00761C1B" w:rsidP="00761C1B"/>
    <w:p w:rsidR="00761C1B" w:rsidRDefault="00761C1B" w:rsidP="00761C1B">
      <w:r>
        <w:t xml:space="preserve">                                                                                                                                                                                                                                                                                                                                                                                                                                                                                                                                                                                                                                                                                                                                                                                                                                                                                                                                                                                                                                                                                                                                                                                                                                                                                                                                                                                                                                                                                                                                                                                                                                                                                                                                                                                                                                                                                                                                                                                                                                                                                                                                                                                                                                                                                                                                                                                                                                                                                                                                                                                                                                                                                                                                                                                                                                                                                                                                                                                                                                                                                                                                                                                                                                                                                                                                                                                                                                                                                                                                                                                                                                                                                                                                                                                                                                                                                                                                                                                                                                                                                                                                                                                                                                                                                                                                                                                                                                                                                                                                                                                                                                                                                                                                                                                                                                                                                                                                                                                                                                                                                                                                                                                                                                                                                                                                                                                                                                                                                                                                                                                                                                                                                                                                                                                                                                                                                                                                                                                                                                                                                                                                                                                                                                                                                                                                                                                                                                                                                                                                                                                                                                                                                                                                                                                                                                                                                                                                                                                                                                                                                                                                  [warning: there may be more definitions on this page] protocol description 6.1 pdu descriptions en 300 392-9 [6] specifies the coding: - of the facility information element which is used to convey call related ss-cad pdus at the air and line station interfaces; - of the d-facility or u-facility pdu which are used to convey call-unrelated ss-cad pdus at the air and line station interfaces; and - of the anf-isiss invoke apdu which is used to convey ss-cad pdus over the (.../...) </w:t>
      </w:r>
    </w:p>
    <w:p w:rsidR="00761C1B" w:rsidRDefault="00761C1B" w:rsidP="00761C1B">
      <w:r>
        <w:t>SOURCE: Used in EN 300 392-1206 V1.3.1, clause 6</w:t>
      </w:r>
    </w:p>
    <w:p w:rsidR="00761C1B" w:rsidRDefault="00761C1B" w:rsidP="00761C1B"/>
    <w:p w:rsidR="00761C1B" w:rsidRDefault="00761C1B" w:rsidP="00761C1B">
      <w:r>
        <w:t xml:space="preserve">                                                                                                                                                                                                                                                                                                                                                                                                                                                                                                                                                                                                                                                                                                                                                                                                                                                                                                                                                                                                                                                                                                                                                                                                                                                                                                                                                                                                                                                                                                                                                                                                                                                                                                                                                                                                                                                                                                                                                                                                                                                                                                                                                                                                                                                                                                                                                                                                                                                                                                                                                                                                                                                                                                                                                                                                                                                                                                                                                                                                                                                                                                                                                                                                                                                                                                                                                                                                                                                                                                                                                                                                                                                                                                                                                                                                                                                                                                                                                                                                                                                                                                                                                                                                                                                                                                                                                                                                                                                                                                                                                                                                                                                                                                                                                                                                                                                                                                                                                                                                                                                                                                                                                                                                                                                                                                                                                                                                                                                                                                                                                                                                                                                                                                                                                                                                                                                                                                                                                                                                                                                                                                                                                                                                                                                                                                                                                                                                                                                                                                                                                                                                                                                                                                                                                                                                                                                                                                                                                                                                                                                                                                                                  [warning: there may be more definitions on this page] protocol for support of ss-bic 5.1 general this clause defines the ss-bic layer 3 protocol for the ss-bic services specified in clause (.../...) </w:t>
      </w:r>
    </w:p>
    <w:p w:rsidR="00761C1B" w:rsidRDefault="00761C1B" w:rsidP="00761C1B">
      <w:r>
        <w:t>SOURCE: Used in EN 300 392-1219 V1.1.1, clause 5</w:t>
      </w:r>
    </w:p>
    <w:p w:rsidR="00761C1B" w:rsidRDefault="00761C1B" w:rsidP="00761C1B"/>
    <w:p w:rsidR="00761C1B" w:rsidRDefault="00761C1B" w:rsidP="00761C1B">
      <w:r>
        <w:t xml:space="preserve">                                                                                                                                                                                                                                                                                                                                                                                                                                                                                                                                                                                                                                                                                                                                                                                                                                                                                                                                                                                                                                                                                                                                                                                                                                                                                                                                                                                                                                                                                                                                                                                                                                                                                                                                                                                                                                                                                                                                                                                                                                                                                                                                                                                                                                                                                                                                                                                                                                                                                                                                                                                                                                                                                                                                                                                                                                                                                                                                                                                                                                                                                                                                                                                                                                                                                                                                                                                                                                                                                                                                                                                                                                                                                                                                                                                                                                                                                                                                                                                                                                                                                                                                                                                                                                                                                                                                                                                                                                                                                                                                                                                                                                                                                                                                                                                                                                                                                                                                                                                                                                                                                                                                                                                                                                                                                                                                                                                                                                                                                                                                                                                                                                                                                                                                                                                                                                                                                                                                                                                                                                                                                                                                                                                                                                                                                                                                                                                                                                                                                                                                                                                                                                                                                                                                                                                                                                                                                                                                                                                                                                                                                                                                  [warning: there may be more definitions on this page] protocol for support of ss-boc 5.1 general this clause defines the ss-boc layer 3 protocol for the ss-bic services specified in clause (.../...) </w:t>
      </w:r>
    </w:p>
    <w:p w:rsidR="00761C1B" w:rsidRDefault="00761C1B" w:rsidP="00761C1B">
      <w:r>
        <w:t>SOURCE: Used in EN 300 392-1218 V1.1.1, clause 5</w:t>
      </w:r>
    </w:p>
    <w:p w:rsidR="00761C1B" w:rsidRDefault="00761C1B" w:rsidP="00761C1B"/>
    <w:p w:rsidR="00761C1B" w:rsidRDefault="00761C1B" w:rsidP="00761C1B">
      <w:r>
        <w:t xml:space="preserve">                                                                                                                                                                                                                                                                                                                                                                                                                                                                                                                                                                                                                                                                                                                                                                                                                                                                                                                                                                                                                                                                                                                                                                                                                                                                                                                                                                                                                                                                                                                                                                                                                                                                                                                                                                                                                                                                                                                                                                                                                                                                                                                                                                                                                                                                                                                                                                                                                                                                                                                                                                                                                                                                                                                                                                                                                                                                                                                                                                                                                                                                                                                                                                                                                                                                                                                                                                                                                                                                                                                                                                                                                                                                                                                                                                                                                                                                                                                                                                                                                                                                                                                                                                                                                                                                                                                                                                                                                                                                                                                                                                                                                                                                                                                                                                                                                                                                                                                                                                                                                                                                                                                                                                                                                                                                                                                                                                                                                                                                                                                                                                                                                                                                                                                                                                                                                                                                                                                                                                                                                                                                                                                                                                                                                                                                                                                                                                                                                                                                                                                                                                                                                                                                                                                                                                                                                                                                                                                                                                                                                                                                                                                                  [warning: there may be more definitions on this page] protocol for support of ss-dgna 6.1 operational requirements 6.1.1 affected user ms the affected user ms shall comply with the requirements in clause 14 of en 300 392-2 [3] which apply to the call unrelated (.../...) </w:t>
      </w:r>
    </w:p>
    <w:p w:rsidR="00761C1B" w:rsidRDefault="00761C1B" w:rsidP="00761C1B">
      <w:r>
        <w:t>SOURCE: Used in EN 300 392-1222 V1.4.1, clause 6</w:t>
      </w:r>
    </w:p>
    <w:p w:rsidR="00761C1B" w:rsidRDefault="00761C1B" w:rsidP="00761C1B"/>
    <w:p w:rsidR="00761C1B" w:rsidRDefault="00761C1B" w:rsidP="00761C1B">
      <w:r>
        <w:t xml:space="preserve">                                                                                                                                                                                                                                                                                                                                                                                                                                                                                                                                                                                                                                                                                                                                                                                                                                                                                                                                                                                                                                                                                                                                                                                                                                                                                                                                                                                                                                                                                                                                                                                                                                                                                                                                                                                                                                                                                                                                                                                                                                                                                                                                                                                                                                                                                                                                                                                                                                                                                                                                                                                                                                                                                                                                                                                                                                                                                                                                                                                                                                                                                                                                                                                                                                                                                                                                                                                                                                                                                                                                                                                                                                                                                                                                                                                                                                                                                                                                                                                                                                                                                                                                                                                                                                                                                                                                                                                                                                                                                                                                                                                                                                                                                                                                                                                                                                                                                                                                                                                                                                                                                                                                                                                                                                                                                                                                                                                                                                                                                                                                                                                                                                                                                                                                                                                                                                                                                                                                                                                                                                                                                                                                                                                                                                                                                                                                                                                                                                                                                                                                                                                                                                                                                                                                                                                                                                                                                                                                                                                                                                                                                                                                  [warning: there may be more definitions on this page] radial resolution radial resolution is to be understood as the minimum required distance between two reflectors at the same bearing which allows to distinguish two separate (.../...) </w:t>
      </w:r>
    </w:p>
    <w:p w:rsidR="00761C1B" w:rsidRDefault="00761C1B" w:rsidP="00761C1B">
      <w:r>
        <w:t>SOURCE: Used in EN 302 194-01 V1.1.2, clause B.2</w:t>
      </w:r>
    </w:p>
    <w:p w:rsidR="00761C1B" w:rsidRDefault="00761C1B" w:rsidP="00761C1B"/>
    <w:p w:rsidR="00761C1B" w:rsidRDefault="00761C1B" w:rsidP="00761C1B">
      <w:r>
        <w:t xml:space="preserve">                                                                                                                                                                                                                                                                                                                                                                                                                                                                                                                                                                                                                                                                                                                                                                                                                                                                                                                                                                                                                                                                                                                                                                                                                                                                                                                                                                                                                                                                                                                                                                                                                                                                                                                                                                                                                                                                                                                                                                                                                                                                                                                                                                                                                                                                                                                                                                                                                                                                                                                                                                                                                                                                                                                                                                                                                                                                                                                                                                                                                                                                                                                                                                                                                                                                                                                                                                                                                                                                                                                                                                                                                                                                                                                                                                                                                                                                                                                                                                                                                                                                                                                                                                                                                                                                                                                                                                                                                                                                                                                                                                                                                                                                                                                                                                                                                                                                                                                                                                                                                                                                                                                                                                                                                                                                                                                                                                                                                                                                                                                                                                                                                                                                                                                                                                                                                                                                                                                                                                                                                                                                                                                                                                                                                                                                                                                                                                                                                                                                                                                                                                                                                                                                                                                                                                                                                                                                                                                                                                                                                                                                                                                                  [warning: there may be more definitions on this page] radio systems; point-to-multipoint equipment; intended for operation in the frequency band below 1 ghz and in frequency bands from 1 ghz to 40 ghz the present document applies to fixed radio (.../...) </w:t>
      </w:r>
    </w:p>
    <w:p w:rsidR="00761C1B" w:rsidRDefault="00761C1B" w:rsidP="00761C1B">
      <w:r>
        <w:t>SOURCE: Used in EN 301 489-04 V3.1.1, clause B.2</w:t>
      </w:r>
    </w:p>
    <w:p w:rsidR="00761C1B" w:rsidRDefault="00761C1B" w:rsidP="00761C1B"/>
    <w:p w:rsidR="00761C1B" w:rsidRDefault="00761C1B" w:rsidP="00761C1B">
      <w:r>
        <w:t xml:space="preserve">                                                                                                                                                                                                                                                                                                                                                                                                                                                                                                                                                                                                                                                                                                                                                                                                                                                                                                                                                                                                                                                                                                                                                                                                                                                                                                                                                                                                                                                                                                                                                                                                                                                                                                                                                                                                                                                                                                                                                                                                                                                                                                                                                                                                                                                                                                                                                                                                                                                                                                                                                                                                                                                                                                                                                                                                                                                                                                                                                                                                                                                                                                                                                                                                                                                                                                                                                                                                                                                                                                                                                                                                                                                                                                                                                                                                                                                                                                                                                                                                                                                                                                                                                                                                                                                                                                                                                                                                                                                                                                                                                                                                                                                                                                                                                                                                                                                                                                                                                                                                                                                                                                                                                                                                                                                                                                                                                                                                                                                                                                                                                                                                                                                                                                                                                                                                                                                                                                                                                                                                                                                                                                                                                                                                                                                                                                                                                                                                                                                                                                                                                                                                                                                                                                                                                                                                                                                                                                                                                                                                                                                                                                                                  [warning: there may be more definitions on this page] range from -240 nm to -64 nm) for dlat between -1 and -(1/3 +1/60) degrees: encoded vertex latitude = dlat ï‚´ 60 + 105 (dlat has an increment of 1/60 of a degree or 1 nm; range from -60 nm to -21 nm) for dlat between -1/3 and +1/3 degrees: encoded vertex latitude = dlat ï‚´ 120 + 125 (dlat has an increment of 1/120 of a degree or 0.5 nm; range from -20 nm to +20 nm) for dlat between (1/3 +1/60) and +1 degree: encoded vertex latitude = dlat ï‚´ 60 + 145 (dlat has an increment of 1/60 of a degree or 1 nm; range from +21 nm to +60 nm) for dlat between (1+1/15) and +4 degrees: encoded vertex latitude = dlat ï‚´ 15 + 190 (dlat has an increment of 1/15 of a degree or 4 nm; range from +64 nm to +240 nm) unused 0 to 44 45 to 84 85 to 165 166 to 205 206 to 250 251 to 255 data field definition encoded value vertex longitude dlon = vertex longitude - reference longitude; dlon is in degrees to encode a longitude offset in degrees, first convert to an offset in nautical (.../...) </w:t>
      </w:r>
    </w:p>
    <w:p w:rsidR="00761C1B" w:rsidRDefault="00761C1B" w:rsidP="00761C1B">
      <w:r>
        <w:t>SOURCE: Used in EN 302 842-03 V1.4.1, clause 4</w:t>
      </w:r>
    </w:p>
    <w:p w:rsidR="00761C1B" w:rsidRDefault="00761C1B" w:rsidP="00761C1B"/>
    <w:p w:rsidR="00761C1B" w:rsidRDefault="00761C1B" w:rsidP="00761C1B">
      <w:r>
        <w:t xml:space="preserve">                                                                                                                                                                                                                                                                                                                                                                                                                                                                                                                                                                                                                                                                                                                                                                                                                                                                                                                                                                                                                                                                                                                                                                                                                                                                                                                                                                                                                                                                                                                                                                                                                                                                                                                                                                                                                                                                                                                                                                                                                                                                                                                                                                                                                                                                                                                                                                                                                                                                                                                                                                                                                                                                                                                                                                                                                                                                                                                                                                                                                                                                                                                                                                                                                                                                                                                                                                                                                                                                                                                                                                                                                                                                                                                                                                                                                                                                                                                                                                                                                                                                                                                                                                                                                                                                                                                                                                                                                                                                                                                                                                                                                                                                                                                                                                                                                                                                                                                                                                                                                                                                                                                                                                                                                                                                                                                                                                                                                                                                                                                                                                                                                                                                                                                                                                                                                                                                                                                                                                                                                                                                                                                                                                                                                                                                                                                                                                                                                                                                                                                                                                                                                                                                                                                                                                                                                                                                                                                                                                                                                                                                                                                                  [warning: there may be more definitions on this page] recommendation itu-r bs.774 (1994): "digital sound broadcasting to vehicular, portable and fixed receivers using terrestrial transmitters in the vhf/uhf (.../...) </w:t>
      </w:r>
    </w:p>
    <w:p w:rsidR="00761C1B" w:rsidRDefault="00761C1B" w:rsidP="00761C1B">
      <w:r>
        <w:t>SOURCE: Used in EN 300 797 V1.3.1, clause 3</w:t>
      </w:r>
    </w:p>
    <w:p w:rsidR="00761C1B" w:rsidRDefault="00761C1B" w:rsidP="00761C1B"/>
    <w:p w:rsidR="00761C1B" w:rsidRDefault="00761C1B" w:rsidP="00761C1B">
      <w:r>
        <w:t xml:space="preserve">                                                                                                                                                                                                                                                                                                                                                                                                                                                                                                                                                                                                                                                                                                                                                                                                                                                                                                                                                                                                                                                                                                                                                                                                                                                                                                                                                                                                                                                                                                                                                                                                                                                                                                                                                                                                                                                                                                                                                                                                                                                                                                                                                                                                                                                                                                                                                                                                                                                                                                                                                                                                                                                                                                                                                                                                                                                                                                                                                                                                                                                                                                                                                                                                                                                                                                                                                                                                                                                                                                                                                                                                                                                                                                                                                                                                                                                                                                                                                                                                                                                                                                                                                                                                                                                                                                                                                                                                                                                                                                                                                                                                                                                                                                                                                                                                                                                                                                                                                                                                                                                                                                                                                                                                                                                                                                                                                                                                                                                                                                                                                                                                                                                                                                                                                                                                                                                                                                                                                                                                                                                                                                                                                                                                                                                                                                                                                                                                                                                                                                                                                                                                                                                                                                                                                                                                                                                                                                                                                                                                                                                                                                                                  [warning: there may be more definitions on this page] recommendation itu-t x.680 [i.6] module contains all necessary abstract data definitions used in the attribute definitions in clause 7.2 and clause (.../...) </w:t>
      </w:r>
    </w:p>
    <w:p w:rsidR="00761C1B" w:rsidRDefault="00761C1B" w:rsidP="00761C1B">
      <w:r>
        <w:t>SOURCE: Used in EN 303 146-01 V1.3.1, clause ASN.1</w:t>
      </w:r>
    </w:p>
    <w:p w:rsidR="00761C1B" w:rsidRDefault="00761C1B" w:rsidP="00761C1B"/>
    <w:p w:rsidR="00761C1B" w:rsidRDefault="00761C1B" w:rsidP="00761C1B">
      <w:r>
        <w:t xml:space="preserve">                                                                                                                                                                                                                                                                                                                                                                                                                                                                                                                                                                                                                                                                                                                                                                                                                                                                                                                                                                                                                                                                                                                                                                                                                                                                                                                                                                                                                                                                                                                                                                                                                                                                                                                                                                                                                                                                                                                                                                                                                                                                                                                                                                                                                                                                                                                                                                                                                                                                                                                                                                                                                                                                                                                                                                                                                                                                                                                                                                                                                                                                                                                                                                                                                                                                                                                                                                                                                                                                                                                                                                                                                                                                                                                                                                                                                                                                                                                                                                                                                                                                                                                                                                                                                                                                                                                                                                                                                                                                                                                                                                                                                                                                                                                                                                                                                                                                                                                                                                                                                                                                                                                                                                                                                                                                                                                                                                                                                                                                                                                                                                                                                                                                                                                                                                                                                                                                                                                                                                                                                                                                                                                                                                                                                                                                                                                                                                                                                                                                                                                                                                                                                                                                                                                                                                                                                                                                                                                                                                                                                                                                                                                                  [warning: there may be more definitions on this page] recommendation itu-t x.680 [i.7] module contains all necessary abstract data definitions used in the attribute definitions in clause 7.2 and clause (.../...) </w:t>
      </w:r>
    </w:p>
    <w:p w:rsidR="00761C1B" w:rsidRDefault="00761C1B" w:rsidP="00761C1B">
      <w:r>
        <w:t>SOURCE: Used in EN 303 146-03 V1.3.1, clause ASN.1</w:t>
      </w:r>
    </w:p>
    <w:p w:rsidR="00761C1B" w:rsidRDefault="00761C1B" w:rsidP="00761C1B"/>
    <w:p w:rsidR="00761C1B" w:rsidRDefault="00761C1B" w:rsidP="00761C1B">
      <w:r>
        <w:t xml:space="preserve">                                                                                                                                                                                                                                                                                                                                                                                                                                                                                                                                                                                                                                                                                                                                                                                                                                                                                                                                                                                                                                                                                                                                                                                                                                                                                                                                                                                                                                                                                                                                                                                                                                                                                                                                                                                                                                                                                                                                                                                                                                                                                                                                                                                                                                                                                                                                                                                                                                                                                                                                                                                                                                                                                                                                                                                                                                                                                                                                                                                                                                                                                                                                                                                                                                                                                                                                                                                                                                                                                                                                                                                                                                                                                                                                                                                                                                                                                                                                                                                                                                                                                                                                                                                                                                                                                                                                                                                                                                                                                                                                                                                                                                                                                                                                                                                                                                                                                                                                                                                                                                                                                                                                                                                                                                                                                                                                                                                                                                                                                                                                                                                                                                                                                                                                                                                                                                                                                                                                                                                                                                                                                                                                                                                                                                                                                                                                                                                                                                                                                                                                                                                                                                                                                                                                                                                                                                                                                                                                                                                                                                                                                                                                  [warning: there may be more definitions on this page] rejected for any reason 0012 user not authorized 0102 range not supported (see note 1) 0112 reserved 1002 unknown tetra identity 1012 invalid pdu contents (see note 2) 1102 text encoding scheme not supported 1112 number of characters larger than 15 note 1: see clause 8.3.2 of en 300 392-9 (.../...) </w:t>
      </w:r>
    </w:p>
    <w:p w:rsidR="00761C1B" w:rsidRDefault="00761C1B" w:rsidP="00761C1B">
      <w:r>
        <w:t>SOURCE: Used in EN 300 392-1203 V1.3.1, clause 3</w:t>
      </w:r>
    </w:p>
    <w:p w:rsidR="00761C1B" w:rsidRDefault="00761C1B" w:rsidP="00761C1B"/>
    <w:p w:rsidR="00761C1B" w:rsidRDefault="00761C1B" w:rsidP="00761C1B">
      <w:r>
        <w:t xml:space="preserve">                                                                                                                                                                                                                                                                                                                                                                                                                                                                                                                                                                                                                                                                                                                                                                                                                                                                                                                                                                                                                                                                                                                                                                                                                                                                                                                                                                                                                                                                                                                                                                                                                                                                                                                                                                                                                                                                                                                                                                                                                                                                                                                                                                                                                                                                                                                                                                                                                                                                                                                                                                                                                                                                                                                                                                                                                                                                                                                                                                                                                                                                                                                                                                                                                                                                                                                                                                                                                                                                                                                                                                                                                                                                                                                                                                                                                                                                                                                                                                                                                                                                                                                                                                                                                                                                                                                                                                                                                                                                                                                                                                                                                                                                                                                                                                                                                                                                                                                                                                                                                                                                                                                                                                                                                                                                                                                                                                                                                                                                                                                                                                                                                                                                                                                                                                                                                                                                                                                                                                                                                                                                                                                                                                                                                                                                                                                                                                                                                                                                                                                                                                                                                                                                                                                                                                                                                                                                                                                                                                                                                                                                                                                                  [warning: there may be more definitions on this page] request failed for any reason 00012 deletion accepted by swmi 00102 reserved 00112 user not authorized 01002 not valid group identity 01012 reserved 01102 reserved 01112 reserved 6.3.38 result of interrogation result of interrogation information element shall indicate the result for interrogation (.../...) </w:t>
      </w:r>
    </w:p>
    <w:p w:rsidR="00761C1B" w:rsidRDefault="00761C1B" w:rsidP="00761C1B">
      <w:r>
        <w:t>SOURCE: Used in EN 300 392-1222 V1.4.1, clause 4</w:t>
      </w:r>
    </w:p>
    <w:p w:rsidR="00761C1B" w:rsidRDefault="00761C1B" w:rsidP="00761C1B"/>
    <w:p w:rsidR="00761C1B" w:rsidRDefault="00761C1B" w:rsidP="00761C1B">
      <w:r>
        <w:t xml:space="preserve">                                                                                                                                                                                                                                                                                                                                                                                                                                                                                                                                                                                                                                                                                                                                                                                                                                                                                                                                                                                                                                                                                                                                                                                                                                                                                                                                                                                                                                                                                                                                                                                                                                                                                                                                                                                                                                                                                                                                                                                                                                                                                                                                                                                                                                                                                                                                                                                                                                                                                                                                                                                                                                                                                                                                                                                                                                                                                                                                                                                                                                                                                                                                                                                                                                                                                                                                                                                                                                                                                                                                                                                                                                                                                                                                                                                                                                                                                                                                                                                                                                                                                                                                                                                                                                                                                                                                                                                                                                                                                                                                                                                                                                                                                                                                                                                                                                                                                                                                                                                                                                                                                                                                                                                                                                                                                                                                                                                                                                                                                                                                                                                                                                                                                                                                                                                                                                                                                                                                                                                                                                                                                                                                                                                                                                                                                                                                                                                                                                                                                                                                                                                                                                                                                                                                                                                                                                                                                                                                                                                                                                                                                                                                  [warning: there may be more definitions on this page] requested (mrq) see table (.../...) </w:t>
      </w:r>
    </w:p>
    <w:p w:rsidR="00761C1B" w:rsidRDefault="00761C1B" w:rsidP="00761C1B">
      <w:r>
        <w:t>SOURCE: Used in EN 302 842-03 V1.4.1, clause 5</w:t>
      </w:r>
    </w:p>
    <w:p w:rsidR="00761C1B" w:rsidRDefault="00761C1B" w:rsidP="00761C1B"/>
    <w:p w:rsidR="00761C1B" w:rsidRDefault="00761C1B" w:rsidP="00761C1B">
      <w:r>
        <w:t xml:space="preserve">                                                                                                                                                                                                                                                                                                                                                                                                                                                                                                                                                                                                                                                                                                                                                                                                                                                                                                                                                                                                                                                                                                                                                                                                                                                                                                                                                                                                                                                                                                                                                                                                                                                                                                                                                                                                                                                                                                                                                                                                                                                                                                                                                                                                                                                                                                                                                                                                                                                                                                                                                                                                                                                                                                                                                                                                                                                                                                                                                                                                                                                                                                                                                                                                                                                                                                                                                                                                                                                                                                                                                                                                                                                                                                                                                                                                                                                                                                                                                                                                                                                                                                                                                                                                                                                                                                                                                                                                                                                                                                                                                                                                                                                                                                                                                                                                                                                                                                                                                                                                                                                                                                                                                                                                                                                                                                                                                                                                                                                                                                                                                                                                                                                                                                                                                                                                                                                                                                                                                                                                                                                                                                                                                                                                                                                                                                                                                                                                                                                                                                                                                                                                                                                                                                                                                                                                                                                                                                                                                                                                                                                                                                                                  [warning: there may be more definitions on this page] requested by the msc trough the gs interface a371 2 bcie modifications due to edge creation of v 7.1.1 editorial correction to remove unnecessary double 'spare half octets' from clause (.../...) </w:t>
      </w:r>
    </w:p>
    <w:p w:rsidR="00761C1B" w:rsidRDefault="00761C1B" w:rsidP="00761C1B">
      <w:r>
        <w:t>SOURCE: Used in EN 300 940 V7.7.1, clause 1</w:t>
      </w:r>
    </w:p>
    <w:p w:rsidR="00761C1B" w:rsidRDefault="00761C1B" w:rsidP="00761C1B"/>
    <w:p w:rsidR="00761C1B" w:rsidRDefault="00761C1B" w:rsidP="00761C1B">
      <w:r>
        <w:t xml:space="preserve">                                                                                                                                                                                                                                                                                                                                                                                                                                                                                                                                                                                                                                                                                                                                                                                                                                                                                                                                                                                                                                                                                                                                                                                                                                                                                                                                                                                                                                                                                                                                                                                                                                                                                                                                                                                                                                                                                                                                                                                                                                                                                                                                                                                                                                                                                                                                                                                                                                                                                                                                                                                                                                                                                                                                                                                                                                                                                                                                                                                                                                                                                                                                                                                                                                                                                                                                                                                                                                                                                                                                                                                                                                                                                                                                                                                                                                                                                                                                                                                                                                                                                                                                                                                                                                                                                                                                                                                                                                                                                                                                                                                                                                                                                                                                                                                                                                                                                                                                                                                                                                                                                                                                                                                                                                                                                                                                                                                                                                                                                                                                                                                                                                                                                                                                                                                                                                                                                                                                                                                                                                                                                                                                                                                                                                                                                                                                                                                                                                                                                                                                                                                                                                                                                                                                                                                                                                                                                                                                                                                                                                                                                                                                  [warning: there may be more definitions on this page] requirements 6.1 requirements on rat link support and management 6.1.1 r-func-rat-01 function for mdrc-1 to mdrc-7 a reconfigurable md should support parallel connections to more than one radio access (.../...) </w:t>
      </w:r>
    </w:p>
    <w:p w:rsidR="00761C1B" w:rsidRDefault="00761C1B" w:rsidP="00761C1B">
      <w:r>
        <w:t>SOURCE: Used in EN 302 969 V1.3.1, clause 6</w:t>
      </w:r>
    </w:p>
    <w:p w:rsidR="00761C1B" w:rsidRDefault="00761C1B" w:rsidP="00761C1B"/>
    <w:p w:rsidR="00761C1B" w:rsidRDefault="00761C1B" w:rsidP="00761C1B">
      <w:r>
        <w:t xml:space="preserve">                                                                                                                                                                                                                                                                                                                                                                                                                                                                                                                                                                                                                                                                                                                                                                                                                                                                                                                                                                                                                                                                                                                                                                                                                                                                                                                                                                                                                                                                                                                                                                                                                                                                                                                                                                                                                                                                                                                                                                                                                                                                                                                                                                                                                                                                                                                                                                                                                                                                                                                                                                                                                                                                                                                                                                                                                                                                                                                                                                                                                                                                                                                                                                                                                                                                                                                                                                                                                                                                                                                                                                                                                                                                                                                                                                                                                                                                                                                                                                                                                                                                                                                                                                                                                                                                                                                                                                                                                                                                                                                                                                                                                                                                                                                                                                                                                                                                                                                                                                                                                                                                                                                                                                                                                                                                                                                                                                                                                                                                                                                                                                                                                                                                                                                                                                                                                                                                                                                                                                                                                                                                                                                                                                                                                                                                                                                                                                                                                                                                                                                                                                                                                                                                                                                                                                                                                                                                                                                                                                                                                                                                                                                                  [warning: there may be more definitions on this page] requirements on fault management gsm fault management follows tmn principles as specified in gsm 12.00 (.../...) </w:t>
      </w:r>
    </w:p>
    <w:p w:rsidR="00761C1B" w:rsidRDefault="00761C1B" w:rsidP="00761C1B">
      <w:r>
        <w:t>SOURCE: Used in EN 301 251 V4.2.1, clause 4</w:t>
      </w:r>
    </w:p>
    <w:p w:rsidR="00761C1B" w:rsidRDefault="00761C1B" w:rsidP="00761C1B"/>
    <w:p w:rsidR="00761C1B" w:rsidRDefault="00761C1B" w:rsidP="00761C1B">
      <w:r>
        <w:t xml:space="preserve">                                                                                                                                                                                                                                                                                                                                                                                                                                                                                                                                                                                                                                                                                                                                                                                                                                                                                                                                                                                                                                                                                                                                                                                                                                                                                                                                                                                                                                                                                                                                                                                                                                                                                                                                                                                                                                                                                                                                                                                                                                                                                                                                                                                                                                                                                                                                                                                                                                                                                                                                                                                                                                                                                                                                                                                                                                                                                                                                                                                                                                                                                                                                                                                                                                                                                                                                                                                                                                                                                                                                                                                                                                                                                                                                                                                                                                                                                                                                                                                                                                                                                                                                                                                                                                                                                                                                                                                                                                                                                                                                                                                                                                                                                                                                                                                                                                                                                                                                                                                                                                                                                                                                                                                                                                                                                                                                                                                                                                                                                                                                                                                                                                                                                                                                                                                                                                                                                                                                                                                                                                                                                                                                                                                                                                                                                                                                                                                                                                                                                                                                                                                                                                                                                                                                                                                                                                                                                                                                                                                                                                                                                                                                  [warning: there may be more definitions on this page] requirements specifications 4.3 environmental profile 4.4 radiation pattern envelope (rpe) 4.5 cross-polar discrimination (xpd) 4.6 antenna gain 5 testing for compliance with technical requirements annex a (informative) additional information a.1 mechanical characteristics a.2 antenna input connectors a.3 return loss at the input ports a.4 inter-port isolation annex b (informative) antenna gain and radiation pattern information b.1 impact of antenna gain on the frequency planning b.2 gain and typical radiation pattern for circular symmetric antennas 5 general characteristics 5.1 frequency bands and channel arrangements frequency bands and channel arrangements, which are relevant for equipment covered by the present document, are defined by recommendations itu-r and/or ecc (or cept/erc) recommendations and are referenced in the first table of each annex b through annex j (.../...) </w:t>
      </w:r>
    </w:p>
    <w:p w:rsidR="00761C1B" w:rsidRDefault="00761C1B" w:rsidP="00761C1B">
      <w:r>
        <w:t>SOURCE: Used in EN 302 217-01 V3.1.1, clause 4</w:t>
      </w:r>
    </w:p>
    <w:p w:rsidR="00761C1B" w:rsidRDefault="00761C1B" w:rsidP="00761C1B"/>
    <w:p w:rsidR="00761C1B" w:rsidRDefault="00761C1B" w:rsidP="00761C1B">
      <w:r>
        <w:t xml:space="preserve">                                                                                                                                                                                                                                                                                                                                                                                                                                                                                                                                                                                                                                                                                                                                                                                                                                                                                                                                                                                                                                                                                                                                                                                                                                                                                                                                                                                                                                                                                                                                                                                                                                                                                                                                                                                                                                                                                                                                                                                                                                                                                                                                                                                                                                                                                                                                                                                                                                                                                                                                                                                                                                                                                                                                                                                                                                                                                                                                                                                                                                                                                                                                                                                                                                                                                                                                                                                                                                                                                                                                                                                                                                                                                                                                                                                                                                                                                                                                                                                                                                                                                                                                                                                                                                                                                                                                                                                                                                                                                                                                                                                                                                                                                                                                                                                                                                                                                                                                                                                                                                                                                                                                                                                                                                                                                                                                                                                                                                                                                                                                                                                                                                                                                                                                                                                                                                                                                                                                                                                                                                                                                                                                                                                                                                                                                                                                                                                                                                                                                                                                                                                                                                                                                                                                                                                                                                                                                                                                                                                                                                                                                                                                  [warning: there may be more definitions on this page] requirements the functional requirements are derived from the tib a and tib b specified in etr 047 [67] for the customer administration (.../...) </w:t>
      </w:r>
    </w:p>
    <w:p w:rsidR="00761C1B" w:rsidRDefault="00761C1B" w:rsidP="00761C1B">
      <w:r>
        <w:t>SOURCE: Used in EN 300 291-01 V1.2.1, clause 4</w:t>
      </w:r>
    </w:p>
    <w:p w:rsidR="00761C1B" w:rsidRDefault="00761C1B" w:rsidP="00761C1B"/>
    <w:p w:rsidR="00761C1B" w:rsidRDefault="00761C1B" w:rsidP="00761C1B">
      <w:r>
        <w:t xml:space="preserve">                                                                                                                                                                                                                                                                                                                                                                                                                                                                                                                                                                                                                                                                                                                                                                                                                                                                                                                                                                                                                                                                                                                                                                                                                                                                                                                                                                                                                                                                                                                                                                                                                                                                                                                                                                                                                                                                                                                                                                                                                                                                                                                                                                                                                                                                                                                                                                                                                                                                                                                                                                                                                                                                                                                                                                                                                                                                                                                                                                                                                                                                                                                                                                                                                                                                                                                                                                                                                                                                                                                                                                                                                                                                                                                                                                                                                                                                                                                                                                                                                                                                                                                                                                                                                                                                                                                                                                                                                                                                                                                                                                                                                                                                                                                                                                                                                                                                                                                                                                                                                                                                                                                                                                                                                                                                                                                                                                                                                                                                                                                                                                                                                                                                                                                                                                                                                                                                                                                                                                                                                                                                                                                                                                                                                                                                                                                                                                                                                                                                                                                                                                                                                                                                                                                                                                                                                                                                                                                                                                                                                                                                                                                                  [warning: there may be more definitions on this page] requirements the functional requirements are derived from the tib a specified in etr 047 [22] for the customer administration (.../...) </w:t>
      </w:r>
    </w:p>
    <w:p w:rsidR="00761C1B" w:rsidRDefault="00761C1B" w:rsidP="00761C1B">
      <w:r>
        <w:t>SOURCE: Used in EN 300 291-02 V1.1.1, clause 4</w:t>
      </w:r>
    </w:p>
    <w:p w:rsidR="00761C1B" w:rsidRDefault="00761C1B" w:rsidP="00761C1B"/>
    <w:p w:rsidR="00761C1B" w:rsidRDefault="00761C1B" w:rsidP="00761C1B">
      <w:r>
        <w:t xml:space="preserve">                                                                                                                                                                                                                                                                                                                                                                                                                                                                                                                                                                                                                                                                                                                                                                                                                                                                                                                                                                                                                                                                                                                                                                                                                                                                                                                                                                                                                                                                                                                                                                                                                                                                                                                                                                                                                                                                                                                                                                                                                                                                                                                                                                                                                                                                                                                                                                                                                                                                                                                                                                                                                                                                                                                                                                                                                                                                                                                                                                                                                                                                                                                                                                                                                                                                                                                                                                                                                                                                                                                                                                                                                                                                                                                                                                                                                                                                                                                                                                                                                                                                                                                                                                                                                                                                                                                                                                                                                                                                                                                                                                                                                                                                                                                                                                                                                                                                                                                                                                                                                                                                                                                                                                                                                                                                                                                                                                                                                                                                                                                                                                                                                                                                                                                                                                                                                                                                                                                                                                                                                                                                                                                                                                                                                                                                                                                                                                                                                                                                                                                                                                                                                                                                                                                                                                                                                                                                                                                                                                                                                                                                                                                                  [warning: there may be more definitions on this page] resolution in all distance ranges up to and including 1 200 m azimuthal resolution is to be understood as the minimum required distance between two reflectors at the same range with respect to the radar antenna which allows to distinguish two separate echoes (see figures c.3 and (.../...) </w:t>
      </w:r>
    </w:p>
    <w:p w:rsidR="00761C1B" w:rsidRDefault="00761C1B" w:rsidP="00761C1B">
      <w:r>
        <w:t>SOURCE: Used in EN 302 194 V2.1.1, clause C.3</w:t>
      </w:r>
    </w:p>
    <w:p w:rsidR="00761C1B" w:rsidRDefault="00761C1B" w:rsidP="00761C1B"/>
    <w:p w:rsidR="00761C1B" w:rsidRDefault="00761C1B" w:rsidP="00761C1B">
      <w:r>
        <w:t xml:space="preserve">                                                                                                                                                                                                                                                                                                                                                                                                                                                                                                                                                                                                                                                                                                                                                                                                                                                                                                                                                                                                                                                                                                                                                                                                                                                                                                                                                                                                                                                                                                                                                                                                                                                                                                                                                                                                                                                                                                                                                                                                                                                                                                                                                                                                                                                                                                                                                                                                                                                                                                                                                                                                                                                                                                                                                                                                                                                                                                                                                                                                                                                                                                                                                                                                                                                                                                                                                                                                                                                                                                                                                                                                                                                                                                                                                                                                                                                                                                                                                                                                                                                                                                                                                                                                                                                                                                                                                                                                                                                                                                                                                                                                                                                                                                                                                                                                                                                                                                                                                                                                                                                                                                                                                                                                                                                                                                                                                                                                                                                                                                                                                                                                                                                                                                                                                                                                                                                                                                                                                                                                                                                                                                                                                                                                                                                                                                                                                                                                                                                                                                                                                                                                                                                                                                                                                                                                                                                                                                                                                                                                                                                                                                                                  [warning: there may be more definitions on this page] resolution radial resolution is to be understood as the minimum required distance between two reflectors at the same bearing which allows to distinguish two separate echoes (see figure (.../...) </w:t>
      </w:r>
    </w:p>
    <w:p w:rsidR="00761C1B" w:rsidRDefault="00761C1B" w:rsidP="00761C1B">
      <w:r>
        <w:t>SOURCE: Used in EN 302 194 V2.1.1, clause C.2</w:t>
      </w:r>
    </w:p>
    <w:p w:rsidR="00761C1B" w:rsidRDefault="00761C1B" w:rsidP="00761C1B"/>
    <w:p w:rsidR="00761C1B" w:rsidRDefault="00761C1B" w:rsidP="00761C1B">
      <w:r>
        <w:t xml:space="preserve">                                                                                                                                                                                                                                                                                                                                                                                                                                                                                                                                                                                                                                                                                                                                                                                                                                                                                                                                                                                                                                                                                                                                                                                                                                                                                                                                                                                                                                                                                                                                                                                                                                                                                                                                                                                                                                                                                                                                                                                                                                                                                                                                                                                                                                                                                                                                                                                                                                                                                                                                                                                                                                                                                                                                                                                                                                                                                                                                                                                                                                                                                                                                                                                                                                                                                                                                                                                                                                                                                                                                                                                                                                                                                                                                                                                                                                                                                                                                                                                                                                                                                                                                                                                                                                                                                                                                                                                                                                                                                                                                                                                                                                                                                                                                                                                                                                                                                                                                                                                                                                                                                                                                                                                                                                                                                                                                                                                                                                                                                                                                                                                                                                                                                                                                                                                                                                                                                                                                                                                                                                                                                                                                                                                                                                                                                                                                                                                                                                                                                                                                                                                                                                                                                                                                                                                                                                                                                                                                                                                                                                                                                                                                  [warning: there may be more definitions on this page] result 1 1 m activation state 8 c see note 4 definition failure cause 3 c see note 5 note 1: this information element shall be considered as part of a set which shall be repeated as defined by the information element range type for defined (.../...) </w:t>
      </w:r>
    </w:p>
    <w:p w:rsidR="00761C1B" w:rsidRDefault="00761C1B" w:rsidP="00761C1B">
      <w:r>
        <w:t>SOURCE: Used in EN 300 392-1203 V1.3.1, clause 3</w:t>
      </w:r>
    </w:p>
    <w:p w:rsidR="00761C1B" w:rsidRDefault="00761C1B" w:rsidP="00761C1B"/>
    <w:p w:rsidR="00761C1B" w:rsidRDefault="00761C1B" w:rsidP="00761C1B">
      <w:r>
        <w:t xml:space="preserve">                                                                                                                                                                                                                                                                                                                                                                                                                                                                                                                                                                                                                                                                                                                                                                                                                                                                                                                                                                                                                                                                                                                                                                                                                                                                                                                                                                                                                                                                                                                                                                                                                                                                                                                                                                                                                                                                                                                                                                                                                                                                                                                                                                                                                                                                                                                                                                                                                                                                                                                                                                                                                                                                                                                                                                                                                                                                                                                                                                                                                                                                                                                                                                                                                                                                                                                                                                                                                                                                                                                                                                                                                                                                                                                                                                                                                                                                                                                                                                                                                                                                                                                                                                                                                                                                                                                                                                                                                                                                                                                                                                                                                                                                                                                                                                                                                                                                                                                                                                                                                                                                                                                                                                                                                                                                                                                                                                                                                                                                                                                                                                                                                                                                                                                                                                                                                                                                                                                                                                                                                                                                                                                                                                                                                                                                                                                                                                                                                                                                                                                                                                                                                                                                                                                                                                                                                                                                                                                                                                                                                                                                                                                                  [warning: there may be more definitions on this page] result 1 1 m range type for selected area number(s) 4 1 m selected area number 8 1 c see note 4 multiple selected area numbers mask present 1 1 m multiple selected area numbers mask variable 1 c see note 5 definition failure cause 3 1 c see note 6 note 1: this information element shall be considered as part of a set which shall be repeated as defined by the range type for defined (.../...) </w:t>
      </w:r>
    </w:p>
    <w:p w:rsidR="00761C1B" w:rsidRDefault="00761C1B" w:rsidP="00761C1B">
      <w:r>
        <w:t>SOURCE: Used in EN 300 392-1208 V1.2.1, clause 3</w:t>
      </w:r>
    </w:p>
    <w:p w:rsidR="00761C1B" w:rsidRDefault="00761C1B" w:rsidP="00761C1B"/>
    <w:p w:rsidR="00761C1B" w:rsidRDefault="00761C1B" w:rsidP="00761C1B">
      <w:r>
        <w:t xml:space="preserve">                                                                                                                                                                                                                                                                                                                                                                                                                                                                                                                                                                                                                                                                                                                                                                                                                                                                                                                                                                                                                                                                                                                                                                                                                                                                                                                                                                                                                                                                                                                                                                                                                                                                                                                                                                                                                                                                                                                                                                                                                                                                                                                                                                                                                                                                                                                                                                                                                                                                                                                                                                                                                                                                                                                                                                                                                                                                                                                                                                                                                                                                                                                                                                                                                                                                                                                                                                                                                                                                                                                                                                                                                                                                                                                                                                                                                                                                                                                                                                                                                                                                                                                                                                                                                                                                                                                                                                                                                                                                                                                                                                                                                                                                                                                                                                                                                                                                                                                                                                                                                                                                                                                                                                                                                                                                                                                                                                                                                                                                                                                                                                                                                                                                                                                                                                                                                                                                                                                                                                                                                                                                                                                                                                                                                                                                                                                                                                                                                                                                                                                                                                                                                                                                                                                                                                                                                                                                                                                                                                                                                                                                                                                                  [warning: there may be more definitions on this page] result 3 1 m note 1: the information element shall be present as many times as indicated by the range type for subscriber identities information element, refer to en 300 392-9 [3], clause (.../...) </w:t>
      </w:r>
    </w:p>
    <w:p w:rsidR="00761C1B" w:rsidRDefault="00761C1B" w:rsidP="00761C1B">
      <w:r>
        <w:t>SOURCE: Used in EN 300 392-1218 V1.1.1, clause 2</w:t>
      </w:r>
    </w:p>
    <w:p w:rsidR="00761C1B" w:rsidRDefault="00761C1B" w:rsidP="00761C1B"/>
    <w:p w:rsidR="00761C1B" w:rsidRDefault="00761C1B" w:rsidP="00761C1B">
      <w:r>
        <w:t xml:space="preserve">                                                                                                                                                                                                                                                                                                                                                                                                                                                                                                                                                                                                                                                                                                                                                                                                                                                                                                                                                                                                                                                                                                                                                                                                                                                                                                                                                                                                                                                                                                                                                                                                                                                                                                                                                                                                                                                                                                                                                                                                                                                                                                                                                                                                                                                                                                                                                                                                                                                                                                                                                                                                                                                                                                                                                                                                                                                                                                                                                                                                                                                                                                                                                                                                                                                                                                                                                                                                                                                                                                                                                                                                                                                                                                                                                                                                                                                                                                                                                                                                                                                                                                                                                                                                                                                                                                                                                                                                                                                                                                                                                                                                                                                                                                                                                                                                                                                                                                                                                                                                                                                                                                                                                                                                                                                                                                                                                                                                                                                                                                                                                                                                                                                                                                                                                                                                                                                                                                                                                                                                                                                                                                                                                                                                                                                                                                                                                                                                                                                                                                                                                                                                                                                                                                                                                                                                                                                                                                                                                                                                                                                                                                                                  [warning: there may be more definitions on this page] result 3 1 m note 1: the information element shall be present as many times as indicated by the range type for subscriber identities information element, refer to en 300 392-9 [5], clause (.../...) </w:t>
      </w:r>
    </w:p>
    <w:p w:rsidR="00761C1B" w:rsidRDefault="00761C1B" w:rsidP="00761C1B">
      <w:r>
        <w:t>SOURCE: Used in EN 300 392-1219 V1.1.1, clause 2</w:t>
      </w:r>
    </w:p>
    <w:p w:rsidR="00761C1B" w:rsidRDefault="00761C1B" w:rsidP="00761C1B"/>
    <w:p w:rsidR="00761C1B" w:rsidRDefault="00761C1B" w:rsidP="00761C1B">
      <w:r>
        <w:t xml:space="preserve">                                                                                                                                                                                                                                                                                                                                                                                                                                                                                                                                                                                                                                                                                                                                                                                                                                                                                                                                                                                                                                                                                                                                                                                                                                                                                                                                                                                                                                                                                                                                                                                                                                                                                                                                                                                                                                                                                                                                                                                                                                                                                                                                                                                                                                                                                                                                                                                                                                                                                                                                                                                                                                                                                                                                                                                                                                                                                                                                                                                                                                                                                                                                                                                                                                                                                                                                                                                                                                                                                                                                                                                                                                                                                                                                                                                                                                                                                                                                                                                                                                                                                                                                                                                                                                                                                                                                                                                                                                                                                                                                                                                                                                                                                                                                                                                                                                                                                                                                                                                                                                                                                                                                                                                                                                                                                                                                                                                                                                                                                                                                                                                                                                                                                                                                                                                                                                                                                                                                                                                                                                                                                                                                                                                                                                                                                                                                                                                                                                                                                                                                                                                                                                                                                                                                                                                                                                                                                                                                                                                                                                                                                                                                  [warning: there may be more definitions on this page] scf-ssf-bounds -- defined (.../...) </w:t>
      </w:r>
    </w:p>
    <w:p w:rsidR="00761C1B" w:rsidRDefault="00761C1B" w:rsidP="00761C1B">
      <w:r>
        <w:t>SOURCE: Used in EN 302 039-02 V1.1.2, clause 1</w:t>
      </w:r>
    </w:p>
    <w:p w:rsidR="00761C1B" w:rsidRDefault="00761C1B" w:rsidP="00761C1B"/>
    <w:p w:rsidR="00761C1B" w:rsidRDefault="00761C1B" w:rsidP="00761C1B">
      <w:r>
        <w:t xml:space="preserve">                                                                                                                                                                                                                                                                                                                                                                                                                                                                                                                                                                                                                                                                                                                                                                                                                                                                                                                                                                                                                                                                                                                                                                                                                                                                                                                                                                                                                                                                                                                                                                                                                                                                                                                                                                                                                                                                                                                                                                                                                                                                                                                                                                                                                                                                                                                                                                                                                                                                                                                                                                                                                                                                                                                                                                                                                                                                                                                                                                                                                                                                                                                                                                                                                                                                                                                                                                                                                                                                                                                                                                                                                                                                                                                                                                                                                                                                                                                                                                                                                                                                                                                                                                                                                                                                                                                                                                                                                                                                                                                                                                                                                                                                                                                                                                                                                                                                                                                                                                                                                                                                                                                                                                                                                                                                                                                                                                                                                                                                                                                                                                                                                                                                                                                                                                                                                                                                                                                                                                                                                                                                                                                                                                                                                                                                                                                                                                                                                                                                                                                                                                                                                                                                                                                                                                                                                                                                                                                                                                                                                                                                                                                                  [warning: there may be more definitions on this page] see clause (.../...) </w:t>
      </w:r>
    </w:p>
    <w:p w:rsidR="00761C1B" w:rsidRDefault="00761C1B" w:rsidP="00761C1B">
      <w:r>
        <w:t>SOURCE: Used in EN 300 422-01 V2.1.2, clause E.2.2 SOURCE: Used in EN 300 422-01 V2.1.2, clause E.3.2 SOURCE: Used in EN 300 422-01 V2.1.2, clause E.4.2 SOURCE: Used in EN 300 422-01 V2.1.2, clause E.5.2 SOURCE: Used in EN 300 422-02 V2.1.1, clause E.2.2 SOURCE: Used in EN 300 422-02 V2.1.1, clause E.3.2 SOURCE: Used in EN 300 422-02 V2.1.1, clause E.4.2 SOURCE: Used in EN 300 422-02 V2.1.1, clause E.5.2 SOURCE: Used in EN 300 422-03 V2.1.1, clause E.2.2 SOURCE: Used in EN 300 422-03 V2.1.1, clause E.3.2 SOURCE: Used in EN 300 422-03 V2.1.1, clause E.4.2 SOURCE: Used in EN 300 422-03 V2.1.1, clause E.5.2 SOURCE: Used in EN 300 440 V2.2.1, clause I.2.1 SOURCE: Used in EN 300 440 V2.2.1, clause I.3.1 SOURCE: Used in EN 300 440-01 V1.6.1, clause E.2.1 SOURCE: Used in EN 300 440-01 V1.6.1, clause E.3.1</w:t>
      </w:r>
    </w:p>
    <w:p w:rsidR="00761C1B" w:rsidRDefault="00761C1B" w:rsidP="00761C1B"/>
    <w:p w:rsidR="00761C1B" w:rsidRDefault="00761C1B" w:rsidP="00761C1B">
      <w:r>
        <w:t xml:space="preserve">                                                                                                                                                                                                                                                                                                                                                                                                                                                                                                                                                                                                                                                                                                                                                                                                                                                                                                                                                                                                                                                                                                                                                                                                                                                                                                                                                                                                                                                                                                                                                                                                                                                                                                                                                                                                                                                                                                                                                                                                                                                                                                                                                                                                                                                                                                                                                                                                                                                                                                                                                                                                                                                                                                                                                                                                                                                                                                                                                                                                                                                                                                                                                                                                                                                                                                                                                                                                                                                                                                                                                                                                                                                                                                                                                                                                                                                                                                                                                                                                                                                                                                                                                                                                                                                                                                                                                                                                                                                                                                                                                                                                                                                                                                                                                                                                                                                                                                                                                                                                                                                                                                                                                                                                                                                                                                                                                                                                                                                                                                                                                                                                                                                                                                                                                                                                                                                                                                                                                                                                                                                                                                                                                                                                                                                                                                                                                                                                                                                                                                                                                                                                                                                                                                                                                                                                                                                                                                                                                                                                                                                                                                                                  [warning: there may be more definitions on this page] see table 5.24 lg is one less than the number of slots that are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send, */ /* s_r = 0 -&gt; (.../...) </w:t>
      </w:r>
    </w:p>
    <w:p w:rsidR="00761C1B" w:rsidRDefault="00761C1B" w:rsidP="00761C1B">
      <w:r>
        <w:t>SOURCE: Used in EN 300 402-07 V1.4.5, clause 1 SOURCE: Used in EN 301 141-06 V1.1.1, clause 1</w:t>
      </w:r>
    </w:p>
    <w:p w:rsidR="00761C1B" w:rsidRDefault="00761C1B" w:rsidP="00761C1B"/>
    <w:p w:rsidR="00761C1B" w:rsidRDefault="00761C1B" w:rsidP="00761C1B">
      <w:r>
        <w:t xml:space="preserve">                                                                                                                                                                                                                                                                                                                                                                                                                                                                                                                                                                                                                                                                                                                                                                                                                                                                                                                                                                                                                                                                                                                                                                                                                                                                                                                                                                                                                                                                                                                                                                                                                                                                                                                                                                                                                                                                                                                                                                                                                                                                                                                                                                                                                                                                                                                                                                                                                                                                                                                                                                                                                                                                                                                                                                                                                                                                                                                                                                                                                                                                                                                                                                                                                                                                                                                                                                                                                                                                                                                                                                                                                                                                                                                                                                                                                                                                                                                                                                                                                                                                                                                                                                                                                                                                                                                                                                                                                                                                                                                                                                                                                                                                                                                                                                                                                                                                                                                                                                                                                                                                                                                                                                                                                                                                                                                                                                                                                                                                                                                                                                                                                                                                                                                                                                                                                                                                                                                                                                                                                                                                                                                                                                                                                                                                                                                                                                                                                                                                                                                                                                                                                                                                                                                                                                                                                                                                                                                                                                                                                                                                                                                                  [warning: there may be more definitions on this page] sending_dpres_sync pic_send_dpres_sync iut supports repeater functionality for a cm or sds (.../...) </w:t>
      </w:r>
    </w:p>
    <w:p w:rsidR="00761C1B" w:rsidRDefault="00761C1B" w:rsidP="00761C1B">
      <w:r>
        <w:t>SOURCE: Used in EN 303 035-02 V1.2.1, clause 1 SOURCE: Used in EN 303 035-02 V1.2.1, clause 2</w:t>
      </w:r>
    </w:p>
    <w:p w:rsidR="00761C1B" w:rsidRDefault="00761C1B" w:rsidP="00761C1B"/>
    <w:p w:rsidR="00761C1B" w:rsidRDefault="00761C1B" w:rsidP="00761C1B">
      <w:r>
        <w:t xml:space="preserve">                                                                                                                                                                                                                                                                                                                                                                                                                                                                                                                                                                                                                                                                                                                                                                                                                                                                                                                                                                                                                                                                                                                                                                                                                                                                                                                                                                                                                                                                                                                                                                                                                                                                                                                                                                                                                                                                                                                                                                                                                                                                                                                                                                                                                                                                                                                                                                                                                                                                                                                                                                                                                                                                                                                                                                                                                                                                                                                                                                                                                                                                                                                                                                                                                                                                                                                                                                                                                                                                                                                                                                                                                                                                                                                                                                                                                                                                                                                                                                                                                                                                                                                                                                                                                                                                                                                                                                                                                                                                                                                                                                                                                                                                                                                                                                                                                                                                                                                                                                                                                                                                                                                                                                                                                                                                                                                                                                                                                                                                                                                                                                                                                                                                                                                                                                                                                                                                                                                                                                                                                                                                                                                                                                                                                                                                                                                                                                                                                                                                                                                                                                                                                                                                                                                                                                                                                                                                                                                                                                                                                                                                                                                                  [warning: there may be more definitions on this page] sent to affected user(s) m, note 6 acknowledgement from affected users m, note 7 note 1: the element specifies the tetra subscriber identity(ies) on which behalf the ss-bic definition is (.../...) </w:t>
      </w:r>
    </w:p>
    <w:p w:rsidR="00761C1B" w:rsidRDefault="00761C1B" w:rsidP="00761C1B">
      <w:r>
        <w:t>SOURCE: Used in EN 300 392-1119 V1.1.1, clause 9</w:t>
      </w:r>
    </w:p>
    <w:p w:rsidR="00761C1B" w:rsidRDefault="00761C1B" w:rsidP="00761C1B"/>
    <w:p w:rsidR="00761C1B" w:rsidRDefault="00761C1B" w:rsidP="00761C1B">
      <w:r>
        <w:t xml:space="preserve">                                                                                                                                                                                                                                                                                                                                                                                                                                                                                                                                                                                                                                                                                                                                                                                                                                                                                                                                                                                                                                                                                                                                                                                                                                                                                                                                                                                                                                                                                                                                                                                                                                                                                                                                                                                                                                                                                                                                                                                                                                                                                                                                                                                                                                                                                                                                                                                                                                                                                                                                                                                                                                                                                                                                                                                                                                                                                                                                                                                                                                                                                                                                                                                                                                                                                                                                                                                                                                                                                                                                                                                                                                                                                                                                                                                                                                                                                                                                                                                                                                                                                                                                                                                                                                                                                                                                                                                                                                                                                                                                                                                                                                                                                                                                                                                                                                                                                                                                                                                                                                                                                                                                                                                                                                                                                                                                                                                                                                                                                                                                                                                                                                                                                                                                                                                                                                                                                                                                                                                                                                                                                                                                                                                                                                                                                                                                                                                                                                                                                                                                                                                                                                                                                                                                                                                                                                                                                                                                                                                                                                                                                                                                  [warning: there may be more definitions on this page] sent to affected user(s) m, note 6 acknowledgement from affected users m, note 7 note 1: the element specifies the tetra subscriber identity(ies) on which behalf the ss-boc definition is (.../...) </w:t>
      </w:r>
    </w:p>
    <w:p w:rsidR="00761C1B" w:rsidRDefault="00761C1B" w:rsidP="00761C1B">
      <w:r>
        <w:t>SOURCE: Used in EN 300 392-1118 V1.1.1, clause 5</w:t>
      </w:r>
    </w:p>
    <w:p w:rsidR="00761C1B" w:rsidRDefault="00761C1B" w:rsidP="00761C1B"/>
    <w:p w:rsidR="00761C1B" w:rsidRDefault="00761C1B" w:rsidP="00761C1B">
      <w:r>
        <w:t xml:space="preserve">                                                                                                                                                                                                                                                                                                                                                                                                                                                                                                                                                                                                                                                                                                                                                                                                                                                                                                                                                                                                                                                                                                                                                                                                                                                                                                                                                                                                                                                                                                                                                                                                                                                                                                                                                                                                                                                                                                                                                                                                                                                                                                                                                                                                                                                                                                                                                                                                                                                                                                                                                                                                                                                                                                                                                                                                                                                                                                                                                                                                                                                                                                                                                                                                                                                                                                                                                                                                                                                                                                                                                                                                                                                                                                                                                                                                                                                                                                                                                                                                                                                                                                                                                                                                                                                                                                                                                                                                                                                                                                                                                                                                                                                                                                                                                                                                                                                                                                                                                                                                                                                                                                                                                                                                                                                                                                                                                                                                                                                                                                                                                                                                                                                                                                                                                                                                                                                                                                                                                                                                                                                                                                                                                                                                                                                                                                                                                                                                                                                                                                                                                                                                                                                                                                                                                                                                                                                                                                                                                                                                                                                                                                                                  [warning: there may be more definitions on this page] separate radiated spurious measurements need not be made on receivers co-located with (.../...) </w:t>
      </w:r>
    </w:p>
    <w:p w:rsidR="00761C1B" w:rsidRDefault="00761C1B" w:rsidP="00761C1B">
      <w:r>
        <w:t>SOURCE: Used in EN 302 858-01 V1.3.1, clause B.9.1.1</w:t>
      </w:r>
    </w:p>
    <w:p w:rsidR="00761C1B" w:rsidRDefault="00761C1B" w:rsidP="00761C1B"/>
    <w:p w:rsidR="00761C1B" w:rsidRDefault="00761C1B" w:rsidP="00761C1B">
      <w:r>
        <w:t xml:space="preserve">                                                                                                                                                                                                                                                                                                                                                                                                                                                                                                                                                                                                                                                                                                                                                                                                                                                                                                                                                                                                                                                                                                                                                                                                                                                                                                                                                                                                                                                                                                                                                                                                                                                                                                                                                                                                                                                                                                                                                                                                                                                                                                                                                                                                                                                                                                                                                                                                                                                                                                                                                                                                                                                                                                                                                                                                                                                                                                                                                                                                                                                                                                                                                                                                                                                                                                                                                                                                                                                                                                                                                                                                                                                                                                                                                                                                                                                                                                                                                                                                                                                                                                                                                                                                                                                                                                                                                                                                                                                                                                                                                                                                                                                                                                                                                                                                                                                                                                                                                                                                                                                                                                                                                                                                                                                                                                                                                                                                                                                                                                                                                                                                                                                                                                                                                                                                                                                                                                                                                                                                                                                                                                                                                                                                                                                                                                                                                                                                                                                                                                                                                                                                                                                                                                                                                                                                                                                                                                                                                                                                                                                                                                                                  [warning: there may be more definitions on this page] sequence number 1 to 16 0 to 15 message edition see definition in table 5.56 location indicator see definition for local id in table 5.56 originator indicator wmo originator office encoded as icao aerodrome date issued see definition in table 5.56 time issued see definition in table 5.56 date valid to see definition in table 5.56 time valid to see definition in table 5.56 free text flag none 0 message 1 sigmet flag normal 0 convective sigmet 1 phenomenon / condition reported condition reported in free text 0 thunderstorm 1 thunderstorm obscured 2 thunderstorm embedded 3 thunderstorm frequent 4 thunderstorm squall line 5 thunderstorm obscured with heavy hail 6 thunderstorm embedded with heavy hail 7 thunderstorm frequent with heavy hail 8 thunderstorm squall line with heavy hail 9 tropical cyclone 10 freezing rain 11 moderate turbulence 12 severe turbulence 13 severe icing 14 severe icing due to freezing rain 15 severe mountain waves 16 heavy dust storm 17 heavy sand storm 18 volcanic ash 19 isolated cumulonimbus 20 occasional cumulonimbus 21 frequent cumulonimbus 22 reserved for future use 23 to 31 free text message variable field length (6-bit converted ascii characters) see table 5.57a 5.3.7 temporary segregated areas (tsa) message (.../...) </w:t>
      </w:r>
    </w:p>
    <w:p w:rsidR="00761C1B" w:rsidRDefault="00761C1B" w:rsidP="00761C1B">
      <w:r>
        <w:t>SOURCE: Used in EN 302 842-03 V1.4.1, clause 3</w:t>
      </w:r>
    </w:p>
    <w:p w:rsidR="00761C1B" w:rsidRDefault="00761C1B" w:rsidP="00761C1B"/>
    <w:p w:rsidR="00761C1B" w:rsidRDefault="00761C1B" w:rsidP="00761C1B">
      <w:r>
        <w:t xml:space="preserve">                                                                                                                                                                                                                                                                                                                                                                                                                                                                                                                                                                                                                                                                                                                                                                                                                                                                                                                                                                                                                                                                                                                                                                                                                                                                                                                                                                                                                                                                                                                                                                                                                                                                                                                                                                                                                                                                                                                                                                                                                                                                                                                                                                                                                                                                                                                                                                                                                                                                                                                                                                                                                                                                                                                                                                                                                                                                                                                                                                                                                                                                                                                                                                                                                                                                                                                                                                                                                                                                                                                                                                                                                                                                                                                                                                                                                                                                                                                                                                                                                                                                                                                                                                                                                                                                                                                                                                                                                                                                                                                                                                                                                                                                                                                                                                                                                                                                                                                                                                                                                                                                                                                                                                                                                                                                                                                                                                                                                                                                                                                                                                                                                                                                                                                                                                                                                                                                                                                                                                                                                                                                                                                                                                                                                                                                                                                                                                                                                                                                                                                                                                                                                                                                                                                                                                                                                                                                                                                                                                                                                                                                                                                                  [warning: there may be more definitions on this page] service version tis-b as defined in the present document unused 0 1 to 15 tiv id 1 to 8 0 to 7 update period 0,5 s 1,0 s 2,0 s 3,0 s ï‚¯ 60 s unused 0 1 2 3 ï‚¯ 60 61 to 63 tiv status ok not ok overloaded unused 0 1 2 3 tis-b target resolution see position navigation integrity category (nic) encoding in table 5.59 in clause 5.4.2.3 of etsi en 302 842-2 [2] reference point latitude encoded reference point latitude = (latitude) ï‚´ 60 + 5 400, where latitude has an increment of 1/60th of a degree and range between -90 degrees and +90 degrees unused 0 to 10 800 10 801 to 16 383 reference point longitude encoded reference point longitude = (longitude) ï‚´ 60 + 10 800, where longitude has an increment of 1/60th of a degree and range between -180 degrees and +180 degrees unused 0 to 21 600 21 601 to 32 767 lower barometric altitude -1 500 feet -1 250 feet 250 ft linear increments up to 63 500 feet encoding of 255 is not allowed 0 1 2 to 254 upper barometric altitude -1 500 feet -1 250 feet (.../...) </w:t>
      </w:r>
    </w:p>
    <w:p w:rsidR="00761C1B" w:rsidRDefault="00761C1B" w:rsidP="00761C1B">
      <w:r>
        <w:t>SOURCE: Used in EN 302 842-03 V1.4.1, clause 0</w:t>
      </w:r>
    </w:p>
    <w:p w:rsidR="00761C1B" w:rsidRDefault="00761C1B" w:rsidP="00761C1B"/>
    <w:p w:rsidR="00761C1B" w:rsidRDefault="00761C1B" w:rsidP="00761C1B">
      <w:r>
        <w:t xml:space="preserve">                                                                                                                                                                                                                                                                                                                                                                                                                                                                                                                                                                                                                                                                                                                                                                                                                                                                                                                                                                                                                                                                                                                                                                                                                                                                                                                                                                                                                                                                                                                                                                                                                                                                                                                                                                                                                                                                                                                                                                                                                                                                                                                                                                                                                                                                                                                                                                                                                                                                                                                                                                                                                                                                                                                                                                                                                                                                                                                                                                                                                                                                                                                                                                                                                                                                                                                                                                                                                                                                                                                                                                                                                                                                                                                                                                                                                                                                                                                                                                                                                                                                                                                                                                                                                                                                                                                                                                                                                                                                                                                                                                                                                                                                                                                                                                                                                                                                                                                                                                                                                                                                                                                                                                                                                                                                                                                                                                                                                                                                                                                                                                                                                                                                                                                                                                                                                                                                                                                                                                                                                                                                                                                                                                                                                                                                                                                                                                                                                                                                                                                                                                                                                                                                                                                                                                                                                                                                                                                                                                                                                                                                                                                                  [warning: there may be more definitions on this page] setup e.1.0 general the following clauses in this annex give examples of call set-up scenarios for some of the possible call acceptance and call connection (.../...) </w:t>
      </w:r>
    </w:p>
    <w:p w:rsidR="00761C1B" w:rsidRDefault="00761C1B" w:rsidP="00761C1B">
      <w:r>
        <w:t>SOURCE: Used in EN 300 392-0303 V1.4.1, clause E.1</w:t>
      </w:r>
    </w:p>
    <w:p w:rsidR="00761C1B" w:rsidRDefault="00761C1B" w:rsidP="00761C1B"/>
    <w:p w:rsidR="00761C1B" w:rsidRDefault="00761C1B" w:rsidP="00761C1B">
      <w:r>
        <w:t xml:space="preserve">                                                                                                                                                                                                                                                                                                                                                                                                                                                                                                                                                                                                                                                                                                                                                                                                                                                                                                                                                                                                                                                                                                                                                                                                                                                                                                                                                                                                                                                                                                                                                                                                                                                                                                                                                                                                                                                                                                                                                                                                                                                                                                                                                                                                                                                                                                                                                                                                                                                                                                                                                                                                                                                                                                                                                                                                                                                                                                                                                                                                                                                                                                                                                                                                                                                                                                                                                                                                                                                                                                                                                                                                                                                                                                                                                                                                                                                                                                                                                                                                                                                                                                                                                                                                                                                                                                                                                                                                                                                                                                                                                                                                                                                                                                                                                                                                                                                                                                                                                                                                                                                                                                                                                                                                                                                                                                                                                                                                                                                                                                                                                                                                                                                                                                                                                                                                                                                                                                                                                                                                                                                                                                                                                                                                                                                                                                                                                                                                                                                                                                                                                                                                                                                                                                                                                                                                                                                                                                                                                                                                                                                                                                                                  [warning: there may be more definitions on this page] shock stability is the ability of the mobile station to maintain specified mechanical and electrical performance after being (.../...) </w:t>
      </w:r>
    </w:p>
    <w:p w:rsidR="00761C1B" w:rsidRDefault="00761C1B" w:rsidP="00761C1B">
      <w:r>
        <w:t>SOURCE: Used in EN 301 908-04 V6.2.1, clause B.2.4.1</w:t>
      </w:r>
    </w:p>
    <w:p w:rsidR="00761C1B" w:rsidRDefault="00761C1B" w:rsidP="00761C1B"/>
    <w:p w:rsidR="00761C1B" w:rsidRDefault="00761C1B" w:rsidP="00761C1B">
      <w:r>
        <w:t xml:space="preserve">                                                                                                                                                                                                                                                                                                                                                                                                                                                                                                                                                                                                                                                                                                                                                                                                                                                                                                                                                                                                                                                                                                                                                                                                                                                                                                                                                                                                                                                                                                                                                                                                                                                                                                                                                                                                                                                                                                                                                                                                                                                                                                                                                                                                                                                                                                                                                                                                                                                                                                                                                                                                                                                                                                                                                                                                                                                                                                                                                                                                                                                                                                                                                                                                                                                                                                                                                                                                                                                                                                                                                                                                                                                                                                                                                                                                                                                                                                                                                                                                                                                                                                                                                                                                                                                                                                                                                                                                                                                                                                                                                                                                                                                                                                                                                                                                                                                                                                                                                                                                                                                                                                                                                                                                                                                                                                                                                                                                                                                                                                                                                                                                                                                                                                                                                                                                                                                                                                                                                                                                                                                                                                                                                                                                                                                                                                                                                                                                                                                                                                                                                                                                                                                                                                                                                                                                                                                                                                                                                                                                                                                                                                                                  [warning: there may be more definitions on this page] sourceentity context specific-primitive-tag 0 100000002 length = 1 000000012 endpinx 000000002 sourceentityaddress omitted destinationentity context specific-primitive-tag 2 100000102 length = 1 000000012 endpinx 000000002 destinationentityaddress omitted end of nfe network prot profile omitted interpretation apdu omitted (default value = rose) service apdu context specific-constructed-invoke apdu 101000012 length = 35 001000112 invokeid universal-integer tag 2 000000102 length = 1 000000012 arbitrary value = 6 000001102 linkedid omitted operationvalue universal-object identifier tag 6 000001102 length = 5 000001012 encoding of { 0 4 0 392 0} 000001002 000000002 100000112 000010002 000000002 argument sequence universal constructed sequence 001100002 length = 23 000101112 sourceentity context specific-primitive-tag 0 100000002 length = 1 000000012 anf-isimm 000000102 destinationentity context specific-primitive-tag 1 100000012 length = 1 000000012 anf-isimm 000000102 tetra isi msg context specific-primitive-tag 2 100000102 length = 15 000011112 pdu type migration 0011012 anf-isimm invoke id arbitrary value: 1 00000000000000012 issi arbitrary value: 01052416 0000000101010010001002 mni (of issi) arbitrary value: 00012116 0000000000000001001000012 mni (of visited swmi) arbitrary value: 00012316 0000000000000001001000112 migration type migration 002 restricted migration support supported 02 pre-defined profile set reference(s) set no 1, 2 and 3 supported 11100000000000002 group info no grp info 02 auth invocation authentication not invoked 02 recovery no recovery 02 (.../...) </w:t>
      </w:r>
    </w:p>
    <w:p w:rsidR="00761C1B" w:rsidRDefault="00761C1B" w:rsidP="00761C1B">
      <w:r>
        <w:t>SOURCE: Used in EN 300 392-0301 V1.4.1, clause 6</w:t>
      </w:r>
    </w:p>
    <w:p w:rsidR="00761C1B" w:rsidRDefault="00761C1B" w:rsidP="00761C1B"/>
    <w:p w:rsidR="00761C1B" w:rsidRDefault="00761C1B" w:rsidP="00761C1B">
      <w:r>
        <w:t xml:space="preserve">                                                                                                                                                                                                                                                                                                                                                                                                                                                                                                                                                                                                                                                                                                                                                                                                                                                                                                                                                                                                                                                                                                                                                                                                                                                                                                                                                                                                                                                                                                                                                                                                                                                                                                                                                                                                                                                                                                                                                                                                                                                                                                                                                                                                                                                                                                                                                                                                                                                                                                                                                                                                                                                                                                                                                                                                                                                                                                                                                                                                                                                                                                                                                                                                                                                                                                                                                                                                                                                                                                                                                                                                                                                                                                                                                                                                                                                                                                                                                                                                                                                                                                                                                                                                                                                                                                                                                                                                                                                                                                                                                                                                                                                                                                                                                                                                                                                                                                                                                                                                                                                                                                                                                                                                                                                                                                                                                                                                                                                                                                                                                                                                                                                                                                                                                                                                                                                                                                                                                                                                                                                                                                                                                                                                                                                                                                                                                                                                                                                                                                                                                                                                                                                                                                                                                                                                                                                                                                                                                                                                                                                                                                                                  [warning: there may be more definitions on this page] ss-cfu activation except for a possible local ss-cfu activation which is detailed below, if ss-cfu is activated this will be in the called user home (.../...) </w:t>
      </w:r>
    </w:p>
    <w:p w:rsidR="00761C1B" w:rsidRDefault="00761C1B" w:rsidP="00761C1B">
      <w:r>
        <w:t>SOURCE: Used in EN 300 392-0302 V1.4.1, clause C.1</w:t>
      </w:r>
    </w:p>
    <w:p w:rsidR="00761C1B" w:rsidRDefault="00761C1B" w:rsidP="00761C1B"/>
    <w:p w:rsidR="00761C1B" w:rsidRDefault="00761C1B" w:rsidP="00761C1B">
      <w:r>
        <w:t xml:space="preserve">                                                                                                                                                                                                                                                                                                                                                                                                                                                                                                                                                                                                                                                                                                                                                                                                                                                                                                                                                                                                                                                                                                                                                                                                                                                                                                                                                                                                                                                                                                                                                                                                                                                                                                                                                                                                                                                                                                                                                                                                                                                                                                                                                                                                                                                                                                                                                                                                                                                                                                                                                                                                                                                                                                                                                                                                                                                                                                                                                                                                                                                                                                                                                                                                                                                                                                                                                                                                                                                                                                                                                                                                                                                                                                                                                                                                                                                                                                                                                                                                                                                                                                                                                                                                                                                                                                                                                                                                                                                                                                                                                                                                                                                                                                                                                                                                                                                                                                                                                                                                                                                                                                                                                                                                                                                                                                                                                                                                                                                                                                                                                                                                                                                                                                                                                                                                                                                                                                                                                                                                                                                                                                                                                                                                                                                                                                                                                                                                                                                                                                                                                                                                                                                                                                                                                                                                                                                                                                                                                                                                                                                                                                                                  [warning: there may be more definitions on this page] standard 1 2/9 standard 2 1/4 standard 3 2/7 standard 4 3/10 standard 5 1/3 standard 6 1/3 complementary 1 7 3/8 standard 8 3/8 complementary 1 9 2/5 standard 10 2/5 complementary 1 11 3/7 standard 12 3/7 complementary 1 13 1/2 standard 14 1/2 complementary 1 15 1/2 complementary 2 16 3/5 standard 17 3/5 complementary 1 18 3/5 complementary 2 19 2/3 standard 20 2/3 complementary 1 21 2/3 complementary 2 22 3/4 standard 23 3/4 complementary 1 24 3/4 complementary 2 25 6/7 standard 26 6/7 complementary 1 27 6/7 complementary 2 28 to 63 rfu rfu 4.4.7 diversity combining table 11 displays for several code rates more than one puncturing (.../...) </w:t>
      </w:r>
    </w:p>
    <w:p w:rsidR="00761C1B" w:rsidRDefault="00761C1B" w:rsidP="00761C1B">
      <w:r>
        <w:t>SOURCE: Used in EN 302 550-0101 V1.1.1, clause 0</w:t>
      </w:r>
    </w:p>
    <w:p w:rsidR="00761C1B" w:rsidRDefault="00761C1B" w:rsidP="00761C1B"/>
    <w:p w:rsidR="00761C1B" w:rsidRDefault="00761C1B" w:rsidP="00761C1B">
      <w:r>
        <w:t xml:space="preserve">                                                                                                                                                                                                                                                                                                                                                                                                                                                                                                                                                                                                                                                                                                                                                                                                                                                                                                                                                                                                                                                                                                                                                                                                                                                                                                                                                                                                                                                                                                                                                                                                                                                                                                                                                                                                                                                                                                                                                                                                                                                                                                                                                                                                                                                                                                                                                                                                                                                                                                                                                                                                                                                                                                                                                                                                                                                                                                                                                                                                                                                                                                                                                                                                                                                                                                                                                                                                                                                                                                                                                                                                                                                                                                                                                                                                                                                                                                                                                                                                                                                                                                                                                                                                                                                                                                                                                                                                                                                                                                                                                                                                                                                                                                                                                                                                                                                                                                                                                                                                                                                                                                                                                                                                                                                                                                                                                                                                                                                                                                                                                                                                                                                                                                                                                                                                                                                                                                                                                                                                                                                                                                                                                                                                                                                                                                                                                                                                                                                                                                                                                                                                                                                                                                                                                                                                                                                                                                                                                                                                                                                                                                                                  [warning: there may be more definitions on this page] standard states that the authorized user has to be (.../...) </w:t>
      </w:r>
    </w:p>
    <w:p w:rsidR="00761C1B" w:rsidRDefault="00761C1B" w:rsidP="00761C1B">
      <w:r>
        <w:t>SOURCE: Used in EN 300 392-09 V1.5.1, clause 1</w:t>
      </w:r>
    </w:p>
    <w:p w:rsidR="00761C1B" w:rsidRDefault="00761C1B" w:rsidP="00761C1B"/>
    <w:p w:rsidR="00761C1B" w:rsidRDefault="00761C1B" w:rsidP="00761C1B">
      <w:r>
        <w:t xml:space="preserve">                                                                                                                                                                                                                                                                                                                                                                                                                                                                                                                                                                                                                                                                                                                                                                                                                                                                                                                                                                                                                                                                                                                                                                                                                                                                                                                                                                                                                                                                                                                                                                                                                                                                                                                                                                                                                                                                                                                                                                                                                                                                                                                                                                                                                                                                                                                                                                                                                                                                                                                                                                                                                                                                                                                                                                                                                                                                                                                                                                                                                                                                                                                                                                                                                                                                                                                                                                                                                                                                                                                                                                                                                                                                                                                                                                                                                                                                                                                                                                                                                                                                                                                                                                                                                                                                                                                                                                                                                                                                                                                                                                                                                                                                                                                                                                                                                                                                                                                                                                                                                                                                                                                                                                                                                                                                                                                                                                                                                                                                                                                                                                                                                                                                                                                                                                                                                                                                                                                                                                                                                                                                                                                                                                                                                                                                                                                                                                                                                                                                                                                                                                                                                                                                                                                                                                                                                                                                                                                                                                                                                                                                                                                                  [warning: there may be more definitions on this page] start of transmission (.../...) </w:t>
      </w:r>
    </w:p>
    <w:p w:rsidR="00761C1B" w:rsidRDefault="00761C1B" w:rsidP="00761C1B">
      <w:r>
        <w:t>SOURCE: Used in EN 303 098 V2.1.1, clause 0 SOURCE: Used in EN 303 098-01 V1.2.1, clause 0</w:t>
      </w:r>
    </w:p>
    <w:p w:rsidR="00761C1B" w:rsidRDefault="00761C1B" w:rsidP="00761C1B"/>
    <w:p w:rsidR="00761C1B" w:rsidRDefault="00761C1B" w:rsidP="00761C1B">
      <w:r>
        <w:t xml:space="preserve">                                                                                                                                                                                                                                                                                                                                                                                                                                                                                                                                                                                                                                                                                                                                                                                                                                                                                                                                                                                                                                                                                                                                                                                                                                                                                                                                                                                                                                                                                                                                                                                                                                                                                                                                                                                                                                                                                                                                                                                                                                                                                                                                                                                                                                                                                                                                                                                                                                                                                                                                                                                                                                                                                                                                                                                                                                                                                                                                                                                                                                                                                                                                                                                                                                                                                                                                                                                                                                                                                                                                                                                                                                                                                                                                                                                                                                                                                                                                                                                                                                                                                                                                                                                                                                                                                                                                                                                                                                                                                                                                                                                                                                                                                                                                                                                                                                                                                                                                                                                                                                                                                                                                                                                                                                                                                                                                                                                                                                                                                                                                                                                                                                                                                                                                                                                                                                                                                                                                                                                                                                                                                                                                                                                                                                                                                                                                                                                                                                                                                                                                                                                                                                                                                                                                                                                                                                                                                                                                                                                                                                                                                                                                  [warning: there may be more definitions on this page] state 0 to 1, and vice (.../...) </w:t>
      </w:r>
    </w:p>
    <w:p w:rsidR="00761C1B" w:rsidRDefault="00761C1B" w:rsidP="00761C1B">
      <w:r>
        <w:t>SOURCE: Used in EN 303 146-04 V1.1.2, clause 1</w:t>
      </w:r>
    </w:p>
    <w:p w:rsidR="00761C1B" w:rsidRDefault="00761C1B" w:rsidP="00761C1B"/>
    <w:p w:rsidR="00761C1B" w:rsidRDefault="00761C1B" w:rsidP="00761C1B">
      <w:r>
        <w:t xml:space="preserve">                                                                                                                                                                                                                                                                                                                                                                                                                                                                                                                                                                                                                                                                                                                                                                                                                                                                                                                                                                                                                                                                                                                                                                                                                                                                                                                                                                                                                                                                                                                                                                                                                                                                                                                                                                                                                                                                                                                                                                                                                                                                                                                                                                                                                                                                                                                                                                                                                                                                                                                                                                                                                                                                                                                                                                                                                                                                                                                                                                                                                                                                                                                                                                                                                                                                                                                                                                                                                                                                                                                                                                                                                                                                                                                                                                                                                                                                                                                                                                                                                                                                                                                                                                                                                                                                                                                                                                                                                                                                                                                                                                                                                                                                                                                                                                                                                                                                                                                                                                                                                                                                                                                                                                                                                                                                                                                                                                                                                                                                                                                                                                                                                                                                                                                                                                                                                                                                                                                                                                                                                                                                                                                                                                                                                                                                                                                                                                                                                                                                                                                                                                                                                                                                                                                                                                                                                                                                                                                                                                                                                                                                                                                                  [warning: there may be more definitions on this page] state 3) cause definition location dss1 isup dss1 isup 1 1 unallocated (unassigned) number u, rpn, rln, tn, intl u, rpn, rln, tn, intl 2 2 no route to specified transit network ln, tn ln, tn 3 3 no route to destination u, rpn, ln u, rpn, ln 17 17 user busy u, rpn, rln u, rpn, rln 18 18 no user responding rpn, rln rpn, rln 21 21 call rejected u, rpn, rln u, rpn, rln 22 22 number changed u, rpn, rln u, rpn, rln 27 27 destination out of order rln rln 28 28 invalid number format (address incomplete) u, rpn, rln, ln, intl u, rpn, rln, ln; intl 29 29 facility rejected u, rpn, rln, ln, tn, intl u, rpn, rln, ln, tn, intl 31 31 normal, unspecified rln, tn, intl rln, tn, intl 34 34 no circuit/channel available u, rpn, rln, ln, tn, intl u, rpn, rln, ln, tn, intl 38 38 network out of order u, rpn u, rpn 41 41 temporary failure u, rpn, rln, ln u, rpn, rln, ln 42 42 switching equipment congestion tn, rln, intl tn, rln, intl 43 43 access information discarded u, rpn, ln u, rpn, ln 44 (.../...) </w:t>
      </w:r>
    </w:p>
    <w:p w:rsidR="00761C1B" w:rsidRDefault="00761C1B" w:rsidP="00761C1B">
      <w:r>
        <w:t>SOURCE: Used in EN 300 899-03 V1.1.1, clause 2</w:t>
      </w:r>
    </w:p>
    <w:p w:rsidR="00761C1B" w:rsidRDefault="00761C1B" w:rsidP="00761C1B"/>
    <w:p w:rsidR="00761C1B" w:rsidRDefault="00761C1B" w:rsidP="00761C1B">
      <w:r>
        <w:t xml:space="preserve">                                                                                                                                                                                                                                                                                                                                                                                                                                                                                                                                                                                                                                                                                                                                                                                                                                                                                                                                                                                                                                                                                                                                                                                                                                                                                                                                                                                                                                                                                                                                                                                                                                                                                                                                                                                                                                                                                                                                                                                                                                                                                                                                                                                                                                                                                                                                                                                                                                                                                                                                                                                                                                                                                                                                                                                                                                                                                                                                                                                                                                                                                                                                                                                                                                                                                                                                                                                                                                                                                                                                                                                                                                                                                                                                                                                                                                                                                                                                                                                                                                                                                                                                                                                                                                                                                                                                                                                                                                                                                                                                                                                                                                                                                                                                                                                                                                                                                                                                                                                                                                                                                                                                                                                                                                                                                                                                                                                                                                                                                                                                                                                                                                                                                                                                                                                                                                                                                                                                                                                                                                                                                                                                                                                                                                                                                                                                                                                                                                                                                                                                                                                                                                                                                                                                                                                                                                                                                                                                                                                                                                                                                                                                  [warning: there may be more definitions on this page] station equipment for evolved universal terrestrial radio access (e-utra) the present document applies to 3rd generation partnership project (utra) radio equipment intended for use in digital cellular mobile radio (.../...) </w:t>
      </w:r>
    </w:p>
    <w:p w:rsidR="00761C1B" w:rsidRDefault="00761C1B" w:rsidP="00761C1B">
      <w:r>
        <w:t>SOURCE: Used in EN 301 489-50 V2.1.1, clause B.2</w:t>
      </w:r>
    </w:p>
    <w:p w:rsidR="00761C1B" w:rsidRDefault="00761C1B" w:rsidP="00761C1B"/>
    <w:p w:rsidR="00761C1B" w:rsidRDefault="00761C1B" w:rsidP="00761C1B">
      <w:r>
        <w:t xml:space="preserve">                                                                                                                                                                                                                                                                                                                                                                                                                                                                                                                                                                                                                                                                                                                                                                                                                                                                                                                                                                                                                                                                                                                                                                                                                                                                                                                                                                                                                                                                                                                                                                                                                                                                                                                                                                                                                                                                                                                                                                                                                                                                                                                                                                                                                                                                                                                                                                                                                                                                                                                                                                                                                                                                                                                                                                                                                                                                                                                                                                                                                                                                                                                                                                                                                                                                                                                                                                                                                                                                                                                                                                                                                                                                                                                                                                                                                                                                                                                                                                                                                                                                                                                                                                                                                                                                                                                                                                                                                                                                                                                                                                                                                                                                                                                                                                                                                                                                                                                                                                                                                                                                                                                                                                                                                                                                                                                                                                                                                                                                                                                                                                                                                                                                                                                                                                                                                                                                                                                                                                                                                                                                                                                                                                                                                                                                                                                                                                                                                                                                                                                                                                                                                                                                                                                                                                                                                                                                                                                                                                                                                                                                                                                                  [warning: there may be more definitions on this page] station equipment for evolved universal terrestrial radio access(e-utra) the present document applies to 3rd generation partnership project (utra) radio equipment intended for use in digital cellular mobile radio (.../...) </w:t>
      </w:r>
    </w:p>
    <w:p w:rsidR="00761C1B" w:rsidRDefault="00761C1B" w:rsidP="00761C1B">
      <w:r>
        <w:t>SOURCE: Used in EN 301 489-23 V1.5.1, clause A.2</w:t>
      </w:r>
    </w:p>
    <w:p w:rsidR="00761C1B" w:rsidRDefault="00761C1B" w:rsidP="00761C1B"/>
    <w:p w:rsidR="00761C1B" w:rsidRDefault="00761C1B" w:rsidP="00761C1B">
      <w:r>
        <w:t xml:space="preserve">                                                                                                                                                                                                                                                                                                                                                                                                                                                                                                                                                                                                                                                                                                                                                                                                                                                                                                                                                                                                                                                                                                                                                                                                                                                                                                                                                                                                                                                                                                                                                                                                                                                                                                                                                                                                                                                                                                                                                                                                                                                                                                                                                                                                                                                                                                                                                                                                                                                                                                                                                                                                                                                                                                                                                                                                                                                                                                                                                                                                                                                                                                                                                                                                                                                                                                                                                                                                                                                                                                                                                                                                                                                                                                                                                                                                                                                                                                                                                                                                                                                                                                                                                                                                                                                                                                                                                                                                                                                                                                                                                                                                                                                                                                                                                                                                                                                                                                                                                                                                                                                                                                                                                                                                                                                                                                                                                                                                                                                                                                                                                                                                                                                                                                                                                                                                                                                                                                                                                                                                                                                                                                                                                                                                                                                                                                                                                                                                                                                                                                                                                                                                                                                                                                                                                                                                                                                                                                                                                                                                                                                                                                                                  [warning: there may be more definitions on this page] station equipment for the cdma -pamr system the present document applies to cdma-pamr radio equipment operating in one or more of the band classes defined in tia-97-e-1 [6] depending upon national (.../...) </w:t>
      </w:r>
    </w:p>
    <w:p w:rsidR="00761C1B" w:rsidRDefault="00761C1B" w:rsidP="00761C1B">
      <w:r>
        <w:t>SOURCE: Used in EN 301 489-26 V2.3.2, clause A.2</w:t>
      </w:r>
    </w:p>
    <w:p w:rsidR="00761C1B" w:rsidRDefault="00761C1B" w:rsidP="00761C1B"/>
    <w:p w:rsidR="00761C1B" w:rsidRDefault="00761C1B" w:rsidP="00761C1B">
      <w:r>
        <w:t xml:space="preserve">                                                                                                                                                                                                                                                                                                                                                                                                                                                                                                                                                                                                                                                                                                                                                                                                                                                                                                                                                                                                                                                                                                                                                                                                                                                                                                                                                                                                                                                                                                                                                                                                                                                                                                                                                                                                                                                                                                                                                                                                                                                                                                                                                                                                                                                                                                                                                                                                                                                                                                                                                                                                                                                                                                                                                                                                                                                                                                                                                                                                                                                                                                                                                                                                                                                                                                                                                                                                                                                                                                                                                                                                                                                                                                                                                                                                                                                                                                                                                                                                                                                                                                                                                                                                                                                                                                                                                                                                                                                                                                                                                                                                                                                                                                                                                                                                                                                                                                                                                                                                                                                                                                                                                                                                                                                                                                                                                                                                                                                                                                                                                                                                                                                                                                                                                                                                                                                                                                                                                                                                                                                                                                                                                                                                                                                                                                                                                                                                                                                                                                                                                                                                                                                                                                                                                                                                                                                                                                                                                                                                                                                                                                                                  [warning: there may be more definitions on this page] structure at 139 364 kbit/s the basic frame structure at 139 264 kbit/s for the d140s leased line comprises 16 octets of generic path overhead and 2 160 octets of payload capacity; this is defined in figures b.1 and (.../...) </w:t>
      </w:r>
    </w:p>
    <w:p w:rsidR="00761C1B" w:rsidRDefault="00761C1B" w:rsidP="00761C1B">
      <w:r>
        <w:t>SOURCE: Used in EN 300 688 V1.2.1, clause B.1</w:t>
      </w:r>
    </w:p>
    <w:p w:rsidR="00761C1B" w:rsidRDefault="00761C1B" w:rsidP="00761C1B"/>
    <w:p w:rsidR="00761C1B" w:rsidRDefault="00761C1B" w:rsidP="00761C1B">
      <w:r>
        <w:t xml:space="preserve">                                                                                                                                                                                                                                                                                                                                                                                                                                                                                                                                                                                                                                                                                                                                                                                                                                                                                                                                                                                                                                                                                                                                                                                                                                                                                                                                                                                                                                                                                                                                                                                                                                                                                                                                                                                                                                                                                                                                                                                                                                                                                                                                                                                                                                                                                                                                                                                                                                                                                                                                                                                                                                                                                                                                                                                                                                                                                                                                                                                                                                                                                                                                                                                                                                                                                                                                                                                                                                                                                                                                                                                                                                                                                                                                                                                                                                                                                                                                                                                                                                                                                                                                                                                                                                                                                                                                                                                                                                                                                                                                                                                                                                                                                                                                                                                                                                                                                                                                                                                                                                                                                                                                                                                                                                                                                                                                                                                                                                                                                                                                                                                                                                                                                                                                                                                                                                                                                                                                                                                                                                                                                                                                                                                                                                                                                                                                                                                                                                                                                                                                                                                                                                                                                                                                                                                                                                                                                                                                                                                                                                                                                                                                  [warning: there may be more definitions on this page] structure at 139 364 kbit/s the basic frame structure at 139 264 kbit/s for the d140s leased line shall comprise 16 octets of generic path overhead and 2 160 octets of payload capacity; this is defined in figures c.1 and (.../...) </w:t>
      </w:r>
    </w:p>
    <w:p w:rsidR="00761C1B" w:rsidRDefault="00761C1B" w:rsidP="00761C1B">
      <w:r>
        <w:t>SOURCE: Used in EN 300 690 V1.2.1, clause C.1</w:t>
      </w:r>
    </w:p>
    <w:p w:rsidR="00761C1B" w:rsidRDefault="00761C1B" w:rsidP="00761C1B"/>
    <w:p w:rsidR="00761C1B" w:rsidRDefault="00761C1B" w:rsidP="00761C1B">
      <w:r>
        <w:t xml:space="preserve">                                                                                                                                                                                                                                                                                                                                                                                                                                                                                                                                                                                                                                                                                                                                                                                                                                                                                                                                                                                                                                                                                                                                                                                                                                                                                                                                                                                                                                                                                                                                                                                                                                                                                                                                                                                                                                                                                                                                                                                                                                                                                                                                                                                                                                                                                                                                                                                                                                                                                                                                                                                                                                                                                                                                                                                                                                                                                                                                                                                                                                                                                                                                                                                                                                                                                                                                                                                                                                                                                                                                                                                                                                                                                                                                                                                                                                                                                                                                                                                                                                                                                                                                                                                                                                                                                                                                                                                                                                                                                                                                                                                                                                                                                                                                                                                                                                                                                                                                                                                                                                                                                                                                                                                                                                                                                                                                                                                                                                                                                                                                                                                                                                                                                                                                                                                                                                                                                                                                                                                                                                                                                                                                                                                                                                                                                                                                                                                                                                                                                                                                                                                                                                                                                                                                                                                                                                                                                                                                                                                                                                                                                                                                  [warning: there may be more definitions on this page] structure at 34 368 kbit/s the basic frame structure at 34 368 kbit/s for the d34s leased line comprises 7 octets of generic path overhead and 530 octets of payload capacity; this is defined in figures b.1 and (.../...) </w:t>
      </w:r>
    </w:p>
    <w:p w:rsidR="00761C1B" w:rsidRDefault="00761C1B" w:rsidP="00761C1B">
      <w:r>
        <w:t>SOURCE: Used in EN 300 687 V1.2.1, clause B.1</w:t>
      </w:r>
    </w:p>
    <w:p w:rsidR="00761C1B" w:rsidRDefault="00761C1B" w:rsidP="00761C1B"/>
    <w:p w:rsidR="00761C1B" w:rsidRDefault="00761C1B" w:rsidP="00761C1B">
      <w:r>
        <w:t xml:space="preserve">                                                                                                                                                                                                                                                                                                                                                                                                                                                                                                                                                                                                                                                                                                                                                                                                                                                                                                                                                                                                                                                                                                                                                                                                                                                                                                                                                                                                                                                                                                                                                                                                                                                                                                                                                                                                                                                                                                                                                                                                                                                                                                                                                                                                                                                                                                                                                                                                                                                                                                                                                                                                                                                                                                                                                                                                                                                                                                                                                                                                                                                                                                                                                                                                                                                                                                                                                                                                                                                                                                                                                                                                                                                                                                                                                                                                                                                                                                                                                                                                                                                                                                                                                                                                                                                                                                                                                                                                                                                                                                                                                                                                                                                                                                                                                                                                                                                                                                                                                                                                                                                                                                                                                                                                                                                                                                                                                                                                                                                                                                                                                                                                                                                                                                                                                                                                                                                                                                                                                                                                                                                                                                                                                                                                                                                                                                                                                                                                                                                                                                                                                                                                                                                                                                                                                                                                                                                                                                                                                                                                                                                                                                                                  [warning: there may be more definitions on this page] structure at 34 368 kbit/s the basic frame structure at 34 368 kbit/s for the d34s leased line shall comprise 7 octets of generic path overhead and 530 octets of payload capacity; this is defined in figures c.1 and (.../...) </w:t>
      </w:r>
    </w:p>
    <w:p w:rsidR="00761C1B" w:rsidRDefault="00761C1B" w:rsidP="00761C1B">
      <w:r>
        <w:t>SOURCE: Used in EN 300 689 V1.2.1, clause C.1</w:t>
      </w:r>
    </w:p>
    <w:p w:rsidR="00761C1B" w:rsidRDefault="00761C1B" w:rsidP="00761C1B"/>
    <w:p w:rsidR="00761C1B" w:rsidRDefault="00761C1B" w:rsidP="00761C1B">
      <w:r>
        <w:t xml:space="preserve">                                                                                                                                                                                                                                                                                                                                                                                                                                                                                                                                                                                                                                                                                                                                                                                                                                                                                                                                                                                                                                                                                                                                                                                                                                                                                                                                                                                                                                                                                                                                                                                                                                                                                                                                                                                                                                                                                                                                                                                                                                                                                                                                                                                                                                                                                                                                                                                                                                                                                                                                                                                                                                                                                                                                                                                                                                                                                                                                                                                                                                                                                                                                                                                                                                                                                                                                                                                                                                                                                                                                                                                                                                                                                                                                                                                                                                                                                                                                                                                                                                                                                                                                                                                                                                                                                                                                                                                                                                                                                                                                                                                                                                                                                                                                                                                                                                                                                                                                                                                                                                                                                                                                                                                                                                                                                                                                                                                                                                                                                                                                                                                                                                                                                                                                                                                                                                                                                                                                                                                                                                                                                                                                                                                                                                                                                                                                                                                                                                                                                                                                                                                                                                                                                                                                                                                                                                                                                                                                                                                                                                                                                                                                  [warning: there may be more definitions on this page] structure the bit stream shall be structured into a frame of length 256 bits, numbered 1 to (.../...) </w:t>
      </w:r>
    </w:p>
    <w:p w:rsidR="00761C1B" w:rsidRDefault="00761C1B" w:rsidP="00761C1B">
      <w:r>
        <w:t>SOURCE: Used in EN 300 419 V1.2.1, clause B.1 SOURCE: Used in EN 300 420 V1.2.1, clause C.1</w:t>
      </w:r>
    </w:p>
    <w:p w:rsidR="00761C1B" w:rsidRDefault="00761C1B" w:rsidP="00761C1B"/>
    <w:p w:rsidR="00761C1B" w:rsidRDefault="00761C1B" w:rsidP="00761C1B">
      <w:r>
        <w:t xml:space="preserve">                                                                                                                                                                                                                                                                                                                                                                                                                                                                                                                                                                                                                                                                                                                                                                                                                                                                                                                                                                                                                                                                                                                                                                                                                                                                                                                                                                                                                                                                                                                                                                                                                                                                                                                                                                                                                                                                                                                                                                                                                                                                                                                                                                                                                                                                                                                                                                                                                                                                                                                                                                                                                                                                                                                                                                                                                                                                                                                                                                                                                                                                                                                                                                                                                                                                                                                                                                                                                                                                                                                                                                                                                                                                                                                                                                                                                                                                                                                                                                                                                                                                                                                                                                                                                                                                                                                                                                                                                                                                                                                                                                                                                                                                                                                                                                                                                                                                                                                                                                                                                                                                                                                                                                                                                                                                                                                                                                                                                                                                                                                                                                                                                                                                                                                                                                                                                                                                                                                                                                                                                                                                                                                                                                                                                                                                                                                                                                                                                                                                                                                                                                                                                                                                                                                                                                                                                                                                                                                                                                                                                                                                                                                                  [warning: there may be more definitions on this page] subaddressinformation ::= octet string (size(1..20)) -- coded according to user (.../...) </w:t>
      </w:r>
    </w:p>
    <w:p w:rsidR="00761C1B" w:rsidRDefault="00761C1B" w:rsidP="00761C1B">
      <w:r>
        <w:t>SOURCE: Used in EN 300 196-01 V1.3.2, clause 4</w:t>
      </w:r>
    </w:p>
    <w:p w:rsidR="00761C1B" w:rsidRDefault="00761C1B" w:rsidP="00761C1B"/>
    <w:p w:rsidR="00761C1B" w:rsidRDefault="00761C1B" w:rsidP="00761C1B">
      <w:r>
        <w:t xml:space="preserve">                                                                                                                                                                                                                                                                                                                                                                                                                                                                                                                                                                                                                                                                                                                                                                                                                                                                                                                                                                                                                                                                                                                                                                                                                                                                                                                                                                                                                                                                                                                                                                                                                                                                                                                                                                                                                                                                                                                                                                                                                                                                                                                                                                                                                                                                                                                                                                                                                                                                                                                                                                                                                                                                                                                                                                                                                                                                                                                                                                                                                                                                                                                                                                                                                                                                                                                                                                                                                                                                                                                                                                                                                                                                                                                                                                                                                                                                                                                                                                                                                                                                                                                                                                                                                                                                                                                                                                                                                                                                                                                                                                                                                                                                                                                                                                                                                                                                                                                                                                                                                                                                                                                                                                                                                                                                                                                                                                                                                                                                                                                                                                                                                                                                                                                                                                                                                                                                                                                                                                                                                                                                                                                                                                                                                                                                                                                                                                                                                                                                                                                                                                                                                                                                                                                                                                                                                                                                                                                                                                                                                                                                                                                                  [warning: there may be more definitions on this page] subscription registration: the infrequent process whereby a subscriber obtains access rights to one or more (.../...) </w:t>
      </w:r>
    </w:p>
    <w:p w:rsidR="00761C1B" w:rsidRDefault="00761C1B" w:rsidP="00761C1B">
      <w:r>
        <w:t>SOURCE: Used in EN 300 175-07 V2.7.1, clause B.2</w:t>
      </w:r>
    </w:p>
    <w:p w:rsidR="00761C1B" w:rsidRDefault="00761C1B" w:rsidP="00761C1B"/>
    <w:p w:rsidR="00761C1B" w:rsidRDefault="00761C1B" w:rsidP="00761C1B">
      <w:r>
        <w:t xml:space="preserve">                                                                                                                                                                                                                                                                                                                                                                                                                                                                                                                                                                                                                                                                                                                                                                                                                                                                                                                                                                                                                                                                                                                                                                                                                                                                                                                                                                                                                                                                                                                                                                                                                                                                                                                                                                                                                                                                                                                                                                                                                                                                                                                                                                                                                                                                                                                                                                                                                                                                                                                                                                                                                                                                                                                                                                                                                                                                                                                                                                                                                                                                                                                                                                                                                                                                                                                                                                                                                                                                                                                                                                                                                                                                                                                                                                                                                                                                                                                                                                                                                                                                                                                                                                                                                                                                                                                                                                                                                                                                                                                                                                                                                                                                                                                                                                                                                                                                                                                                                                                                                                                                                                                                                                                                                                                                                                                                                                                                                                                                                                                                                                                                                                                                                                                                                                                                                                                                                                                                                                                                                                                                                                                                                                                                                                                                                                                                                                                                                                                                                                                                                                                                                                                                                                                                                                                                                                                                                                                                                                                                                                                                                                                                  [warning: there may be more definitions on this page] syntax notation.1 atm asynchronous transfer mode cmise common management information service element cp connection point efd event forwarding discriminator en european norm ets european technical standard gdmo guidelines for the definition of managed objects i pno initiating (.../...) </w:t>
      </w:r>
    </w:p>
    <w:p w:rsidR="00761C1B" w:rsidRDefault="00761C1B" w:rsidP="00761C1B">
      <w:r>
        <w:t>SOURCE: Used in EN 300 820-02 V1.3.1, clause ASN.1</w:t>
      </w:r>
    </w:p>
    <w:p w:rsidR="00761C1B" w:rsidRDefault="00761C1B" w:rsidP="00761C1B"/>
    <w:p w:rsidR="00761C1B" w:rsidRDefault="00761C1B" w:rsidP="00761C1B">
      <w:r>
        <w:t xml:space="preserve">                                                                                                                                                                                                                                                                                                                                                                                                                                                                                                                                                                                                                                                                                                                                                                                                                                                                                                                                                                                                                                                                                                                                                                                                                                                                                                                                                                                                                                                                                                                                                                                                                                                                                                                                                                                                                                                                                                                                                                                                                                                                                                                                                                                                                                                                                                                                                                                                                                                                                                                                                                                                                                                                                                                                                                                                                                                                                                                                                                                                                                                                                                                                                                                                                                                                                                                                                                                                                                                                                                                                                                                                                                                                                                                                                                                                                                                                                                                                                                                                                                                                                                                                                                                                                                                                                                                                                                                                                                                                                                                                                                                                                                                                                                                                                                                                                                                                                                                                                                                                                                                                                                                                                                                                                                                                                                                                                                                                                                                                                                                                                                                                                                                                                                                                                                                                                                                                                                                                                                                                                                                                                                                                                                                                                                                                                                                                                                                                                                                                                                                                                                                                                                                                                                                                                                                                                                                                                                                                                                                                                                                                                                                                  [warning: there may be more definitions on this page] system 4.1 general considerations the system is defined as the functional block of equipment performing the adaptation of the baseband tv signals from the output of the mpeg-2 transport multiplexer, to the terrestrial channel (.../...) </w:t>
      </w:r>
    </w:p>
    <w:p w:rsidR="00761C1B" w:rsidRDefault="00761C1B" w:rsidP="00761C1B">
      <w:r>
        <w:t>SOURCE: Used in EN 300 744 V1.6.1, clause 4</w:t>
      </w:r>
    </w:p>
    <w:p w:rsidR="00761C1B" w:rsidRDefault="00761C1B" w:rsidP="00761C1B"/>
    <w:p w:rsidR="00761C1B" w:rsidRDefault="00761C1B" w:rsidP="00761C1B">
      <w:r>
        <w:t xml:space="preserve">                                                                                                                                                                                                                                                                                                                                                                                                                                                                                                                                                                                                                                                                                                                                                                                                                                                                                                                                                                                                                                                                                                                                                                                                                                                                                                                                                                                                                                                                                                                                                                                                                                                                                                                                                                                                                                                                                                                                                                                                                                                                                                                                                                                                                                                                                                                                                                                                                                                                                                                                                                                                                                                                                                                                                                                                                                                                                                                                                                                                                                                                                                                                                                                                                                                                                                                                                                                                                                                                                                                                                                                                                                                                                                                                                                                                                                                                                                                                                                                                                                                                                                                                                                                                                                                                                                                                                                                                                                                                                                                                                                                                                                                                                                                                                                                                                                                                                                                                                                                                                                                                                                                                                                                                                                                                                                                                                                                                                                                                                                                                                                                                                                                                                                                                                                                                                                                                                                                                                                                                                                                                                                                                                                                                                                                                                                                                                                                                                                                                                                                                                                                                                                                                                                                                                                                                                                                                                                                                                                                                                                                                                                                                  [warning: there may be more definitions on this page] system 4.1 system definition the system is defined as the functional block of equipment performing the adaptation of the baseband tv signals from the output of the mpeg-2 transport multiplexer, to the mvds channel (.../...) </w:t>
      </w:r>
    </w:p>
    <w:p w:rsidR="00761C1B" w:rsidRDefault="00761C1B" w:rsidP="00761C1B">
      <w:r>
        <w:t>SOURCE: Used in EN 300 748 V1.1.2, clause 4</w:t>
      </w:r>
    </w:p>
    <w:p w:rsidR="00761C1B" w:rsidRDefault="00761C1B" w:rsidP="00761C1B"/>
    <w:p w:rsidR="00761C1B" w:rsidRDefault="00761C1B" w:rsidP="00761C1B">
      <w:r>
        <w:t xml:space="preserve">                                                                                                                                                                                                                                                                                                                                                                                                                                                                                                                                                                                                                                                                                                                                                                                                                                                                                                                                                                                                                                                                                                                                                                                                                                                                                                                                                                                                                                                                                                                                                                                                                                                                                                                                                                                                                                                                                                                                                                                                                                                                                                                                                                                                                                                                                                                                                                                                                                                                                                                                                                                                                                                                                                                                                                                                                                                                                                                                                                                                                                                                                                                                                                                                                                                                                                                                                                                                                                                                                                                                                                                                                                                                                                                                                                                                                                                                                                                                                                                                                                                                                                                                                                                                                                                                                                                                                                                                                                                                                                                                                                                                                                                                                                                                                                                                                                                                                                                                                                                                                                                                                                                                                                                                                                                                                                                                                                                                                                                                                                                                                                                                                                                                                                                                                                                                                                                                                                                                                                                                                                                                                                                                                                                                                                                                                                                                                                                                                                                                                                                                                                                                                                                                                                                                                                                                                                                                                                                                                                                                                                                                                                                                  [warning: there may be more definitions on this page] system 4.1 system definition the system is defined as the functional block of equipment performing the adaptation of the baseband tv signals, from the output of the mpeg-2 transport multiplexer (see iso/iec dis 13818-1 [1]), to the satellite channel (.../...) </w:t>
      </w:r>
    </w:p>
    <w:p w:rsidR="00761C1B" w:rsidRDefault="00761C1B" w:rsidP="00761C1B">
      <w:r>
        <w:t>SOURCE: Used in EN 300 421 V1.1.2, clause 4</w:t>
      </w:r>
    </w:p>
    <w:p w:rsidR="00761C1B" w:rsidRDefault="00761C1B" w:rsidP="00761C1B"/>
    <w:p w:rsidR="00761C1B" w:rsidRDefault="00761C1B" w:rsidP="00761C1B">
      <w:r>
        <w:t xml:space="preserve">                                                                                                                                                                                                                                                                                                                                                                                                                                                                                                                                                                                                                                                                                                                                                                                                                                                                                                                                                                                                                                                                                                                                                                                                                                                                                                                                                                                                                                                                                                                                                                                                                                                                                                                                                                                                                                                                                                                                                                                                                                                                                                                                                                                                                                                                                                                                                                                                                                                                                                                                                                                                                                                                                                                                                                                                                                                                                                                                                                                                                                                                                                                                                                                                                                                                                                                                                                                                                                                                                                                                                                                                                                                                                                                                                                                                                                                                                                                                                                                                                                                                                                                                                                                                                                                                                                                                                                                                                                                                                                                                                                                                                                                                                                                                                                                                                                                                                                                                                                                                                                                                                                                                                                                                                                                                                                                                                                                                                                                                                                                                                                                                                                                                                                                                                                                                                                                                                                                                                                                                                                                                                                                                                                                                                                                                                                                                                                                                                                                                                                                                                                                                                                                                                                                                                                                                                                                                                                                                                                                                                                                                                                                                  [warning: there may be more definitions on this page] system architecture 4.1 system overview the generic c2 system model is represented in figure (.../...) </w:t>
      </w:r>
    </w:p>
    <w:p w:rsidR="00761C1B" w:rsidRDefault="00761C1B" w:rsidP="00761C1B">
      <w:r>
        <w:t>SOURCE: Used in EN 302 769 V1.3.1, clause 4</w:t>
      </w:r>
    </w:p>
    <w:p w:rsidR="00761C1B" w:rsidRDefault="00761C1B" w:rsidP="00761C1B"/>
    <w:p w:rsidR="00761C1B" w:rsidRDefault="00761C1B" w:rsidP="00761C1B">
      <w:r>
        <w:t xml:space="preserve">                                                                                                                                                                                                                                                                                                                                                                                                                                                                                                                                                                                                                                                                                                                                                                                                                                                                                                                                                                                                                                                                                                                                                                                                                                                                                                                                                                                                                                                                                                                                                                                                                                                                                                                                                                                                                                                                                                                                                                                                                                                                                                                                                                                                                                                                                                                                                                                                                                                                                                                                                                                                                                                                                                                                                                                                                                                                                                                                                                                                                                                                                                                                                                                                                                                                                                                                                                                                                                                                                                                                                                                                                                                                                                                                                                                                                                                                                                                                                                                                                                                                                                                                                                                                                                                                                                                                                                                                                                                                                                                                                                                                                                                                                                                                                                                                                                                                                                                                                                                                                                                                                                                                                                                                                                                                                                                                                                                                                                                                                                                                                                                                                                                                                                                                                                                                                                                                                                                                                                                                                                                                                                                                                                                                                                                                                                                                                                                                                                                                                                                                                                                                                                                                                                                                                                                                                                                                                                                                                                                                                                                                                                                                  [warning: there may be more definitions on this page] system architecture 4.1 system overview the generic t2 system model is represented in figure (.../...) </w:t>
      </w:r>
    </w:p>
    <w:p w:rsidR="00761C1B" w:rsidRDefault="00761C1B" w:rsidP="00761C1B">
      <w:r>
        <w:t>SOURCE: Used in EN 302 755 V1.4.1, clause 4</w:t>
      </w:r>
    </w:p>
    <w:p w:rsidR="00761C1B" w:rsidRDefault="00761C1B" w:rsidP="00761C1B"/>
    <w:p w:rsidR="00761C1B" w:rsidRDefault="00761C1B" w:rsidP="00761C1B">
      <w:r>
        <w:t xml:space="preserve">                                                                                                                                                                                                                                                                                                                                                                                                                                                                                                                                                                                                                                                                                                                                                                                                                                                                                                                                                                                                                                                                                                                                                                                                                                                                                                                                                                                                                                                                                                                                                                                                                                                                                                                                                                                                                                                                                                                                                                                                                                                                                                                                                                                                                                                                                                                                                                                                                                                                                                                                                                                                                                                                                                                                                                                                                                                                                                                                                                                                                                                                                                                                                                                                                                                                                                                                                                                                                                                                                                                                                                                                                                                                                                                                                                                                                                                                                                                                                                                                                                                                                                                                                                                                                                                                                                                                                                                                                                                                                                                                                                                                                                                                                                                                                                                                                                                                                                                                                                                                                                                                                                                                                                                                                                                                                                                                                                                                                                                                                                                                                                                                                                                                                                                                                                                                                                                                                                                                                                                                                                                                                                                                                                                                                                                                                                                                                                                                                                                                                                                                                                                                                                                                                                                                                                                                                                                                                                                                                                                                                                                                                                                                  [warning: there may be more definitions on this page] system description 4.1 system definition the system is defined as the functional block of equipment performing the adaptation of the baseband digital signals, from the output of a single (or multiple) mpeg transport stream multiplexer(s) (iso/iec 13818-1 [1]), or from the output of a single (or multiple) generic data source(s), to the satellite channel (.../...) </w:t>
      </w:r>
    </w:p>
    <w:p w:rsidR="00761C1B" w:rsidRDefault="00761C1B" w:rsidP="00761C1B">
      <w:r>
        <w:t>SOURCE: Used in EN 302 307 V1.3.1, clause 4 SOURCE: Used in EN 302 307-01 V1.4.1, clause 4</w:t>
      </w:r>
    </w:p>
    <w:p w:rsidR="00761C1B" w:rsidRDefault="00761C1B" w:rsidP="00761C1B"/>
    <w:p w:rsidR="00761C1B" w:rsidRDefault="00761C1B" w:rsidP="00761C1B">
      <w:r>
        <w:t xml:space="preserve">                                                                                                                                                                                                                                                                                                                                                                                                                                                                                                                                                                                                                                                                                                                                                                                                                                                                                                                                                                                                                                                                                                                                                                                                                                                                                                                                                                                                                                                                                                                                                                                                                                                                                                                                                                                                                                                                                                                                                                                                                                                                                                                                                                                                                                                                                                                                                                                                                                                                                                                                                                                                                                                                                                                                                                                                                                                                                                                                                                                                                                                                                                                                                                                                                                                                                                                                                                                                                                                                                                                                                                                                                                                                                                                                                                                                                                                                                                                                                                                                                                                                                                                                                                                                                                                                                                                                                                                                                                                                                                                                                                                                                                                                                                                                                                                                                                                                                                                                                                                                                                                                                                                                                                                                                                                                                                                                                                                                                                                                                                                                                                                                                                                                                                                                                                                                                                                                                                                                                                                                                                                                                                                                                                                                                                                                                                                                                                                                                                                                                                                                                                                                                                                                                                                                                                                                                                                                                                                                                                                                                                                                                                                                  [warning: there may be more definitions on this page] table c.7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300 494-02 V1.4.1, clause C.1.9 SOURCE: Used in EN 300 494-03 V1.4.1, clause C.1.9</w:t>
      </w:r>
    </w:p>
    <w:p w:rsidR="00761C1B" w:rsidRDefault="00761C1B" w:rsidP="00761C1B"/>
    <w:p w:rsidR="00761C1B" w:rsidRDefault="00761C1B" w:rsidP="00761C1B">
      <w:r>
        <w:t xml:space="preserve">                                                                                                                                                                                                                                                                                                                                                                                                                                                                                                                                                                                                                                                                                                                                                                                                                                                                                                                                                                                                                                                                                                                                                                                                                                                                                                                                                                                                                                                                                                                                                                                                                                                                                                                                                                                                                                                                                                                                                                                                                                                                                                                                                                                                                                                                                                                                                                                                                                                                                                                                                                                                                                                                                                                                                                                                                                                                                                                                                                                                                                                                                                                                                                                                                                                                                                                                                                                                                                                                                                                                                                                                                                                                                                                                                                                                                                                                                                                                                                                                                                                                                                                                                                                                                                                                                                                                                                                                                                                                                                                                                                                                                                                                                                                                                                                                                                                                                                                                                                                                                                                                                                                                                                                                                                                                                                                                                                                                                                                                                                                                                                                                                                                                                                                                                                                                                                                                                                                                                                                                                                                                                                                                                                                                                                                                                                                                                                                                                                                                                                                                                                                                                                                                                                                                                                                                                                                                                                                                                                                                                                                                                                                                  [warning: there may be more definitions on this page] tf 196 608 t 96 ms tnull 2 656 t ~1,297 ms ts 2 552 t ~1,246 ms tu 2 048 t 1 ms ï</w:t>
      </w:r>
      <w:r>
        <w:rPr>
          <w:rFonts w:ascii="Calibri" w:hAnsi="Calibri" w:cs="Calibri"/>
        </w:rPr>
        <w:t>„</w:t>
      </w:r>
      <w:r>
        <w:t xml:space="preserve"> 504 t ~246 </w:t>
      </w:r>
      <w:r>
        <w:rPr>
          <w:rFonts w:ascii="Calibri" w:hAnsi="Calibri" w:cs="Calibri"/>
        </w:rPr>
        <w:t>ï­</w:t>
      </w:r>
      <w:r>
        <w:t xml:space="preserve">s figure 61: conceptual block diagram of the generation of the main signal clauses 14.4 to 14.7 describe the generation of the complex d-qpsk symbols zm, l, k constituting a transmission (.../...) </w:t>
      </w:r>
    </w:p>
    <w:p w:rsidR="00761C1B" w:rsidRDefault="00761C1B" w:rsidP="00761C1B">
      <w:r>
        <w:t>SOURCE: Used in EN 300 401 V2.1.1, clause 1</w:t>
      </w:r>
    </w:p>
    <w:p w:rsidR="00761C1B" w:rsidRDefault="00761C1B" w:rsidP="00761C1B"/>
    <w:p w:rsidR="00761C1B" w:rsidRDefault="00761C1B" w:rsidP="00761C1B">
      <w:r>
        <w:t xml:space="preserve">                                                                                                                                                                                                                                                                                                                                                                                                                                                                                                                                                                                                                                                                                                                                                                                                                                                                                                                                                                                                                                                                                                                                                                                                                                                                                                                                                                                                                                                                                                                                                                                                                                                                                                                                                                                                                                                                                                                                                                                                                                                                                                                                                                                                                                                                                                                                                                                                                                                                                                                                                                                                                                                                                                                                                                                                                                                                                                                                                                                                                                                                                                                                                                                                                                                                                                                                                                                                                                                                                                                                                                                                                                                                                                                                                                                                                                                                                                                                                                                                                                                                                                                                                                                                                                                                                                                                                                                                                                                                                                                                                                                                                                                                                                                                                                                                                                                                                                                                                                                                                                                                                                                                                                                                                                                                                                                                                                                                                                                                                                                                                                                                                                                                                                                                                                                                                                                                                                                                                                                                                                                                                                                                                                                                                                                                                                                                                                                                                                                                                                                                                                                                                                                                                                                                                                                                                                                                                                                                                                                                                                                                                                                                  [warning: there may be more definitions on this page] the (.../...) </w:t>
      </w:r>
    </w:p>
    <w:p w:rsidR="00761C1B" w:rsidRDefault="00761C1B" w:rsidP="00761C1B">
      <w:r>
        <w:t>SOURCE: Used in EN 302 858-01 V1.3.1, clause B.4.1</w:t>
      </w:r>
    </w:p>
    <w:p w:rsidR="00761C1B" w:rsidRDefault="00761C1B" w:rsidP="00761C1B"/>
    <w:p w:rsidR="00761C1B" w:rsidRDefault="00761C1B" w:rsidP="00761C1B">
      <w:r>
        <w:t xml:space="preserve">                                                                                                                                                                                                                                                                                                                                                                                                                                                                                                                                                                                                                                                                                                                                                                                                                                                                                                                                                                                                                                                                                                                                                                                                                                                                                                                                                                                                                                                                                                                                                                                                                                                                                                                                                                                                                                                                                                                                                                                                                                                                                                                                                                                                                                                                                                                                                                                                                                                                                                                                                                                                                                                                                                                                                                                                                                                                                                                                                                                                                                                                                                                                                                                                                                                                                                                                                                                                                                                                                                                                                                                                                                                                                                                                                                                                                                                                                                                                                                                                                                                                                                                                                                                                                                                                                                                                                                                                                                                                                                                                                                                                                                                                                                                                                                                                                                                                                                                                                                                                                                                                                                                                                                                                                                                                                                                                                                                                                                                                                                                                                                                                                                                                                                                                                                                                                                                                                                                                                                                                                                                                                                                                                                                                                                                                                                                                                                                                                                                                                                                                                                                                                                                                                                                                                                                                                                                                                                                                                                                                                                                                                                                                  [warning: there may be more definitions on this page] the 1 mhz filtered awgn signal used for interferer simulation shall follow the requirements specified in this clause: the passband shall have a bandwidth of at least 1 (.../...) </w:t>
      </w:r>
    </w:p>
    <w:p w:rsidR="00761C1B" w:rsidRDefault="00761C1B" w:rsidP="00761C1B">
      <w:r>
        <w:t>SOURCE: Used in EN 303 413 V1.1.1, clause B.1.1</w:t>
      </w:r>
    </w:p>
    <w:p w:rsidR="00761C1B" w:rsidRDefault="00761C1B" w:rsidP="00761C1B"/>
    <w:p w:rsidR="00761C1B" w:rsidRDefault="00761C1B" w:rsidP="00761C1B">
      <w:r>
        <w:t xml:space="preserve">                                                                                                                                                                                                                                                                                                                                                                                                                                                                                                                                                                                                                                                                                                                                                                                                                                                                                                                                                                                                                                                                                                                                                                                                                                                                                                                                                                                                                                                                                                                                                                                                                                                                                                                                                                                                                                                                                                                                                                                                                                                                                                                                                                                                                                                                                                                                                                                                                                                                                                                                                                                                                                                                                                                                                                                                                                                                                                                                                                                                                                                                                                                                                                                                                                                                                                                                                                                                                                                                                                                                                                                                                                                                                                                                                                                                                                                                                                                                                                                                                                                                                                                                                                                                                                                                                                                                                                                                                                                                                                                                                                                                                                                                                                                                                                                                                                                                                                                                                                                                                                                                                                                                                                                                                                                                                                                                                                                                                                                                                                                                                                                                                                                                                                                                                                                                                                                                                                                                                                                                                                                                                                                                                                                                                                                                                                                                                                                                                                                                                                                                                                                                                                                                                                                                                                                                                                                                                                                                                                                                                                                                                                                                  [warning: there may be more definitions on this page] the antenna pattern is defined as the antenna radiating efficiency in all directions relative to the antenna (.../...) </w:t>
      </w:r>
    </w:p>
    <w:p w:rsidR="00761C1B" w:rsidRDefault="00761C1B" w:rsidP="00761C1B">
      <w:r>
        <w:t>SOURCE: Used in EN 300 440 V2.2.1, clause I.5.1 SOURCE: Used in EN 300 440-01 V1.6.1, clause E.5.1</w:t>
      </w:r>
    </w:p>
    <w:p w:rsidR="00761C1B" w:rsidRDefault="00761C1B" w:rsidP="00761C1B"/>
    <w:p w:rsidR="00761C1B" w:rsidRDefault="00761C1B" w:rsidP="00761C1B">
      <w:r>
        <w:t xml:space="preserve">                                                                                                                                                                                                                                                                                                                                                                                                                                                                                                                                                                                                                                                                                                                                                                                                                                                                                                                                                                                                                                                                                                                                                                                                                                                                                                                                                                                                                                                                                                                                                                                                                                                                                                                                                                                                                                                                                                                                                                                                                                                                                                                                                                                                                                                                                                                                                                                                                                                                                                                                                                                                                                                                                                                                                                                                                                                                                                                                                                                                                                                                                                                                                                                                                                                                                                                                                                                                                                                                                                                                                                                                                                                                                                                                                                                                                                                                                                                                                                                                                                                                                                                                                                                                                                                                                                                                                                                                                                                                                                                                                                                                                                                                                                                                                                                                                                                                                                                                                                                                                                                                                                                                                                                                                                                                                                                                                                                                                                                                                                                                                                                                                                                                                                                                                                                                                                                                                                                                                                                                                                                                                                                                                                                                                                                                                                                                                                                                                                                                                                                                                                                                                                                                                                                                                                                                                                                                                                                                                                                                                                                                                                                                  [warning: there may be more definitions on this page] the c/n0 degradation metric is used to assess the performance of the gue against the technical (.../...) </w:t>
      </w:r>
    </w:p>
    <w:p w:rsidR="00761C1B" w:rsidRDefault="00761C1B" w:rsidP="00761C1B">
      <w:r>
        <w:t>SOURCE: Used in EN 303 413 V1.1.1, clause C.2</w:t>
      </w:r>
    </w:p>
    <w:p w:rsidR="00761C1B" w:rsidRDefault="00761C1B" w:rsidP="00761C1B"/>
    <w:p w:rsidR="00761C1B" w:rsidRDefault="00761C1B" w:rsidP="00761C1B">
      <w:r>
        <w:t xml:space="preserve">                                                                                                                                                                                                                                                                                                                                                                                                                                                                                                                                                                                                                                                                                                                                                                                                                                                                                                                                                                                                                                                                                                                                                                                                                                                                                                                                                                                                                                                                                                                                                                                                                                                                                                                                                                                                                                                                                                                                                                                                                                                                                                                                                                                                                                                                                                                                                                                                                                                                                                                                                                                                                                                                                                                                                                                                                                                                                                                                                                                                                                                                                                                                                                                                                                                                                                                                                                                                                                                                                                                                                                                                                                                                                                                                                                                                                                                                                                                                                                                                                                                                                                                                                                                                                                                                                                                                                                                                                                                                                                                                                                                                                                                                                                                                                                                                                                                                                                                                                                                                                                                                                                                                                                                                                                                                                                                                                                                                                                                                                                                                                                                                                                                                                                                                                                                                                                                                                                                                                                                                                                                                                                                                                                                                                                                                                                                                                                                                                                                                                                                                                                                                                                                                                                                                                                                                                                                                                                                                                                                                                                                                                                                                  [warning: there may be more definitions on this page] the case of a shorting (.../...) </w:t>
      </w:r>
    </w:p>
    <w:p w:rsidR="00761C1B" w:rsidRDefault="00761C1B" w:rsidP="00761C1B">
      <w:r>
        <w:t>SOURCE: Used in EN 300 132-0301 V2.1.1, clause G.1</w:t>
      </w:r>
    </w:p>
    <w:p w:rsidR="00761C1B" w:rsidRDefault="00761C1B" w:rsidP="00761C1B"/>
    <w:p w:rsidR="00761C1B" w:rsidRDefault="00761C1B" w:rsidP="00761C1B">
      <w:r>
        <w:t xml:space="preserve">                                                                                                                                                                                                                                                                                                                                                                                                                                                                                                                                                                                                                                                                                                                                                                                                                                                                                                                                                                                                                                                                                                                                                                                                                                                                                                                                                                                                                                                                                                                                                                                                                                                                                                                                                                                                                                                                                                                                                                                                                                                                                                                                                                                                                                                                                                                                                                                                                                                                                                                                                                                                                                                                                                                                                                                                                                                                                                                                                                                                                                                                                                                                                                                                                                                                                                                                                                                                                                                                                                                                                                                                                                                                                                                                                                                                                                                                                                                                                                                                                                                                                                                                                                                                                                                                                                                                                                                                                                                                                                                                                                                                                                                                                                                                                                                                                                                                                                                                                                                                                                                                                                                                                                                                                                                                                                                                                                                                                                                                                                                                                                                                                                                                                                                                                                                                                                                                                                                                                                                                                                                                                                                                                                                                                                                                                                                                                                                                                                                                                                                                                                                                                                                                                                                                                                                                                                                                                                                                                                                                                                                                                                                                  [warning: there may be more definitions on this page] the daa threshold is defined as the received signal power level at gbsar antenna connector above which the equipment shall determine the presence of a radar (.../...) </w:t>
      </w:r>
    </w:p>
    <w:p w:rsidR="00761C1B" w:rsidRDefault="00761C1B" w:rsidP="00761C1B">
      <w:r>
        <w:t>SOURCE: Used in EN 300 440 V2.2.1, clause I.4.3.1 SOURCE: Used in EN 300 440-01 V1.6.1, clause E.4.3.1</w:t>
      </w:r>
    </w:p>
    <w:p w:rsidR="00761C1B" w:rsidRDefault="00761C1B" w:rsidP="00761C1B"/>
    <w:p w:rsidR="00761C1B" w:rsidRDefault="00761C1B" w:rsidP="00761C1B">
      <w:r>
        <w:t xml:space="preserve">                                                                                                                                                                                                                                                                                                                                                                                                                                                                                                                                                                                                                                                                                                                                                                                                                                                                                                                                                                                                                                                                                                                                                                                                                                                                                                                                                                                                                                                                                                                                                                                                                                                                                                                                                                                                                                                                                                                                                                                                                                                                                                                                                                                                                                                                                                                                                                                                                                                                                                                                                                                                                                                                                                                                                                                                                                                                                                                                                                                                                                                                                                                                                                                                                                                                                                                                                                                                                                                                                                                                                                                                                                                                                                                                                                                                                                                                                                                                                                                                                                                                                                                                                                                                                                                                                                                                                                                                                                                                                                                                                                                                                                                                                                                                                                                                                                                                                                                                                                                                                                                                                                                                                                                                                                                                                                                                                                                                                                                                                                                                                                                                                                                                                                                                                                                                                                                                                                                                                                                                                                                                                                                                                                                                                                                                                                                                                                                                                                                                                                                                                                                                                                                                                                                                                                                                                                                                                                                                                                                                                                                                                                                                  [warning: there may be more definitions on this page] the duty cycle is defined as the ratio of the total tx on time to the total off-time in any one hour (.../...) </w:t>
      </w:r>
    </w:p>
    <w:p w:rsidR="00761C1B" w:rsidRDefault="00761C1B" w:rsidP="00761C1B">
      <w:r>
        <w:t>SOURCE: Used in EN 302 858-01 V1.3.1, clause B.5.1</w:t>
      </w:r>
    </w:p>
    <w:p w:rsidR="00761C1B" w:rsidRDefault="00761C1B" w:rsidP="00761C1B"/>
    <w:p w:rsidR="00761C1B" w:rsidRDefault="00761C1B" w:rsidP="00761C1B">
      <w:r>
        <w:t xml:space="preserve">                                                                                                                                                                                                                                                                                                                                                                                                                                                                                                                                                                                                                                                                                                                                                                                                                                                                                                                                                                                                                                                                                                                                                                                                                                                                                                                                                                                                                                                                                                                                                                                                                                                                                                                                                                                                                                                                                                                                                                                                                                                                                                                                                                                                                                                                                                                                                                                                                                                                                                                                                                                                                                                                                                                                                                                                                                                                                                                                                                                                                                                                                                                                                                                                                                                                                                                                                                                                                                                                                                                                                                                                                                                                                                                                                                                                                                                                                                                                                                                                                                                                                                                                                                                                                                                                                                                                                                                                                                                                                                                                                                                                                                                                                                                                                                                                                                                                                                                                                                                                                                                                                                                                                                                                                                                                                                                                                                                                                                                                                                                                                                                                                                                                                                                                                                                                                                                                                                                                                                                                                                                                                                                                                                                                                                                                                                                                                                                                                                                                                                                                                                                                                                                                                                                                                                                                                                                                                                                                                                                                                                                                                                                                  [warning: there may be more definitions on this page] the following asn.1 module can be interpreted using the syntax defined in recommendation itu-t x.208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the frequency error for the b and the y state is the difference between the measured frequency from the demodulator and the nominal (.../...) </w:t>
      </w:r>
    </w:p>
    <w:p w:rsidR="00761C1B" w:rsidRDefault="00761C1B" w:rsidP="00761C1B">
      <w:r>
        <w:t>SOURCE: Used in EN 300 698 V2.2.1, clause B.2.2.1 SOURCE: Used in EN 300 698-01 V1.4.1, clause B.2.2.1</w:t>
      </w:r>
    </w:p>
    <w:p w:rsidR="00761C1B" w:rsidRDefault="00761C1B" w:rsidP="00761C1B"/>
    <w:p w:rsidR="00761C1B" w:rsidRDefault="00761C1B" w:rsidP="00761C1B">
      <w:r>
        <w:t xml:space="preserve">                                                                                                                                                                                                                                                                                                                                                                                                                                                                                                                                                                                                                                                                                                                                                                                                                                                                                                                                                                                                                                                                                                                                                                                                                                                                                                                                                                                                                                                                                                                                                                                                                                                                                                                                                                                                                                                                                                                                                                                                                                                                                                                                                                                                                                                                                                                                                                                                                                                                                                                                                                                                                                                                                                                                                                                                                                                                                                                                                                                                                                                                                                                                                                                                                                                                                                                                                                                                                                                                                                                                                                                                                                                                                                                                                                                                                                                                                                                                                                                                                                                                                                                                                                                                                                                                                                                                                                                                                                                                                                                                                                                                                                                                                                                                                                                                                                                                                                                                                                                                                                                                                                                                                                                                                                                                                                                                                                                                                                                                                                                                                                                                                                                                                                                                                                                                                                                                                                                                                                                                                                                                                                                                                                                                                                                                                                                                                                                                                                                                                                                                                                                                                                                                                                                                                                                                                                                                                                                                                                                                                                                                                                                                  [warning: there may be more definitions on this page] the frequency mask for the receiver is giving information on the bandwidth and selectivity behaviour of the (.../...) </w:t>
      </w:r>
    </w:p>
    <w:p w:rsidR="00761C1B" w:rsidRDefault="00761C1B" w:rsidP="00761C1B">
      <w:r>
        <w:t>SOURCE: Used in EN 301 357-01 V1.4.1, clause C.2.1</w:t>
      </w:r>
    </w:p>
    <w:p w:rsidR="00761C1B" w:rsidRDefault="00761C1B" w:rsidP="00761C1B"/>
    <w:p w:rsidR="00761C1B" w:rsidRDefault="00761C1B" w:rsidP="00761C1B">
      <w:r>
        <w:t xml:space="preserve">                                                                                                                                                                                                                                                                                                                                                                                                                                                                                                                                                                                                                                                                                                                                                                                                                                                                                                                                                                                                                                                                                                                                                                                                                                                                                                                                                                                                                                                                                                                                                                                                                                                                                                                                                                                                                                                                                                                                                                                                                                                                                                                                                                                                                                                                                                                                                                                                                                                                                                                                                                                                                                                                                                                                                                                                                                                                                                                                                                                                                                                                                                                                                                                                                                                                                                                                                                                                                                                                                                                                                                                                                                                                                                                                                                                                                                                                                                                                                                                                                                                                                                                                                                                                                                                                                                                                                                                                                                                                                                                                                                                                                                                                                                                                                                                                                                                                                                                                                                                                                                                                                                                                                                                                                                                                                                                                                                                                                                                                                                                                                                                                                                                                                                                                                                                                                                                                                                                                                                                                                                                                                                                                                                                                                                                                                                                                                                                                                                                                                                                                                                                                                                                                                                                                                                                                                                                                                                                                                                                                                                                                                                                                  [warning: there may be more definitions on this page] the gnss signals are the (wanted) signal(s) used during the conformance testing to simulate the gnss satellites supported by the (.../...) </w:t>
      </w:r>
    </w:p>
    <w:p w:rsidR="00761C1B" w:rsidRDefault="00761C1B" w:rsidP="00761C1B">
      <w:r>
        <w:t>SOURCE: Used in EN 303 413 V1.1.1, clause B.2.1</w:t>
      </w:r>
    </w:p>
    <w:p w:rsidR="00761C1B" w:rsidRDefault="00761C1B" w:rsidP="00761C1B"/>
    <w:p w:rsidR="00761C1B" w:rsidRDefault="00761C1B" w:rsidP="00761C1B">
      <w:r>
        <w:t xml:space="preserve">                                                                                                                                                                                                                                                                                                                                                                                                                                                                                                                                                                                                                                                                                                                                                                                                                                                                                                                                                                                                                                                                                                                                                                                                                                                                                                                                                                                                                                                                                                                                                                                                                                                                                                                                                                                                                                                                                                                                                                                                                                                                                                                                                                                                                                                                                                                                                                                                                                                                                                                                                                                                                                                                                                                                                                                                                                                                                                                                                                                                                                                                                                                                                                                                                                                                                                                                                                                                                                                                                                                                                                                                                                                                                                                                                                                                                                                                                                                                                                                                                                                                                                                                                                                                                                                                                                                                                                                                                                                                                                                                                                                                                                                                                                                                                                                                                                                                                                                                                                                                                                                                                                                                                                                                                                                                                                                                                                                                                                                                                                                                                                                                                                                                                                                                                                                                                                                                                                                                                                                                                                                                                                                                                                                                                                                                                                                                                                                                                                                                                                                                                                                                                                                                                                                                                                                                                                                                                                                                                                                                                                                                                                                                  [warning: there may be more definitions on this page] the maximum safe level for the radiated power density is defined as that level which can be transmitted in accordance with the current recommended safety levels (see env 50166-2 (.../...) </w:t>
      </w:r>
    </w:p>
    <w:p w:rsidR="00761C1B" w:rsidRDefault="00761C1B" w:rsidP="00761C1B">
      <w:r>
        <w:t>SOURCE: Used in EN 301 091 V1.1.1, clause D.1</w:t>
      </w:r>
    </w:p>
    <w:p w:rsidR="00761C1B" w:rsidRDefault="00761C1B" w:rsidP="00761C1B"/>
    <w:p w:rsidR="00761C1B" w:rsidRDefault="00761C1B" w:rsidP="00761C1B">
      <w:r>
        <w:t xml:space="preserve">                                                                                                                                                                                                                                                                                                                                                                                                                                                                                                                                                                                                                                                                                                                                                                                                                                                                                                                                                                                                                                                                                                                                                                                                                                                                                                                                                                                                                                                                                                                                                                                                                                                                                                                                                                                                                                                                                                                                                                                                                                                                                                                                                                                                                                                                                                                                                                                                                                                                                                                                                                                                                                                                                                                                                                                                                                                                                                                                                                                                                                                                                                                                                                                                                                                                                                                                                                                                                                                                                                                                                                                                                                                                                                                                                                                                                                                                                                                                                                                                                                                                                                                                                                                                                                                                                                                                                                                                                                                                                                                                                                                                                                                                                                                                                                                                                                                                                                                                                                                                                                                                                                                                                                                                                                                                                                                                                                                                                                                                                                                                                                                                                                                                                                                                                                                                                                                                                                                                                                                                                                                                                                                                                                                                                                                                                                                                                                                                                                                                                                                                                                                                                                                                                                                                                                                                                                                                                                                                                                                                                                                                                                                                  [warning: there may be more definitions on this page] the maximum transmitter on-time, ton, is defined as the maximum time gbsar can transmit continuously without (.../...) </w:t>
      </w:r>
    </w:p>
    <w:p w:rsidR="00761C1B" w:rsidRDefault="00761C1B" w:rsidP="00761C1B">
      <w:r>
        <w:t>SOURCE: Used in EN 300 440 V2.2.1, clause I.4.4.3.1 SOURCE: Used in EN 300 440-01 V1.6.1, clause E.4.4.3.1</w:t>
      </w:r>
    </w:p>
    <w:p w:rsidR="00761C1B" w:rsidRDefault="00761C1B" w:rsidP="00761C1B"/>
    <w:p w:rsidR="00761C1B" w:rsidRDefault="00761C1B" w:rsidP="00761C1B">
      <w:r>
        <w:t xml:space="preserve">                                                                                                                                                                                                                                                                                                                                                                                                                                                                                                                                                                                                                                                                                                                                                                                                                                                                                                                                                                                                                                                                                                                                                                                                                                                                                                                                                                                                                                                                                                                                                                                                                                                                                                                                                                                                                                                                                                                                                                                                                                                                                                                                                                                                                                                                                                                                                                                                                                                                                                                                                                                                                                                                                                                                                                                                                                                                                                                                                                                                                                                                                                                                                                                                                                                                                                                                                                                                                                                                                                                                                                                                                                                                                                                                                                                                                                                                                                                                                                                                                                                                                                                                                                                                                                                                                                                                                                                                                                                                                                                                                                                                                                                                                                                                                                                                                                                                                                                                                                                                                                                                                                                                                                                                                                                                                                                                                                                                                                                                                                                                                                                                                                                                                                                                                                                                                                                                                                                                                                                                                                                                                                                                                                                                                                                                                                                                                                                                                                                                                                                                                                                                                                                                                                                                                                                                                                                                                                                                                                                                                                                                                                                                  [warning: there may be more definitions on this page] the minimum tx off-time, toff, is defined as the period where gbsar shall remain off after a transmission (.../...) </w:t>
      </w:r>
    </w:p>
    <w:p w:rsidR="00761C1B" w:rsidRDefault="00761C1B" w:rsidP="00761C1B">
      <w:r>
        <w:t>SOURCE: Used in EN 300 440 V2.2.1, clause I.4.4.4.1</w:t>
      </w:r>
    </w:p>
    <w:p w:rsidR="00761C1B" w:rsidRDefault="00761C1B" w:rsidP="00761C1B"/>
    <w:p w:rsidR="00761C1B" w:rsidRDefault="00761C1B" w:rsidP="00761C1B">
      <w:r>
        <w:t xml:space="preserve">                                                                                                                                                                                                                                                                                                                                                                                                                                                                                                                                                                                                                                                                                                                                                                                                                                                                                                                                                                                                                                                                                                                                                                                                                                                                                                                                                                                                                                                                                                                                                                                                                                                                                                                                                                                                                                                                                                                                                                                                                                                                                                                                                                                                                                                                                                                                                                                                                                                                                                                                                                                                                                                                                                                                                                                                                                                                                                                                                                                                                                                                                                                                                                                                                                                                                                                                                                                                                                                                                                                                                                                                                                                                                                                                                                                                                                                                                                                                                                                                                                                                                                                                                                                                                                                                                                                                                                                                                                                                                                                                                                                                                                                                                                                                                                                                                                                                                                                                                                                                                                                                                                                                                                                                                                                                                                                                                                                                                                                                                                                                                                                                                                                                                                                                                                                                                                                                                                                                                                                                                                                                                                                                                                                                                                                                                                                                                                                                                                                                                                                                                                                                                                                                                                                                                                                                                                                                                                                                                                                                                                                                                                                                  [warning: there may be more definitions on this page] the minimum tx-off time, toff, is defined as the period where gbsar shall remain off after a transmission (.../...) </w:t>
      </w:r>
    </w:p>
    <w:p w:rsidR="00761C1B" w:rsidRDefault="00761C1B" w:rsidP="00761C1B">
      <w:r>
        <w:t>SOURCE: Used in EN 300 440-01 V1.6.1, clause E.4.4.4.1</w:t>
      </w:r>
    </w:p>
    <w:p w:rsidR="00761C1B" w:rsidRDefault="00761C1B" w:rsidP="00761C1B"/>
    <w:p w:rsidR="00761C1B" w:rsidRDefault="00761C1B" w:rsidP="00761C1B">
      <w:r>
        <w:t xml:space="preserve">                                                                                                                                                                                                                                                                                                                                                                                                                                                                                                                                                                                                                                                                                                                                                                                                                                                                                                                                                                                                                                                                                                                                                                                                                                                                                                                                                                                                                                                                                                                                                                                                                                                                                                                                                                                                                                                                                                                                                                                                                                                                                                                                                                                                                                                                                                                                                                                                                                                                                                                                                                                                                                                                                                                                                                                                                                                                                                                                                                                                                                                                                                                                                                                                                                                                                                                                                                                                                                                                                                                                                                                                                                                                                                                                                                                                                                                                                                                                                                                                                                                                                                                                                                                                                                                                                                                                                                                                                                                                                                                                                                                                                                                                                                                                                                                                                                                                                                                                                                                                                                                                                                                                                                                                                                                                                                                                                                                                                                                                                                                                                                                                                                                                                                                                                                                                                                                                                                                                                                                                                                                                                                                                                                                                                                                                                                                                                                                                                                                                                                                                                                                                                                                                                                                                                                                                                                                                                                                                                                                                                                                                                                                                  [warning: there may be more definitions on this page] the modulation index is the ratio between the frequency deviation and the frequency of the modulation (.../...) </w:t>
      </w:r>
    </w:p>
    <w:p w:rsidR="00761C1B" w:rsidRDefault="00761C1B" w:rsidP="00761C1B">
      <w:r>
        <w:t>SOURCE: Used in EN 300 698 V2.2.1, clause B.2.3.1 SOURCE: Used in EN 300 698-01 V1.4.1, clause B.2.3.1</w:t>
      </w:r>
    </w:p>
    <w:p w:rsidR="00761C1B" w:rsidRDefault="00761C1B" w:rsidP="00761C1B"/>
    <w:p w:rsidR="00761C1B" w:rsidRDefault="00761C1B" w:rsidP="00761C1B">
      <w:r>
        <w:t xml:space="preserve">                                                                                                                                                                                                                                                                                                                                                                                                                                                                                                                                                                                                                                                                                                                                                                                                                                                                                                                                                                                                                                                                                                                                                                                                                                                                                                                                                                                                                                                                                                                                                                                                                                                                                                                                                                                                                                                                                                                                                                                                                                                                                                                                                                                                                                                                                                                                                                                                                                                                                                                                                                                                                                                                                                                                                                                                                                                                                                                                                                                                                                                                                                                                                                                                                                                                                                                                                                                                                                                                                                                                                                                                                                                                                                                                                                                                                                                                                                                                                                                                                                                                                                                                                                                                                                                                                                                                                                                                                                                                                                                                                                                                                                                                                                                                                                                                                                                                                                                                                                                                                                                                                                                                                                                                                                                                                                                                                                                                                                                                                                                                                                                                                                                                                                                                                                                                                                                                                                                                                                                                                                                                                                                                                                                                                                                                                                                                                                                                                                                                                                                                                                                                                                                                                                                                                                                                                                                                                                                                                                                                                                                                                                                                  [warning: there may be more definitions on this page] the modulation rate is the bit stream speed measured in bits per (.../...) </w:t>
      </w:r>
    </w:p>
    <w:p w:rsidR="00761C1B" w:rsidRDefault="00761C1B" w:rsidP="00761C1B">
      <w:r>
        <w:t>SOURCE: Used in EN 300 698 V2.2.1, clause B.2.4.1 SOURCE: Used in EN 300 698-01 V1.4.1, clause B.2.4.1</w:t>
      </w:r>
    </w:p>
    <w:p w:rsidR="00761C1B" w:rsidRDefault="00761C1B" w:rsidP="00761C1B"/>
    <w:p w:rsidR="00761C1B" w:rsidRDefault="00761C1B" w:rsidP="00761C1B">
      <w:r>
        <w:t xml:space="preserve">                                                                                                                                                                                                                                                                                                                                                                                                                                                                                                                                                                                                                                                                                                                                                                                                                                                                                                                                                                                                                                                                                                                                                                                                                                                                                                                                                                                                                                                                                                                                                                                                                                                                                                                                                                                                                                                                                                                                                                                                                                                                                                                                                                                                                                                                                                                                                                                                                                                                                                                                                                                                                                                                                                                                                                                                                                                                                                                                                                                                                                                                                                                                                                                                                                                                                                                                                                                                                                                                                                                                                                                                                                                                                                                                                                                                                                                                                                                                                                                                                                                                                                                                                                                                                                                                                                                                                                                                                                                                                                                                                                                                                                                                                                                                                                                                                                                                                                                                                                                                                                                                                                                                                                                                                                                                                                                                                                                                                                                                                                                                                                                                                                                                                                                                                                                                                                                                                                                                                                                                                                                                                                                                                                                                                                                                                                                                                                                                                                                                                                                                                                                                                                                                                                                                                                                                                                                                                                                                                                                                                                                                                                                                  [warning: there may be more definitions on this page] the occupied frequency range of the equipment is determined by the lowest (fl) and highest frequency (fh) as occupied by the power envelope in accordance with table (.../...) </w:t>
      </w:r>
    </w:p>
    <w:p w:rsidR="00761C1B" w:rsidRDefault="00761C1B" w:rsidP="00761C1B">
      <w:r>
        <w:t>SOURCE: Used in EN 302 858-01 V1.3.1, clause B.3.1</w:t>
      </w:r>
    </w:p>
    <w:p w:rsidR="00761C1B" w:rsidRDefault="00761C1B" w:rsidP="00761C1B"/>
    <w:p w:rsidR="00761C1B" w:rsidRDefault="00761C1B" w:rsidP="00761C1B">
      <w:r>
        <w:t xml:space="preserve">                                                                                                                                                                                                                                                                                                                                                                                                                                                                                                                                                                                                                                                                                                                                                                                                                                                                                                                                                                                                                                                                                                                                                                                                                                                                                                                                                                                                                                                                                                                                                                                                                                                                                                                                                                                                                                                                                                                                                                                                                                                                                                                                                                                                                                                                                                                                                                                                                                                                                                                                                                                                                                                                                                                                                                                                                                                                                                                                                                                                                                                                                                                                                                                                                                                                                                                                                                                                                                                                                                                                                                                                                                                                                                                                                                                                                                                                                                                                                                                                                                                                                                                                                                                                                                                                                                                                                                                                                                                                                                                                                                                                                                                                                                                                                                                                                                                                                                                                                                                                                                                                                                                                                                                                                                                                                                                                                                                                                                                                                                                                                                                                                                                                                                                                                                                                                                                                                                                                                                                                                                                                                                                                                                                                                                                                                                                                                                                                                                                                                                                                                                                                                                                                                                                                                                                                                                                                                                                                                                                                                                                                                                                                  [warning: there may be more definitions on this page] the only body with omni-directional reflection characteristics is a (.../...) </w:t>
      </w:r>
    </w:p>
    <w:p w:rsidR="00761C1B" w:rsidRDefault="00761C1B" w:rsidP="00761C1B">
      <w:r>
        <w:t>SOURCE: Used in EN 302 194 V2.1.1, clause F.1 SOURCE: Used in EN 302 194-01 V1.1.2, clause F.1</w:t>
      </w:r>
    </w:p>
    <w:p w:rsidR="00761C1B" w:rsidRDefault="00761C1B" w:rsidP="00761C1B"/>
    <w:p w:rsidR="00761C1B" w:rsidRDefault="00761C1B" w:rsidP="00761C1B">
      <w:r>
        <w:t xml:space="preserve">                                                                                                                                                                                                                                                                                                                                                                                                                                                                                                                                                                                                                                                                                                                                                                                                                                                                                                                                                                                                                                                                                                                                                                                                                                                                                                                                                                                                                                                                                                                                                                                                                                                                                                                                                                                                                                                                                                                                                                                                                                                                                                                                                                                                                                                                                                                                                                                                                                                                                                                                                                                                                                                                                                                                                                                                                                                                                                                                                                                                                                                                                                                                                                                                                                                                                                                                                                                                                                                                                                                                                                                                                                                                                                                                                                                                                                                                                                                                                                                                                                                                                                                                                                                                                                                                                                                                                                                                                                                                                                                                                                                                                                                                                                                                                                                                                                                                                                                                                                                                                                                                                                                                                                                                                                                                                                                                                                                                                                                                                                                                                                                                                                                                                                                                                                                                                                                                                                                                                                                                                                                                                                                                                                                                                                                                                                                                                                                                                                                                                                                                                                                                                                                                                                                                                                                                                                                                                                                                                                                                                                                                                                                                  [warning: there may be more definitions on this page] the present document applies to non-frequency converting repeaters intended for use in cdma 1x spread spectrum (.../...) </w:t>
      </w:r>
    </w:p>
    <w:p w:rsidR="00761C1B" w:rsidRDefault="00761C1B" w:rsidP="00761C1B">
      <w:r>
        <w:t>SOURCE: Used in EN 301 489-26 V2.3.2, clause A.3</w:t>
      </w:r>
    </w:p>
    <w:p w:rsidR="00761C1B" w:rsidRDefault="00761C1B" w:rsidP="00761C1B"/>
    <w:p w:rsidR="00761C1B" w:rsidRDefault="00761C1B" w:rsidP="00761C1B">
      <w:r>
        <w:t xml:space="preserve">                                                                                                                                                                                                                                                                                                                                                                                                                                                                                                                                                                                                                                                                                                                                                                                                                                                                                                                                                                                                                                                                                                                                                                                                                                                                                                                                                                                                                                                                                                                                                                                                                                                                                                                                                                                                                                                                                                                                                                                                                                                                                                                                                                                                                                                                                                                                                                                                                                                                                                                                                                                                                                                                                                                                                                                                                                                                                                                                                                                                                                                                                                                                                                                                                                                                                                                                                                                                                                                                                                                                                                                                                                                                                                                                                                                                                                                                                                                                                                                                                                                                                                                                                                                                                                                                                                                                                                                                                                                                                                                                                                                                                                                                                                                                                                                                                                                                                                                                                                                                                                                                                                                                                                                                                                                                                                                                                                                                                                                                                                                                                                                                                                                                                                                                                                                                                                                                                                                                                                                                                                                                                                                                                                                                                                                                                                                                                                                                                                                                                                                                                                                                                                                                                                                                                                                                                                                                                                                                                                                                                                                                                                                                  [warning: there may be more definitions on this page] the present document gives also information on the ber/fer (.../...) </w:t>
      </w:r>
    </w:p>
    <w:p w:rsidR="00761C1B" w:rsidRDefault="00761C1B" w:rsidP="00761C1B">
      <w:r>
        <w:t>SOURCE: Used in EN 302 217-01 V3.1.1, clause D.4 SOURCE: Used in EN 302 217-0201 V2.1.1, clause G.4</w:t>
      </w:r>
    </w:p>
    <w:p w:rsidR="00761C1B" w:rsidRDefault="00761C1B" w:rsidP="00761C1B"/>
    <w:p w:rsidR="00761C1B" w:rsidRDefault="00761C1B" w:rsidP="00761C1B">
      <w:r>
        <w:t xml:space="preserve">                                                                                                                                                                                                                                                                                                                                                                                                                                                                                                                                                                                                                                                                                                                                                                                                                                                                                                                                                                                                                                                                                                                                                                                                                                                                                                                                                                                                                                                                                                                                                                                                                                                                                                                                                                                                                                                                                                                                                                                                                                                                                                                                                                                                                                                                                                                                                                                                                                                                                                                                                                                                                                                                                                                                                                                                                                                                                                                                                                                                                                                                                                                                                                                                                                                                                                                                                                                                                                                                                                                                                                                                                                                                                                                                                                                                                                                                                                                                                                                                                                                                                                                                                                                                                                                                                                                                                                                                                                                                                                                                                                                                                                                                                                                                                                                                                                                                                                                                                                                                                                                                                                                                                                                                                                                                                                                                                                                                                                                                                                                                                                                                                                                                                                                                                                                                                                                                                                                                                                                                                                                                                                                                                                                                                                                                                                                                                                                                                                                                                                                                                                                                                                                                                                                                                                                                                                                                                                                                                                                                                                                                                                                                  [warning: there may be more definitions on this page] the present document mistyped-component signifies that the structure of the component does not conform to clause d.1 of the present document badly-structured-component signifies that the structure of the components does not conform to the standard notation and encoding, defined in itu-t recommendations x.208 [5] and x.209 [6] or itu-t recommendations x.680 [16] and x.690 [17] basic encoding rules invoke-problem duplicate-invocation signifies that the invoke-identifier parameter violates the assignment rules of itu-t recommendation x.219 [7] or itu-t recommendation x.880 [18] unrecognized-operation signifies that the operation is not one of those agreed between the user and the network mistyped-argument signifies that the type of the operation argument supplied is not that agreed between the user and the network (note 2) resource-limitation the performing user or network is not able to perform the invoked operation due to resource limitation initiator-releasing the application is not willing to perform the invoked operation because it is about to attempt to release the connection-oriented transport mechanism unrecognized-linked-identifier signifies that there is no operation in progress with an invoke- identifier equal to the specified linked-identifier linked-response-unexpected signifies that the invoked operation referred to by linked-identifier is not a parent-operation unexpected-child-operation signifies that the invoked child-operation is not one (.../...) </w:t>
      </w:r>
    </w:p>
    <w:p w:rsidR="00761C1B" w:rsidRDefault="00761C1B" w:rsidP="00761C1B">
      <w:r>
        <w:t>SOURCE: Used in EN 300 196-01 V1.3.2, clause D.1</w:t>
      </w:r>
    </w:p>
    <w:p w:rsidR="00761C1B" w:rsidRDefault="00761C1B" w:rsidP="00761C1B"/>
    <w:p w:rsidR="00761C1B" w:rsidRDefault="00761C1B" w:rsidP="00761C1B">
      <w:r>
        <w:t xml:space="preserve">                                                                                                                                                                                                                                                                                                                                                                                                                                                                                                                                                                                                                                                                                                                                                                                                                                                                                                                                                                                                                                                                                                                                                                                                                                                                                                                                                                                                                                                                                                                                                                                                                                                                                                                                                                                                                                                                                                                                                                                                                                                                                                                                                                                                                                                                                                                                                                                                                                                                                                                                                                                                                                                                                                                                                                                                                                                                                                                                                                                                                                                                                                                                                                                                                                                                                                                                                                                                                                                                                                                                                                                                                                                                                                                                                                                                                                                                                                                                                                                                                                                                                                                                                                                                                                                                                                                                                                                                                                                                                                                                                                                                                                                                                                                                                                                                                                                                                                                                                                                                                                                                                                                                                                                                                                                                                                                                                                                                                                                                                                                                                                                                                                                                                                                                                                                                                                                                                                                                                                                                                                                                                                                                                                                                                                                                                                                                                                                                                                                                                                                                                                                                                                                                                                                                                                                                                                                                                                                                                                                                                                                                                                                                  [warning: there may be more definitions on this page] the present document specifies how gsm services are provided over the dect air (.../...) </w:t>
      </w:r>
    </w:p>
    <w:p w:rsidR="00761C1B" w:rsidRDefault="00761C1B" w:rsidP="00761C1B">
      <w:r>
        <w:t>SOURCE: Used in EN 300 370 V1.3.1, clause 4</w:t>
      </w:r>
    </w:p>
    <w:p w:rsidR="00761C1B" w:rsidRDefault="00761C1B" w:rsidP="00761C1B"/>
    <w:p w:rsidR="00761C1B" w:rsidRDefault="00761C1B" w:rsidP="00761C1B">
      <w:r>
        <w:t xml:space="preserve">                                                                                                                                                                                                                                                                                                                                                                                                                                                                                                                                                                                                                                                                                                                                                                                                                                                                                                                                                                                                                                                                                                                                                                                                                                                                                                                                                                                                                                                                                                                                                                                                                                                                                                                                                                                                                                                                                                                                                                                                                                                                                                                                                                                                                                                                                                                                                                                                                                                                                                                                                                                                                                                                                                                                                                                                                                                                                                                                                                                                                                                                                                                                                                                                                                                                                                                                                                                                                                                                                                                                                                                                                                                                                                                                                                                                                                                                                                                                                                                                                                                                                                                                                                                                                                                                                                                                                                                                                                                                                                                                                                                                                                                                                                                                                                                                                                                                                                                                                                                                                                                                                                                                                                                                                                                                                                                                                                                                                                                                                                                                                                                                                                                                                                                                                                                                                                                                                                                                                                                                                                                                                                                                                                                                                                                                                                                                                                                                                                                                                                                                                                                                                                                                                                                                                                                                                                                                                                                                                                                                                                                                                                                                  [warning: there may be more definitions on this page] the related basic -- encoding rules (.../...) </w:t>
      </w:r>
    </w:p>
    <w:p w:rsidR="00761C1B" w:rsidRDefault="00761C1B" w:rsidP="00761C1B">
      <w:r>
        <w:t>SOURCE: Used in EN 301 140-01 V1.3.4, clause ASN.1 SOURCE: Used in EN 301 931-02 V1.1.2, clause ASN.1</w:t>
      </w:r>
    </w:p>
    <w:p w:rsidR="00761C1B" w:rsidRDefault="00761C1B" w:rsidP="00761C1B"/>
    <w:p w:rsidR="00761C1B" w:rsidRDefault="00761C1B" w:rsidP="00761C1B">
      <w:r>
        <w:t xml:space="preserve">                                                                                                                                                                                                                                                                                                                                                                                                                                                                                                                                                                                                                                                                                                                                                                                                                                                                                                                                                                                                                                                                                                                                                                                                                                                                                                                                                                                                                                                                                                                                                                                                                                                                                                                                                                                                                                                                                                                                                                                                                                                                                                                                                                                                                                                                                                                                                                                                                                                                                                                                                                                                                                                                                                                                                                                                                                                                                                                                                                                                                                                                                                                                                                                                                                                                                                                                                                                                                                                                                                                                                                                                                                                                                                                                                                                                                                                                                                                                                                                                                                                                                                                                                                                                                                                                                                                                                                                                                                                                                                                                                                                                                                                                                                                                                                                                                                                                                                                                                                                                                                                                                                                                                                                                                                                                                                                                                                                                                                                                                                                                                                                                                                                                                                                                                                                                                                                                                                                                                                                                                                                                                                                                                                                                                                                                                                                                                                                                                                                                                                                                                                                                                                                                                                                                                                                                                                                                                                                                                                                                                                                                                                                                  [warning: there may be more definitions on this page] the requested service or function has not been subscribed for the basic service, and -- optionally the served user's isdn number, included in the activation invoke (.../...) </w:t>
      </w:r>
    </w:p>
    <w:p w:rsidR="00761C1B" w:rsidRDefault="00761C1B" w:rsidP="00761C1B">
      <w:r>
        <w:t>SOURCE: Used in EN 300 196-01 V1.3.2, clause 0</w:t>
      </w:r>
    </w:p>
    <w:p w:rsidR="00761C1B" w:rsidRDefault="00761C1B" w:rsidP="00761C1B"/>
    <w:p w:rsidR="00761C1B" w:rsidRDefault="00761C1B" w:rsidP="00761C1B">
      <w:r>
        <w:t xml:space="preserve">                                                                                                                                                                                                                                                                                                                                                                                                                                                                                                                                                                                                                                                                                                                                                                                                                                                                                                                                                                                                                                                                                                                                                                                                                                                                                                                                                                                                                                                                                                                                                                                                                                                                                                                                                                                                                                                                                                                                                                                                                                                                                                                                                                                                                                                                                                                                                                                                                                                                                                                                                                                                                                                                                                                                                                                                                                                                                                                                                                                                                                                                                                                                                                                                                                                                                                                                                                                                                                                                                                                                                                                                                                                                                                                                                                                                                                                                                                                                                                                                                                                                                                                                                                                                                                                                                                                                                                                                                                                                                                                                                                                                                                                                                                                                                                                                                                                                                                                                                                                                                                                                                                                                                                                                                                                                                                                                                                                                                                                                                                                                                                                                                                                                                                                                                                                                                                                                                                                                                                                                                                                                                                                                                                                                                                                                                                                                                                                                                                                                                                                                                                                                                                                                                                                                                                                                                                                                                                                                                                                                                                                                                                                                  [warning: there may be more definitions on this page] the rf configurations for different carrier spacing (cs) and modulation levels for 800 mhz, in transmission modes bs1, 2 (.../...) </w:t>
      </w:r>
    </w:p>
    <w:p w:rsidR="00761C1B" w:rsidRDefault="00761C1B" w:rsidP="00761C1B">
      <w:r>
        <w:t>SOURCE: Used in EN 301 958 V1.1.1, clause B.1</w:t>
      </w:r>
    </w:p>
    <w:p w:rsidR="00761C1B" w:rsidRDefault="00761C1B" w:rsidP="00761C1B"/>
    <w:p w:rsidR="00761C1B" w:rsidRDefault="00761C1B" w:rsidP="00761C1B">
      <w:r>
        <w:t xml:space="preserve">                                                                                                                                                                                                                                                                                                                                                                                                                                                                                                                                                                                                                                                                                                                                                                                                                                                                                                                                                                                                                                                                                                                                                                                                                                                                                                                                                                                                                                                                                                                                                                                                                                                                                                                                                                                                                                                                                                                                                                                                                                                                                                                                                                                                                                                                                                                                                                                                                                                                                                                                                                                                                                                                                                                                                                                                                                                                                                                                                                                                                                                                                                                                                                                                                                                                                                                                                                                                                                                                                                                                                                                                                                                                                                                                                                                                                                                                                                                                                                                                                                                                                                                                                                                                                                                                                                                                                                                                                                                                                                                                                                                                                                                                                                                                                                                                                                                                                                                                                                                                                                                                                                                                                                                                                                                                                                                                                                                                                                                                                                                                                                                                                                                                                                                                                                                                                                                                                                                                                                                                                                                                                                                                                                                                                                                                                                                                                                                                                                                                                                                                                                                                                                                                                                                                                                                                                                                                                                                                                                                                                                                                                                                                  [warning: there may be more definitions on this page] the sgsn knows from the subscription data the parameters (s for subscribed): pdp type (s), pdp address (s), apn (s), and vplmn address (.../...) </w:t>
      </w:r>
    </w:p>
    <w:p w:rsidR="00761C1B" w:rsidRDefault="00761C1B" w:rsidP="00761C1B">
      <w:r>
        <w:t>SOURCE: Used in EN 301 344 V7.4.1, clause A.1</w:t>
      </w:r>
    </w:p>
    <w:p w:rsidR="00761C1B" w:rsidRDefault="00761C1B" w:rsidP="00761C1B"/>
    <w:p w:rsidR="00761C1B" w:rsidRDefault="00761C1B" w:rsidP="00761C1B">
      <w:r>
        <w:t xml:space="preserve">                                                                                                                                                                                                                                                                                                                                                                                                                                                                                                                                                                                                                                                                                                                                                                                                                                                                                                                                                                                                                                                                                                                                                                                                                                                                                                                                                                                                                                                                                                                                                                                                                                                                                                                                                                                                                                                                                                                                                                                                                                                                                                                                                                                                                                                                                                                                                                                                                                                                                                                                                                                                                                                                                                                                                                                                                                                                                                                                                                                                                                                                                                                                                                                                                                                                                                                                                                                                                                                                                                                                                                                                                                                                                                                                                                                                                                                                                                                                                                                                                                                                                                                                                                                                                                                                                                                                                                                                                                                                                                                                                                                                                                                                                                                                                                                                                                                                                                                                                                                                                                                                                                                                                                                                                                                                                                                                                                                                                                                                                                                                                                                                                                                                                                                                                                                                                                                                                                                                                                                                                                                                                                                                                                                                                                                                                                                                                                                                                                                                                                                                                                                                                                                                                                                                                                                                                                                                                                                                                                                                                                                                                                                                  [warning: there may be more definitions on this page] the temperature and voltage ranges denote the ranges of ambient temperature and power supply input voltages over which the base station will operate and meet the requirements of the present (.../...) </w:t>
      </w:r>
    </w:p>
    <w:p w:rsidR="00761C1B" w:rsidRDefault="00761C1B" w:rsidP="00761C1B">
      <w:r>
        <w:t>SOURCE: Used in EN 301 908-05 V5.2.1, clause C.2.1.1</w:t>
      </w:r>
    </w:p>
    <w:p w:rsidR="00761C1B" w:rsidRDefault="00761C1B" w:rsidP="00761C1B"/>
    <w:p w:rsidR="00761C1B" w:rsidRDefault="00761C1B" w:rsidP="00761C1B">
      <w:r>
        <w:t xml:space="preserve">                                                                                                                                                                                                                                                                                                                                                                                                                                                                                                                                                                                                                                                                                                                                                                                                                                                                                                                                                                                                                                                                                                                                                                                                                                                                                                                                                                                                                                                                                                                                                                                                                                                                                                                                                                                                                                                                                                                                                                                                                                                                                                                                                                                                                                                                                                                                                                                                                                                                                                                                                                                                                                                                                                                                                                                                                                                                                                                                                                                                                                                                                                                                                                                                                                                                                                                                                                                                                                                                                                                                                                                                                                                                                                                                                                                                                                                                                                                                                                                                                                                                                                                                                                                                                                                                                                                                                                                                                                                                                                                                                                                                                                                                                                                                                                                                                                                                                                                                                                                                                                                                                                                                                                                                                                                                                                                                                                                                                                                                                                                                                                                                                                                                                                                                                                                                                                                                                                                                                                                                                                                                                                                                                                                                                                                                                                                                                                                                                                                                                                                                                                                                                                                                                                                                                                                                                                                                                                                                                                                                                                                                                                                                  [warning: there may be more definitions on this page] the temperature and voltage ranges denote the ranges of ambient temperature and power supply input voltages over which the mobile station will operate and meet the requirements of these (.../...) </w:t>
      </w:r>
    </w:p>
    <w:p w:rsidR="00761C1B" w:rsidRDefault="00761C1B" w:rsidP="00761C1B">
      <w:r>
        <w:t>SOURCE: Used in EN 301 908-04 V6.2.1, clause B.2.1.1</w:t>
      </w:r>
    </w:p>
    <w:p w:rsidR="00761C1B" w:rsidRDefault="00761C1B" w:rsidP="00761C1B"/>
    <w:p w:rsidR="00761C1B" w:rsidRDefault="00761C1B" w:rsidP="00761C1B">
      <w:r>
        <w:t xml:space="preserve">                                                                                                                                                                                                                                                                                                                                                                                                                                                                                                                                                                                                                                                                                                                                                                                                                                                                                                                                                                                                                                                                                                                                                                                                                                                                                                                                                                                                                                                                                                                                                                                                                                                                                                                                                                                                                                                                                                                                                                                                                                                                                                                                                                                                                                                                                                                                                                                                                                                                                                                                                                                                                                                                                                                                                                                                                                                                                                                                                                                                                                                                                                                                                                                                                                                                                                                                                                                                                                                                                                                                                                                                                                                                                                                                                                                                                                                                                                                                                                                                                                                                                                                                                                                                                                                                                                                                                                                                                                                                                                                                                                                                                                                                                                                                                                                                                                                                                                                                                                                                                                                                                                                                                                                                                                                                                                                                                                                                                                                                                                                                                                                                                                                                                                                                                                                                                                                                                                                                                                                                                                                                                                                                                                                                                                                                                                                                                                                                                                                                                                                                                                                                                                                                                                                                                                                                                                                                                                                                                                                                                                                                                                                                  [warning: there may be more definitions on this page] the term "high humidity" denotes the relative humidity at which the base station will operate with no more than a specified amount of degradation in (.../...) </w:t>
      </w:r>
    </w:p>
    <w:p w:rsidR="00761C1B" w:rsidRDefault="00761C1B" w:rsidP="00761C1B">
      <w:r>
        <w:t>SOURCE: Used in EN 301 908-05 V5.2.1, clause C.2.2.1</w:t>
      </w:r>
    </w:p>
    <w:p w:rsidR="00761C1B" w:rsidRDefault="00761C1B" w:rsidP="00761C1B"/>
    <w:p w:rsidR="00761C1B" w:rsidRDefault="00761C1B" w:rsidP="00761C1B">
      <w:r>
        <w:t xml:space="preserve">                                                                                                                                                                                                                                                                                                                                                                                                                                                                                                                                                                                                                                                                                                                                                                                                                                                                                                                                                                                                                                                                                                                                                                                                                                                                                                                                                                                                                                                                                                                                                                                                                                                                                                                                                                                                                                                                                                                                                                                                                                                                                                                                                                                                                                                                                                                                                                                                                                                                                                                                                                                                                                                                                                                                                                                                                                                                                                                                                                                                                                                                                                                                                                                                                                                                                                                                                                                                                                                                                                                                                                                                                                                                                                                                                                                                                                                                                                                                                                                                                                                                                                                                                                                                                                                                                                                                                                                                                                                                                                                                                                                                                                                                                                                                                                                                                                                                                                                                                                                                                                                                                                                                                                                                                                                                                                                                                                                                                                                                                                                                                                                                                                                                                                                                                                                                                                                                                                                                                                                                                                                                                                                                                                                                                                                                                                                                                                                                                                                                                                                                                                                                                                                                                                                                                                                                                                                                                                                                                                                                                                                                                                                                  [warning: there may be more definitions on this page] the term "high humidity" denotes the relative humidity at which the mobile station will operate with the specified (.../...) </w:t>
      </w:r>
    </w:p>
    <w:p w:rsidR="00761C1B" w:rsidRDefault="00761C1B" w:rsidP="00761C1B">
      <w:r>
        <w:t>SOURCE: Used in EN 301 908-04 V6.2.1, clause B.2.2.1</w:t>
      </w:r>
    </w:p>
    <w:p w:rsidR="00761C1B" w:rsidRDefault="00761C1B" w:rsidP="00761C1B"/>
    <w:p w:rsidR="00761C1B" w:rsidRDefault="00761C1B" w:rsidP="00761C1B">
      <w:r>
        <w:t xml:space="preserve">                                                                                                                                                                                                                                                                                                                                                                                                                                                                                                                                                                                                                                                                                                                                                                                                                                                                                                                                                                                                                                                                                                                                                                                                                                                                                                                                                                                                                                                                                                                                                                                                                                                                                                                                                                                                                                                                                                                                                                                                                                                                                                                                                                                                                                                                                                                                                                                                                                                                                                                                                                                                                                                                                                                                                                                                                                                                                                                                                                                                                                                                                                                                                                                                                                                                                                                                                                                                                                                                                                                                                                                                                                                                                                                                                                                                                                                                                                                                                                                                                                                                                                                                                                                                                                                                                                                                                                                                                                                                                                                                                                                                                                                                                                                                                                                                                                                                                                                                                                                                                                                                                                                                                                                                                                                                                                                                                                                                                                                                                                                                                                                                                                                                                                                                                                                                                                                                                                                                                                                                                                                                                                                                                                                                                                                                                                                                                                                                                                                                                                                                                                                                                                                                                                                                                                                                                                                                                                                                                                                                                                                                                                                                  [warning: there may be more definitions on this page] the vertical plane transmitter emissions are defined as emissions of the antenna as a function of the elevation angle, normalized to the maximum emission at (.../...) </w:t>
      </w:r>
    </w:p>
    <w:p w:rsidR="00761C1B" w:rsidRDefault="00761C1B" w:rsidP="00761C1B">
      <w:r>
        <w:t>SOURCE: Used in EN 302 858-01 V1.3.1, clause B.6.1</w:t>
      </w:r>
    </w:p>
    <w:p w:rsidR="00761C1B" w:rsidRDefault="00761C1B" w:rsidP="00761C1B"/>
    <w:p w:rsidR="00761C1B" w:rsidRDefault="00761C1B" w:rsidP="00761C1B">
      <w:r>
        <w:t xml:space="preserve">                                                                                                                                                                                                                                                                                                                                                                                                                                                                                                                                                                                                                                                                                                                                                                                                                                                                                                                                                                                                                                                                                                                                                                                                                                                                                                                                                                                                                                                                                                                                                                                                                                                                                                                                                                                                                                                                                                                                                                                                                                                                                                                                                                                                                                                                                                                                                                                                                                                                                                                                                                                                                                                                                                                                                                                                                                                                                                                                                                                                                                                                                                                                                                                                                                                                                                                                                                                                                                                                                                                                                                                                                                                                                                                                                                                                                                                                                                                                                                                                                                                                                                                                                                                                                                                                                                                                                                                                                                                                                                                                                                                                                                                                                                                                                                                                                                                                                                                                                                                                                                                                                                                                                                                                                                                                                                                                                                                                                                                                                                                                                                                                                                                                                                                                                                                                                                                                                                                                                                                                                                                                                                                                                                                                                                                                                                                                                                                                                                                                                                                                                                                                                                                                                                                                                                                                                                                                                                                                                                                                                                                                                                                                  [warning: there may be more definitions on this page] the wg1/2 interface was developed in the early days of the eureka 147 project to allow the connection of a number of audio encoders to prototype channel encoder (.../...) </w:t>
      </w:r>
    </w:p>
    <w:p w:rsidR="00761C1B" w:rsidRDefault="00761C1B" w:rsidP="00761C1B">
      <w:r>
        <w:t>SOURCE: Used in EN 300 797 V1.3.1, clause C.0</w:t>
      </w:r>
    </w:p>
    <w:p w:rsidR="00761C1B" w:rsidRDefault="00761C1B" w:rsidP="00761C1B"/>
    <w:p w:rsidR="00761C1B" w:rsidRDefault="00761C1B" w:rsidP="00761C1B">
      <w:r>
        <w:t xml:space="preserve">                                                                                                                                                                                                                                                                                                                                                                                                                                                                                                                                                                                                                                                                                                                                                                                                                                                                                                                                                                                                                                                                                                                                                                                                                                                                                                                                                                                                                                                                                                                                                                                                                                                                                                                                                                                                                                                                                                                                                                                                                                                                                                                                                                                                                                                                                                                                                                                                                                                                                                                                                                                                                                                                                                                                                                                                                                                                                                                                                                                                                                                                                                                                                                                                                                                                                                                                                                                                                                                                                                                                                                                                                                                                                                                                                                                                                                                                                                                                                                                                                                                                                                                                                                                                                                                                                                                                                                                                                                                                                                                                                                                                                                                                                                                                                                                                                                                                                                                                                                                                                                                                                                                                                                                                                                                                                                                                                                                                                                                                                                                                                                                                                                                                                                                                                                                                                                                                                                                                                                                                                                                                                                                                                                                                                                                                                                                                                                                                                                                                                                                                                                                                                                                                                                                                                                                                                                                                                                                                                                                                                                                                                                                                  [warning: there may be more definitions on this page] this annex provides the conditions under which the ber oriented specifications can be used for systems with traffic interface other than (.../...) </w:t>
      </w:r>
    </w:p>
    <w:p w:rsidR="00761C1B" w:rsidRDefault="00761C1B" w:rsidP="00761C1B">
      <w:r>
        <w:t>SOURCE: Used in EN 302 217-02 V3.1.1, clause N.1 SOURCE: Used in EN 302 217-0202 V2.2.1, clause F.1</w:t>
      </w:r>
    </w:p>
    <w:p w:rsidR="00761C1B" w:rsidRDefault="00761C1B" w:rsidP="00761C1B"/>
    <w:p w:rsidR="00761C1B" w:rsidRDefault="00761C1B" w:rsidP="00761C1B">
      <w:r>
        <w:t xml:space="preserve">                                                                                                                                                                                                                                                                                                                                                                                                                                                                                                                                                                                                                                                                                                                                                                                                                                                                                                                                                                                                                                                                                                                                                                                                                                                                                                                                                                                                                                                                                                                                                                                                                                                                                                                                                                                                                                                                                                                                                                                                                                                                                                                                                                                                                                                                                                                                                                                                                                                                                                                                                                                                                                                                                                                                                                                                                                                                                                                                                                                                                                                                                                                                                                                                                                                                                                                                                                                                                                                                                                                                                                                                                                                                                                                                                                                                                                                                                                                                                                                                                                                                                                                                                                                                                                                                                                                                                                                                                                                                                                                                                                                                                                                                                                                                                                                                                                                                                                                                                                                                                                                                                                                                                                                                                                                                                                                                                                                                                                                                                                                                                                                                                                                                                                                                                                                                                                                                                                                                                                                                                                                                                                                                                                                                                                                                                                                                                                                                                                                                                                                                                                                                                                                                                                                                                                                                                                                                                                                                                                                                                                                                                                                                  [warning: there may be more definitions on this page] this annex specifies the cmi (.../...) </w:t>
      </w:r>
    </w:p>
    <w:p w:rsidR="00761C1B" w:rsidRDefault="00761C1B" w:rsidP="00761C1B">
      <w:r>
        <w:t>SOURCE: Used in EN 300 690 V1.2.1, clause B.1</w:t>
      </w:r>
    </w:p>
    <w:p w:rsidR="00761C1B" w:rsidRDefault="00761C1B" w:rsidP="00761C1B"/>
    <w:p w:rsidR="00761C1B" w:rsidRDefault="00761C1B" w:rsidP="00761C1B">
      <w:r>
        <w:t xml:space="preserve">                                                                                                                                                                                                                                                                                                                                                                                                                                                                                                                                                                                                                                                                                                                                                                                                                                                                                                                                                                                                                                                                                                                                                                                                                                                                                                                                                                                                                                                                                                                                                                                                                                                                                                                                                                                                                                                                                                                                                                                                                                                                                                                                                                                                                                                                                                                                                                                                                                                                                                                                                                                                                                                                                                                                                                                                                                                                                                                                                                                                                                                                                                                                                                                                                                                                                                                                                                                                                                                                                                                                                                                                                                                                                                                                                                                                                                                                                                                                                                                                                                                                                                                                                                                                                                                                                                                                                                                                                                                                                                                                                                                                                                                                                                                                                                                                                                                                                                                                                                                                                                                                                                                                                                                                                                                                                                                                                                                                                                                                                                                                                                                                                                                                                                                                                                                                                                                                                                                                                                                                                                                                                                                                                                                                                                                                                                                                                                                                                                                                                                                                                                                                                                                                                                                                                                                                                                                                                                                                                                                                                                                                                                                                  [warning: there may be more definitions on this page] this annex specifies the coded mark inversion (cmi) (.../...) </w:t>
      </w:r>
    </w:p>
    <w:p w:rsidR="00761C1B" w:rsidRDefault="00761C1B" w:rsidP="00761C1B">
      <w:r>
        <w:t>SOURCE: Used in EN 300 686 V1.2.1, clause C.1</w:t>
      </w:r>
    </w:p>
    <w:p w:rsidR="00761C1B" w:rsidRDefault="00761C1B" w:rsidP="00761C1B"/>
    <w:p w:rsidR="00761C1B" w:rsidRDefault="00761C1B" w:rsidP="00761C1B">
      <w:r>
        <w:t xml:space="preserve">                                                                                                                                                                                                                                                                                                                                                                                                                                                                                                                                                                                                                                                                                                                                                                                                                                                                                                                                                                                                                                                                                                                                                                                                                                                                                                                                                                                                                                                                                                                                                                                                                                                                                                                                                                                                                                                                                                                                                                                                                                                                                                                                                                                                                                                                                                                                                                                                                                                                                                                                                                                                                                                                                                                                                                                                                                                                                                                                                                                                                                                                                                                                                                                                                                                                                                                                                                                                                                                                                                                                                                                                                                                                                                                                                                                                                                                                                                                                                                                                                                                                                                                                                                                                                                                                                                                                                                                                                                                                                                                                                                                                                                                                                                                                                                                                                                                                                                                                                                                                                                                                                                                                                                                                                                                                                                                                                                                                                                                                                                                                                                                                                                                                                                                                                                                                                                                                                                                                                                                                                                                                                                                                                                                                                                                                                                                                                                                                                                                                                                                                                                                                                                                                                                                                                                                                                                                                                                                                                                                                                                                                                                                                  [warning: there may be more definitions on this page] this annex specifies the modified alternate mark inversion (ami) code (.../...) </w:t>
      </w:r>
    </w:p>
    <w:p w:rsidR="00761C1B" w:rsidRDefault="00761C1B" w:rsidP="00761C1B">
      <w:r>
        <w:t>SOURCE: Used in EN 300 248 V1.2.1, clause B.1 SOURCE: Used in EN 300 418 V1.2.1, clause B.1 SOURCE: Used in EN 300 420 V1.2.1, clause B.1 SOURCE: Used in EN 300 686 V1.2.1, clause B.1 SOURCE: Used in EN 300 689 V1.2.1, clause B.1</w:t>
      </w:r>
    </w:p>
    <w:p w:rsidR="00761C1B" w:rsidRDefault="00761C1B" w:rsidP="00761C1B"/>
    <w:p w:rsidR="00761C1B" w:rsidRDefault="00761C1B" w:rsidP="00761C1B">
      <w:r>
        <w:t xml:space="preserve">                                                                                                                                                                                                                                                                                                                                                                                                                                                                                                                                                                                                                                                                                                                                                                                                                                                                                                                                                                                                                                                                                                                                                                                                                                                                                                                                                                                                                                                                                                                                                                                                                                                                                                                                                                                                                                                                                                                                                                                                                                                                                                                                                                                                                                                                                                                                                                                                                                                                                                                                                                                                                                                                                                                                                                                                                                                                                                                                                                                                                                                                                                                                                                                                                                                                                                                                                                                                                                                                                                                                                                                                                                                                                                                                                                                                                                                                                                                                                                                                                                                                                                                                                                                                                                                                                                                                                                                                                                                                                                                                                                                                                                                                                                                                                                                                                                                                                                                                                                                                                                                                                                                                                                                                                                                                                                                                                                                                                                                                                                                                                                                                                                                                                                                                                                                                                                                                                                                                                                                                                                                                                                                                                                                                                                                                                                                                                                                                                                                                                                                                                                                                                                                                                                                                                                                                                                                                                                                                                                                                                                                                                                                                  [warning: there may be more definitions on this page] this sections provides, if necessary, a definition of the feature/function being tested and the applicability of the test to different ms (.../...) </w:t>
      </w:r>
    </w:p>
    <w:p w:rsidR="00761C1B" w:rsidRDefault="00761C1B" w:rsidP="00761C1B">
      <w:r>
        <w:t>SOURCE: Used in EN 300 607-04 V5.1.1, clause *.*..*.1</w:t>
      </w:r>
    </w:p>
    <w:p w:rsidR="00761C1B" w:rsidRDefault="00761C1B" w:rsidP="00761C1B"/>
    <w:p w:rsidR="00761C1B" w:rsidRDefault="00761C1B" w:rsidP="00761C1B">
      <w:r>
        <w:t xml:space="preserve">                                                                                                                                                                                                                                                                                                                                                                                                                                                                                                                                                                                                                                                                                                                                                                                                                                                                                                                                                                                                                                                                                                                                                                                                                                                                                                                                                                                                                                                                                                                                                                                                                                                                                                                                                                                                                                                                                                                                                                                                                                                                                                                                                                                                                                                                                                                                                                                                                                                                                                                                                                                                                                                                                                                                                                                                                                                                                                                                                                                                                                                                                                                                                                                                                                                                                                                                                                                                                                                                                                                                                                                                                                                                                                                                                                                                                                                                                                                                                                                                                                                                                                                                                                                                                                                                                                                                                                                                                                                                                                                                                                                                                                                                                                                                                                                                                                                                                                                                                                                                                                                                                                                                                                                                                                                                                                                                                                                                                                                                                                                                                                                                                                                                                                                                                                                                                                                                                                                                                                                                                                                                                                                                                                                                                                                                                                                                                                                                                                                                                                                                                                                                                                                                                                                                                                                                                                                                                                                                                                                                                                                                                                                                  [warning: there may be more definitions on this page] time marker downstream (defined in subclause (.../...) </w:t>
      </w:r>
    </w:p>
    <w:p w:rsidR="00761C1B" w:rsidRDefault="00761C1B" w:rsidP="00761C1B">
      <w:r>
        <w:t>SOURCE: Used in EN 301 199 V1.2.1, clause 3</w:t>
      </w:r>
    </w:p>
    <w:p w:rsidR="00761C1B" w:rsidRDefault="00761C1B" w:rsidP="00761C1B"/>
    <w:p w:rsidR="00761C1B" w:rsidRDefault="00761C1B" w:rsidP="00761C1B">
      <w:r>
        <w:t xml:space="preserve">                                                                                                                                                                                                                                                                                                                                                                                                                                                                                                                                                                                                                                                                                                                                                                                                                                                                                                                                                                                                                                                                                                                                                                                                                                                                                                                                                                                                                                                                                                                                                                                                                                                                                                                                                                                                                                                                                                                                                                                                                                                                                                                                                                                                                                                                                                                                                                                                                                                                                                                                                                                                                                                                                                                                                                                                                                                                                                                                                                                                                                                                                                                                                                                                                                                                                                                                                                                                                                                                                                                                                                                                                                                                                                                                                                                                                                                                                                                                                                                                                                                                                                                                                                                                                                                                                                                                                                                                                                                                                                                                                                                                                                                                                                                                                                                                                                                                                                                                                                                                                                                                                                                                                                                                                                                                                                                                                                                                                                                                                                                                                                                                                                                                                                                                                                                                                                                                                                                                                                                                                                                                                                                                                                                                                                                                                                                                                                                                                                                                                                                                                                                                                                                                                                                                                                                                                                                                                                                                                                                                                                                                                                                                  [warning: there may be more definitions on this page] to 25 mhz and inductive loop systems in the frequency range 9 khz to 30 mhz; part 1: technical characteristics and test (.../...) </w:t>
      </w:r>
    </w:p>
    <w:p w:rsidR="00761C1B" w:rsidRDefault="00761C1B" w:rsidP="00761C1B">
      <w:r>
        <w:t>SOURCE: Used in EN 301 489-03 V1.6.1, clause 9</w:t>
      </w:r>
    </w:p>
    <w:p w:rsidR="00761C1B" w:rsidRDefault="00761C1B" w:rsidP="00761C1B"/>
    <w:p w:rsidR="00761C1B" w:rsidRDefault="00761C1B" w:rsidP="00761C1B">
      <w:r>
        <w:t xml:space="preserve">                                                                                                                                                                                                                                                                                                                                                                                                                                                                                                                                                                                                                                                                                                                                                                                                                                                                                                                                                                                                                                                                                                                                                                                                                                                                                                                                                                                                                                                                                                                                                                                                                                                                                                                                                                                                                                                                                                                                                                                                                                                                                                                                                                                                                                                                                                                                                                                                                                                                                                                                                                                                                                                                                                                                                                                                                                                                                                                                                                                                                                                                                                                                                                                                                                                                                                                                                                                                                                                                                                                                                                                                                                                                                                                                                                                                                                                                                                                                                                                                                                                                                                                                                                                                                                                                                                                                                                                                                                                                                                                                                                                                                                                                                                                                                                                                                                                                                                                                                                                                                                                                                                                                                                                                                                                                                                                                                                                                                                                                                                                                                                                                                                                                                                                                                                                                                                                                                                                                                                                                                                                                                                                                                                                                                                                                                                                                                                                                                                                                                                                                                                                                                                                                                                                                                                                                                                                                                                                                                                                                                                                                                                                                  [warning: there may be more definitions on this page] to 40 ghz frequency range; part 1: technical characteristics and test (.../...) </w:t>
      </w:r>
    </w:p>
    <w:p w:rsidR="00761C1B" w:rsidRDefault="00761C1B" w:rsidP="00761C1B">
      <w:r>
        <w:t>SOURCE: Used in EN 301 489-03 V1.6.1, clause 1</w:t>
      </w:r>
    </w:p>
    <w:p w:rsidR="00761C1B" w:rsidRDefault="00761C1B" w:rsidP="00761C1B"/>
    <w:p w:rsidR="00761C1B" w:rsidRDefault="00761C1B" w:rsidP="00761C1B">
      <w:r>
        <w:t xml:space="preserve">                                                                                                                                                                                                                                                                                                                                                                                                                                                                                                                                                                                                                                                                                                                                                                                                                                                                                                                                                                                                                                                                                                                                                                                                                                                                                                                                                                                                                                                                                                                                                                                                                                                                                                                                                                                                                                                                                                                                                                                                                                                                                                                                                                                                                                                                                                                                                                                                                                                                                                                                                                                                                                                                                                                                                                                                                                                                                                                                                                                                                                                                                                                                                                                                                                                                                                                                                                                                                                                                                                                                                                                                                                                                                                                                                                                                                                                                                                                                                                                                                                                                                                                                                                                                                                                                                                                                                                                                                                                                                                                                                                                                                                                                                                                                                                                                                                                                                                                                                                                                                                                                                                                                                                                                                                                                                                                                                                                                                                                                                                                                                                                                                                                                                                                                                                                                                                                                                                                                                                                                                                                                                                                                                                                                                                                                                                                                                                                                                                                                                                                                                                                                                                                                                                                                                                                                                                                                                                                                                                                                                                                                                                                                  [warning: there may be more definitions on this page] to &lt;2 110 in-band 2 110 to 2 170 out-of band (c) &gt;2 170 to 2 230 out-of band (d) &gt;2 230 to 12 750 2) the block error rate (bler) performance for pdtch/mcs1 to 4 shall not exceed 10 % and for pdtch/mcs5 to 9 shall not exceed 10 % or 30 % depending on coding schemes and for usf/mcs1 to 9 shall not exceed 1 % when the following signals are simultaneously input to the receiver: - a useful signal at frequency f0, 3 db above the reference sensitivity level specified in clause b.3 for the appropriate modulation and channel type: gmsk and 8-psk modulation; - a continuous, static sine wave unwanted signal at a level as in the table 19 and at a frequency (f) which is an integer multiple of 200 khz with the following exceptions, called spurious response frequencies: a) in band, for a maximum of twelve occurrences (which if grouped shall not exceed three contiguous occurrences per group); b) out of band, for a maximum of 24 occurrences (which if below f0 and grouped shall not exceed three contiguous occurrences per group) where the above performance shall be met when the continuous sine wave (.../...) </w:t>
      </w:r>
    </w:p>
    <w:p w:rsidR="00761C1B" w:rsidRDefault="00761C1B" w:rsidP="00761C1B">
      <w:r>
        <w:t>SOURCE: Used in EN 301 908-08 V1.1.1, clause 1</w:t>
      </w:r>
    </w:p>
    <w:p w:rsidR="00761C1B" w:rsidRDefault="00761C1B" w:rsidP="00761C1B"/>
    <w:p w:rsidR="00761C1B" w:rsidRDefault="00761C1B" w:rsidP="00761C1B">
      <w:r>
        <w:t xml:space="preserve">                                                                                                                                                                                                                                                                                                                                                                                                                                                                                                                                                                                                                                                                                                                                                                                                                                                                                                                                                                                                                                                                                                                                                                                                                                                                                                                                                                                                                                                                                                                                                                                                                                                                                                                                                                                                                                                                                                                                                                                                                                                                                                                                                                                                                                                                                                                                                                                                                                                                                                                                                                                                                                                                                                                                                                                                                                                                                                                                                                                                                                                                                                                                                                                                                                                                                                                                                                                                                                                                                                                                                                                                                                                                                                                                                                                                                                                                                                                                                                                                                                                                                                                                                                                                                                                                                                                                                                                                                                                                                                                                                                                                                                                                                                                                                                                                                                                                                                                                                                                                                                                                                                                                                                                                                                                                                                                                                                                                                                                                                                                                                                                                                                                                                                                                                                                                                                                                                                                                                                                                                                                                                                                                                                                                                                                                                                                                                                                                                                                                                                                                                                                                                                                                                                                                                                                                                                                                                                                                                                                                                                                                                                                                  [warning: there may be more definitions on this page] to dvb subtitling system the present document specifies the dvb subtitling system for the transport and coding of (.../...) </w:t>
      </w:r>
    </w:p>
    <w:p w:rsidR="00761C1B" w:rsidRDefault="00761C1B" w:rsidP="00761C1B">
      <w:r>
        <w:t>SOURCE: Used in EN 300 743 V1.5.1, clause 4</w:t>
      </w:r>
    </w:p>
    <w:p w:rsidR="00761C1B" w:rsidRDefault="00761C1B" w:rsidP="00761C1B"/>
    <w:p w:rsidR="00761C1B" w:rsidRDefault="00761C1B" w:rsidP="00761C1B">
      <w:r>
        <w:t xml:space="preserve">                                                                                                                                                                                                                                                                                                                                                                                                                                                                                                                                                                                                                                                                                                                                                                                                                                                                                                                                                                                                                                                                                                                                                                                                                                                                                                                                                                                                                                                                                                                                                                                                                                                                                                                                                                                                                                                                                                                                                                                                                                                                                                                                                                                                                                                                                                                                                                                                                                                                                                                                                                                                                                                                                                                                                                                                                                                                                                                                                                                                                                                                                                                                                                                                                                                                                                                                                                                                                                                                                                                                                                                                                                                                                                                                                                                                                                                                                                                                                                                                                                                                                                                                                                                                                                                                                                                                                                                                                                                                                                                                                                                                                                                                                                                                                                                                                                                                                                                                                                                                                                                                                                                                                                                                                                                                                                                                                                                                                                                                                                                                                                                                                                                                                                                                                                                                                                                                                                                                                                                                                                                                                                                                                                                                                                                                                                                                                                                                                                                                                                                                                                                                                                                                                                                                                                                                                                                                                                                                                                                                                                                                                                                                  [warning: there may be more definitions on this page] tti, shown in table 5, is a 16 byte string containing the 15 byte apid and a 1 byte (.../...) </w:t>
      </w:r>
    </w:p>
    <w:p w:rsidR="00761C1B" w:rsidRDefault="00761C1B" w:rsidP="00761C1B">
      <w:r>
        <w:t>SOURCE: Used in EN 300 417-0101 V1.2.1, clause 1</w:t>
      </w:r>
    </w:p>
    <w:p w:rsidR="00761C1B" w:rsidRDefault="00761C1B" w:rsidP="00761C1B"/>
    <w:p w:rsidR="00761C1B" w:rsidRDefault="00761C1B" w:rsidP="00761C1B">
      <w:r>
        <w:t xml:space="preserve">                                                                                                                                                                                                                                                                                                                                                                                                                                                                                                                                                                                                                                                                                                                                                                                                                                                                                                                                                                                                                                                                                                                                                                                                                                                                                                                                                                                                                                                                                                                                                                                                                                                                                                                                                                                                                                                                                                                                                                                                                                                                                                                                                                                                                                                                                                                                                                                                                                                                                                                                                                                                                                                                                                                                                                                                                                                                                                                                                                                                                                                                                                                                                                                                                                                                                                                                                                                                                                                                                                                                                                                                                                                                                                                                                                                                                                                                                                                                                                                                                                                                                                                                                                                                                                                                                                                                                                                                                                                                                                                                                                                                                                                                                                                                                                                                                                                                                                                                                                                                                                                                                                                                                                                                                                                                                                                                                                                                                                                                                                                                                                                                                                                                                                                                                                                                                                                                                                                                                                                                                                                                                                                                                                                                                                                                                                                                                                                                                                                                                                                                                                                                                                                                                                                                                                                                                                                                                                                                                                                                                                                                                                                                  [warning: there may be more definitions on this page] type 2 1 m number of services 3 1 m see note 8 service 3 c see note 9 range type for closed user groups 4 c see notes 4 and 5 closed user group identifier 24 c see note 6 closed user group identifier extension present 1 c see note 6 closed user group identifier extension 24 c see note 7 range type for restricted identities 4 c see notes 4 and 10 restricted ssi 24 c see note 11 restricted extension present 1 c see note 11 restricted extension 24 c see note 12 range type for exceptions to restricted identities 4 c see notes 4 and 13 exception to restricted ssi 24 c see note 14 exception to restricted extension present 1 c see note 14 exception to restricted extension 24 c see note 15 note 1: the information element shall be present as many times as defined by the range type for affected user information element, refer to en 300 392-9 [3], clause (.../...) </w:t>
      </w:r>
    </w:p>
    <w:p w:rsidR="00761C1B" w:rsidRDefault="00761C1B" w:rsidP="00761C1B">
      <w:r>
        <w:t>SOURCE: Used in EN 300 392-1218 V1.1.1, clause 3</w:t>
      </w:r>
    </w:p>
    <w:p w:rsidR="00761C1B" w:rsidRDefault="00761C1B" w:rsidP="00761C1B"/>
    <w:p w:rsidR="00761C1B" w:rsidRDefault="00761C1B" w:rsidP="00761C1B">
      <w:r>
        <w:t xml:space="preserve">                                                                                                                                                                                                                                                                                                                                                                                                                                                                                                                                                                                                                                                                                                                                                                                                                                                                                                                                                                                                                                                                                                                                                                                                                                                                                                                                                                                                                                                                                                                                                                                                                                                                                                                                                                                                                                                                                                                                                                                                                                                                                                                                                                                                                                                                                                                                                                                                                                                                                                                                                                                                                                                                                                                                                                                                                                                                                                                                                                                                                                                                                                                                                                                                                                                                                                                                                                                                                                                                                                                                                                                                                                                                                                                                                                                                                                                                                                                                                                                                                                                                                                                                                                                                                                                                                                                                                                                                                                                                                                                                                                                                                                                                                                                                                                                                                                                                                                                                                                                                                                                                                                                                                                                                                                                                                                                                                                                                                                                                                                                                                                                                                                                                                                                                                                                                                                                                                                                                                                                                                                                                                                                                                                                                                                                                                                                                                                                                                                                                                                                                                                                                                                                                                                                                                                                                                                                                                                                                                                                                                                                                                                                                  [warning: there may be more definitions on this page] type 2 1 m number of services 3 1 m see note 8 service 3 c see note 9 range type for closed user groups 4 c see notes 4 and 5 closed user group identifier 24 c see note 6 closed user group identifier extension present 1 c see note 6 closed user group identifier extension 24 c see note 7 range type for restricted identities 4 c see notes 4 and 10 restricted ssi 24 c see note 11 restricted extension present 1 c see note 11 restricted extension 24 c see note 12 range type for exceptions to restricted identities 4 c see notes 4 and 13 exception to restricted ssi 24 c see note 14 exception to restricted extension present 1 c see note 14 exception to restricted extension 24 c see note 15 note 1: the information element shall be present as many times as indicated by the range type for affected user information element, refer to en 300 392-9 [5], clause (.../...) </w:t>
      </w:r>
    </w:p>
    <w:p w:rsidR="00761C1B" w:rsidRDefault="00761C1B" w:rsidP="00761C1B">
      <w:r>
        <w:t>SOURCE: Used in EN 300 392-1219 V1.1.1, clause 3</w:t>
      </w:r>
    </w:p>
    <w:p w:rsidR="00761C1B" w:rsidRDefault="00761C1B" w:rsidP="00761C1B"/>
    <w:p w:rsidR="00761C1B" w:rsidRDefault="00761C1B" w:rsidP="00761C1B">
      <w:r>
        <w:t xml:space="preserve">                                                                                                                                                                                                                                                                                                                                                                                                                                                                                                                                                                                                                                                                                                                                                                                                                                                                                                                                                                                                                                                                                                                                                                                                                                                                                                                                                                                                                                                                                                                                                                                                                                                                                                                                                                                                                                                                                                                                                                                                                                                                                                                                                                                                                                                                                                                                                                                                                                                                                                                                                                                                                                                                                                                                                                                                                                                                                                                                                                                                                                                                                                                                                                                                                                                                                                                                                                                                                                                                                                                                                                                                                                                                                                                                                                                                                                                                                                                                                                                                                                                                                                                                                                                                                                                                                                                                                                                                                                                                                                                                                                                                                                                                                                                                                                                                                                                                                                                                                                                                                                                                                                                                                                                                                                                                                                                                                                                                                                                                                                                                                                                                                                                                                                                                                                                                                                                                                                                                                                                                                                                                                                                                                                                                                                                                                                                                                                                                                                                                                                                                                                                                                                                                                                                                                                                                                                                                                                                                                                                                                                                                                                                                  [warning: there may be more definitions on this page] type 2 1 m number of services 3 1 m see note 8 service 3 c see note 9 range type for closed user groups 4 c see notes 4 and 5 closed user group identifier ssi 24 c see note 6 closed user group identifier extension present 1 c see note 6 closed user group identifier extension 24 c see note 7 range type for restricted external numbers 4 c see notes 4 and 10 restricted external number length indicator 5 c see note 11 restricted external number variable c see note 12 range type for exceptions to restricted external numbers c see notes 4 and 13 exception to restricted external number length indicator 5 c see note 14 exception to restricted external number variable 1 c see note 15 note 1: the information element shall be present as many times as indicated by the range type for affected user information element, refer to en 300 392-9 [3], clause (.../...) </w:t>
      </w:r>
    </w:p>
    <w:p w:rsidR="00761C1B" w:rsidRDefault="00761C1B" w:rsidP="00761C1B">
      <w:r>
        <w:t>SOURCE: Used in EN 300 392-1218 V1.1.1, clause 3</w:t>
      </w:r>
    </w:p>
    <w:p w:rsidR="00761C1B" w:rsidRDefault="00761C1B" w:rsidP="00761C1B"/>
    <w:p w:rsidR="00761C1B" w:rsidRDefault="00761C1B" w:rsidP="00761C1B">
      <w:r>
        <w:t xml:space="preserve">                                                                                                                                                                                                                                                                                                                                                                                                                                                                                                                                                                                                                                                                                                                                                                                                                                                                                                                                                                                                                                                                                                                                                                                                                                                                                                                                                                                                                                                                                                                                                                                                                                                                                                                                                                                                                                                                                                                                                                                                                                                                                                                                                                                                                                                                                                                                                                                                                                                                                                                                                                                                                                                                                                                                                                                                                                                                                                                                                                                                                                                                                                                                                                                                                                                                                                                                                                                                                                                                                                                                                                                                                                                                                                                                                                                                                                                                                                                                                                                                                                                                                                                                                                                                                                                                                                                                                                                                                                                                                                                                                                                                                                                                                                                                                                                                                                                                                                                                                                                                                                                                                                                                                                                                                                                                                                                                                                                                                                                                                                                                                                                                                                                                                                                                                                                                                                                                                                                                                                                                                                                                                                                                                                                                                                                                                                                                                                                                                                                                                                                                                                                                                                                                                                                                                                                                                                                                                                                                                                                                                                                                                                                                  [warning: there may be more definitions on this page] type 2 1 m number of services 3 1 m see note 8 service c see note 9 range type for closed user groups 4 c see notes 4 and 5 closed user group identifier 24 c see note 6 closed user group identifier extension present 1 c see note 6 closed user group identifier extension 24 c see note 7 range type for restricted external numbers 4 c see notes 4 and 10 restricted external number length indicator 5 c see note 11 restricted external number variable c see note 12 range type for exceptions to restricted external numbers 4 c see notes 4 and 13 exception to restricted external number length indicator 5 c see note14 exception to restricted external number variable c see note 15 note 1: the information element shall be present as many times as indicated by the range type for affected user information element, refer to en 300 392-9 [5], clause (.../...) </w:t>
      </w:r>
    </w:p>
    <w:p w:rsidR="00761C1B" w:rsidRDefault="00761C1B" w:rsidP="00761C1B">
      <w:r>
        <w:t>SOURCE: Used in EN 300 392-1219 V1.1.1, clause 3</w:t>
      </w:r>
    </w:p>
    <w:p w:rsidR="00761C1B" w:rsidRDefault="00761C1B" w:rsidP="00761C1B"/>
    <w:p w:rsidR="00761C1B" w:rsidRDefault="00761C1B" w:rsidP="00761C1B">
      <w:r>
        <w:t xml:space="preserve">                                                                                                                                                                                                                                                                                                                                                                                                                                                                                                                                                                                                                                                                                                                                                                                                                                                                                                                                                                                                                                                                                                                                                                                                                                                                                                                                                                                                                                                                                                                                                                                                                                                                                                                                                                                                                                                                                                                                                                                                                                                                                                                                                                                                                                                                                                                                                                                                                                                                                                                                                                                                                                                                                                                                                                                                                                                                                                                                                                                                                                                                                                                                                                                                                                                                                                                                                                                                                                                                                                                                                                                                                                                                                                                                                                                                                                                                                                                                                                                                                                                                                                                                                                                                                                                                                                                                                                                                                                                                                                                                                                                                                                                                                                                                                                                                                                                                                                                                                                                                                                                                                                                                                                                                                                                                                                                                                                                                                                                                                                                                                                                                                                                                                                                                                                                                                                                                                                                                                                                                                                                                                                                                                                                                                                                                                                                                                                                                                                                                                                                                                                                                                                                                                                                                                                                                                                                                                                                                                                                                                                                                                                                                  [warning: there may be more definitions on this page] type definitions are the relevant information for the implementation of the present (.../...) </w:t>
      </w:r>
    </w:p>
    <w:p w:rsidR="00761C1B" w:rsidRDefault="00761C1B" w:rsidP="00761C1B">
      <w:r>
        <w:t>SOURCE: Used in EN 300 291-01 V1.2.1, clause 1</w:t>
      </w:r>
    </w:p>
    <w:p w:rsidR="00761C1B" w:rsidRDefault="00761C1B" w:rsidP="00761C1B"/>
    <w:p w:rsidR="00761C1B" w:rsidRDefault="00761C1B" w:rsidP="00761C1B">
      <w:r>
        <w:t xml:space="preserve">                                                                                                                                                                                                                                                                                                                                                                                                                                                                                                                                                                                                                                                                                                                                                                                                                                                                                                                                                                                                                                                                                                                                                                                                                                                                                                                                                                                                                                                                                                                                                                                                                                                                                                                                                                                                                                                                                                                                                                                                                                                                                                                                                                                                                                                                                                                                                                                                                                                                                                                                                                                                                                                                                                                                                                                                                                                                                                                                                                                                                                                                                                                                                                                                                                                                                                                                                                                                                                                                                                                                                                                                                                                                                                                                                                                                                                                                                                                                                                                                                                                                                                                                                                                                                                                                                                                                                                                                                                                                                                                                                                                                                                                                                                                                                                                                                                                                                                                                                                                                                                                                                                                                                                                                                                                                                                                                                                                                                                                                                                                                                                                                                                                                                                                                                                                                                                                                                                                                                                                                                                                                                                                                                                                                                                                                                                                                                                                                                                                                                                                                                                                                                                                                                                                                                                                                                                                                                                                                                                                                                                                                                                                                  [warning: there may be more definitions on this page] type m services m closed user groups c, see note 2 restricted identities c, see note 2 exceptions to restricted identities m, see note 2 delivery to affected user(s) m acknowledgement requested m note 1: (.../...) </w:t>
      </w:r>
    </w:p>
    <w:p w:rsidR="00761C1B" w:rsidRDefault="00761C1B" w:rsidP="00761C1B">
      <w:r>
        <w:t>SOURCE: Used in EN 300 392-1218 V1.1.1, clause 1 SOURCE: Used in EN 300 392-1219 V1.1.1, clause 1</w:t>
      </w:r>
    </w:p>
    <w:p w:rsidR="00761C1B" w:rsidRDefault="00761C1B" w:rsidP="00761C1B"/>
    <w:p w:rsidR="00761C1B" w:rsidRDefault="00761C1B" w:rsidP="00761C1B">
      <w:r>
        <w:t xml:space="preserve">                                                                                                                                                                                                                                                                                                                                                                                                                                                                                                                                                                                                                                                                                                                                                                                                                                                                                                                                                                                                                                                                                                                                                                                                                                                                                                                                                                                                                                                                                                                                                                                                                                                                                                                                                                                                                                                                                                                                                                                                                                                                                                                                                                                                                                                                                                                                                                                                                                                                                                                                                                                                                                                                                                                                                                                                                                                                                                                                                                                                                                                                                                                                                                                                                                                                                                                                                                                                                                                                                                                                                                                                                                                                                                                                                                                                                                                                                                                                                                                                                                                                                                                                                                                                                                                                                                                                                                                                                                                                                                                                                                                                                                                                                                                                                                                                                                                                                                                                                                                                                                                                                                                                                                                                                                                                                                                                                                                                                                                                                                                                                                                                                                                                                                                                                                                                                                                                                                                                                                                                                                                                                                                                                                                                                                                                                                                                                                                                                                                                                                                                                                                                                                                                                                                                                                                                                                                                                                                                                                                                                                                                                                                                  [warning: there may be more definitions on this page] type: refresh command qualifier: sim initialisation and full file change notification device identities source device: sim destination device: me coding: ber-tlv: d0 09 81 03 01 01 00 82 02 81 82 proactive sim command 1.2: refresh logically: command details command number: 1 command type: refresh command qualifier: file change notification device identities source device: sim destination device: me file list: effdn coding: ber-tlv: d0 12 81 03 01 01 01 82 02 81 82 92 07 01 3f 00 7f 10 6f 3b proactive sim command 1.3: refresh logically: command details command number: 1 command type: refresh command qualifier: sim initialisation and file change notification device identities source device: sim destination device: me file list: efplmn coding: ber-tlv: d0 12 81 03 01 01 02 82 02 81 82 92 07 01 3f 00 7f 20 6f 30 proactive sim command 1.4: refresh logically: command details command number: 1 command type: refresh command qualifier: sim initialisation device identities source device: sim destination device: me coding: ber-tlv: d0 09 81 03 01 01 03 82 02 81 82 proactive sim command 1.5: refresh logically: command details command number: 1 command type: refresh command qualifier: sim reset device identities source device: (.../...) </w:t>
      </w:r>
    </w:p>
    <w:p w:rsidR="00761C1B" w:rsidRDefault="00761C1B" w:rsidP="00761C1B">
      <w:r>
        <w:t>SOURCE: Used in EN 300 607-04 V5.1.1,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17 31 user busy any rln, ln 18 31 no user responding any rln, ln 19 31 no answer from user (user alerted) any rln, ln 20 31 subscriber absent any rln, ln 21 31 call rejected any rln, ln 22 31 number changed any rln, ln 26 31 non-selected user clearing any rln, ln 27 31 destination out of order any rln, ln 28 31 invalid number format (address incomplete) any rln, ln 29 31 facility rejected any rln, ln 30 31 response to status enquiry any rln, ln 31 31 normal, unspecified u, rpn u, lpn, rpn 34 31 no circuit/channel available any rln 38 38 network out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17 31 user busy any rln, ln 18 31 no user responding any rln, ln 19 31 no answer from user (user alerted) u, rpn u, rpn 20 31 subscriber absent any lpn, rpn 21 31 call rejected any rln, ln 22 31 number changed any rln, ln 26 31 non-selected user clearing any rln, ln 27 27 destination out of order rpn rpn 28 31 invalid number format (address incomplete) any rln, ln 29 31 facility rejected any rln, ln 30 31 response to status enquiry u, rpn rln, ln, ln 31 31 normal, unspecified u, rpn u, rpn 34 31 no circuit/channel available any rln, ln 38 38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rln 17 31 user busy any rln, ln 18 31 no user responding any rln, ln 19 31 no answer from user (user alerted) any rln, ln 20 31 subscriber absent any rln, ln 21 31 call rejected any rln, ln 22 31 number changed any rln, ln 26 31 non-selected user clearing any rln, ln 27 31 destination out of order any rln, ln 28 31 invalid number format (address incomplete) any rln, ln 29 31 facility rejected any rln, ln 30 31 response to status enquiry any rln, ln 31 31 normal, unspecified u, rpn u, rpn 34 31 no circuit/channel available any rln, ln 38 38 network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31 normal call clearing any 17 17 user busy u, rpn u, rpn 18 18 no user responding any rln, ln 19 31 no answer from user (user alerted) any rln, ln 20 31 subscriber absent any rln, ln 21 21 call rejected u, rpn u, rpn 22 22 number changed any rln, ln 26 31 non-selected user clearing any rln, ln 27 27 destination out of order rpn rpn 28 28 invalid number format (address incomplete) any rln, ln 29 29 facility rejected u, rpn u, rpn 30 31 response to status enquiry u, rpn rln, ln 31 31 normal, unspecified u, rpn u,rpn 34 31 no circuit/channel available any rln, ln 38 38 network out of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31 normal call clearing any rln, ln 17 31 user busy any rln, ln 18 31 no user responding any rln, ln 19 31 no answer from user (user alerted) any rln, ln 20 20 subscriber absent rpn rpn 21 21 call rejected u, rpn u, rpn 22 31 number changed any rln, ln 26 31 non-selected user clearing any rln, ln 27 27 destination out of order rpn rpn 28 31 invalid number format (address incomplete) any rln, ln 29 31 facility rejected any rln, ln 30 31 response to status enquiry any rln, ln, ln 31 31 normal, unspecified u, lpn, rpn u, lpn, rpn 34 31 no circuit/channel available any rln, ln 38 38 network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17 31 user busy any rln, ln 18 31 no user responding any rln, ln 19 31 no answer from user (user alerted) any rln, ln 20 31 subscriber absent any rln, ln 21 31 call rejected any rln, ln 22 31 number changed any rln, ln 26 31 non-selected user clearing any rln, ln 27 31 destination out of order any rln, ln 28 31 invalid number format (address incomplete) any rln, ln 29 29 facility rejected any rln, ln 30 31 response to status enquiry any rln, ln 31 31 normal, unspecified u, rpn u, rpn 34 31 no circuit/channel available any rln, ln 38 38 network out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rpn rpn 2 31 no route to specified transit network any rln, ln 3 3 no route to destination rpn rpn 4 31 send special information tone any rln, ln 5 31 misdialled trunk prefix any rln, ln 6 ??? channel unacceptable u, rpn 7 31 call awarded and being delivered in an established channel any rln, ln 8 31 preemption any rln, ln 9 31 preemption - circuit reserved for reuse any rln, ln 16 31 normal call clearing any rln, ln 17 17 user busy u, rpn u, rpn 18 18 no user responding rpn rpn, ln 19 31 no answer from user (user alerted) any rln, ln 20 31 subscriber absent any rpn 21 21 call rejected u, rpn lpn, rpn 22 22 number changed rpn rpn, ln 26 31 non-selected user clearing any rln, ln 27 27 destination out of order rpn rpn 28 28 invalid number format (address incomplete) u, rpn u, rpn 29 29 facility rejected u, lpn, rpn u, lpn, rpn 30 31 response to status enquiry u, rpn rln, ln 31 31 normal, unspecified u, rpn u, rpn 34 34 no circuit/channel available u, lpn, rpn u, lpn, rpn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rpn rpn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31 normal call clearing any rln, ln 17 17 user busy rpn rln, ln 18 18 no user responding rpn rpn, ln 19 31 no answer from user (user alerted) any rln, ln 20 31 subscriber absent any rln, ln 21 21 call rejected u, rpn u, rpn 22 31 number changed rln, ln 26 31 non-selected user clearing rln, ln 27 27 destination out of order rpn rpn, ln 28 28 invalid number format (address incomplete) any rln, ln 29 29 facility rejected u, rpn u, rpn 30 111 response to status enquiry u, rpn rln, ln 31 31 normal, unspecified u, rpn u, rpn 34 31 no circuit/channel available u rln, ln 38 38 network out of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unrelated pss1 facility message if more than one supplementary service pdus are to be sent in a call unrelated pss1 facility message, they may all be carried in the same anf-isiss rose (.../...) </w:t>
      </w:r>
    </w:p>
    <w:p w:rsidR="00761C1B" w:rsidRDefault="00761C1B" w:rsidP="00761C1B">
      <w:r>
        <w:t>SOURCE: Used in EN 300 392-09 V1.5.1, clause B.1</w:t>
      </w:r>
    </w:p>
    <w:p w:rsidR="00761C1B" w:rsidRDefault="00761C1B" w:rsidP="00761C1B"/>
    <w:p w:rsidR="00761C1B" w:rsidRDefault="00761C1B" w:rsidP="00761C1B">
      <w:r>
        <w:t xml:space="preserve">                                                                                                                                                                                                                                                                                                                                                                                                                                                                                                                                                                                                                                                                                                                                                                                                                                                                                                                                                                                                                                                                                                                                                                                                                                                                                                                                                                                                                                                                                                                                                                                                                                                                                                                                                                                                                                                                                                                                                                                                                                                                                                                                                                                                                                                                                                                                                                                                                                                                                                                                                                                                                                                                                                                                                                                                                                                                                                                                                                                                                                                                                                                                                                                                                                                                                                                                                                                                                                                                                                                                                                                                                                                                                                                                                                                                                                                                                                                                                                                                                                                                                                                                                                                                                                                                                                                                                                                                                                                                                                                                                                                                                                                                                                                                                                                                                                                                                                                                                                                                                                                                                                                                                                                                                                                                                                                                                                                                                                                                                                                                                                                                                                                                                                                                                                                                                                                                                                                                                                                                                                                                                                                                                                                                                                                                                                                                                                                                                                                                                                                                                                                                                                                                                                                                                                                                                                                                                                                                                                                                                                                                                                                                  [warning: there may be more definitions on this page] use the ss-pc definitions for determining the priority for calls, if invoked for the defined subscriber (.../...) </w:t>
      </w:r>
    </w:p>
    <w:p w:rsidR="00761C1B" w:rsidRDefault="00761C1B" w:rsidP="00761C1B">
      <w:r>
        <w:t>SOURCE: Used in EN 300 392-1110 V1.1.1, clause 2</w:t>
      </w:r>
    </w:p>
    <w:p w:rsidR="00761C1B" w:rsidRDefault="00761C1B" w:rsidP="00761C1B"/>
    <w:p w:rsidR="00761C1B" w:rsidRDefault="00761C1B" w:rsidP="00761C1B">
      <w:r>
        <w:t xml:space="preserve">                                                                                                                                                                                                                                                                                                                                                                                                                                                                                                                                                                                                                                                                                                                                                                                                                                                                                                                                                                                                                                                                                                                                                                                                                                                                                                                                                                                                                                                                                                                                                                                                                                                                                                                                                                                                                                                                                                                                                                                                                                                                                                                                                                                                                                                                                                                                                                                                                                                                                                                                                                                                                                                                                                                                                                                                                                                                                                                                                                                                                                                                                                                                                                                                                                                                                                                                                                                                                                                                                                                                                                                                                                                                                                                                                                                                                                                                                                                                                                                                                                                                                                                                                                                                                                                                                                                                                                                                                                                                                                                                                                                                                                                                                                                                                                                                                                                                                                                                                                                                                                                                                                                                                                                                                                                                                                                                                                                                                                                                                                                                                                                                                                                                                                                                                                                                                                                                                                                                                                                                                                                                                                                                                                                                                                                                                                                                                                                                                                                                                                                                                                                                                                                                                                                                                                                                                                                                                                                                                                                                                                                                                                                                  [warning: there may be more definitions on this page] used in the constraints part when assigning an element of type chi a (.../...) </w:t>
      </w:r>
    </w:p>
    <w:p w:rsidR="00761C1B" w:rsidRDefault="00761C1B" w:rsidP="00761C1B">
      <w:r>
        <w:t>SOURCE: Used in EN 300 052-06 V1.3.3, clause 5 SOURCE: Used in EN 300 061-06 V1.3.3, clause 5 SOURCE: Used in EN 300 064-06 V1.4.3, clause 5 SOURCE: Used in EN 300 097-06 V1.3.4, clause 5 SOURCE: Used in EN 300 098-06 V1.3.4, clause 5 SOURCE: Used in EN 300 130-04 V1.3.2, clause 6 SOURCE: Used in EN 300 130-06 V1.3.4, clause 8 SOURCE: Used in EN 300 141-04 V1.3.3, clause 6 SOURCE: Used in EN 300 141-06 V1.3.4, clause 8 SOURCE: Used in EN 300 185-04 V1.3.3, clause 6 SOURCE: Used in EN 300 185-06 V1.3.4, clause 8 SOURCE: Used in EN 300 195-04 V1.2.1, clause 6 SOURCE: Used in EN 300 195-06 V1.2.1, clause 6 SOURCE: Used in EN 300 210-04 V1.2.4, clause 6 SOURCE: Used in EN 300 210-06 V1.2.4, clause 7 SOURCE: Used in EN 300 267-04 V1.2.4, clause 3 SOURCE: Used in EN 300 267-06 V1.2.6, clause 3 SOURCE: Used in EN 300 286-04 V1.3.3, clause 6 SOURCE: Used in EN 300 286-06 V1.4.1, clause 8 SOURCE: Used in EN 300 403-07 V2.1.2, clause 3 SOURCE: Used in EN 301 060-04 V1.1.4, clause 3 SOURCE: Used in EN 301 060-06 V1.1.4, clause 3 SOURCE: Used in EN 301 061-04 V1.1.4, clause 3 SOURCE: Used in EN 301 061-06 V1.1.4, clause 3</w:t>
      </w:r>
    </w:p>
    <w:p w:rsidR="00761C1B" w:rsidRDefault="00761C1B" w:rsidP="00761C1B"/>
    <w:p w:rsidR="00761C1B" w:rsidRDefault="00761C1B" w:rsidP="00761C1B">
      <w:r>
        <w:t xml:space="preserve">                                                                                                                                                                                                                                                                                                                                                                                                                                                                                                                                                                                                                                                                                                                                                                                                                                                                                                                                                                                                                                                                                                                                                                                                                                                                                                                                                                                                                                                                                                                                                                                                                                                                                                                                                                                                                                                                                                                                                                                                                                                                                                                                                                                                                                                                                                                                                                                                                                                                                                                                                                                                                                                                                                                                                                                                                                                                                                                                                                                                                                                                                                                                                                                                                                                                                                                                                                                                                                                                                                                                                                                                                                                                                                                                                                                                                                                                                                                                                                                                                                                                                                                                                                                                                                                                                                                                                                                                                                                                                                                                                                                                                                                                                                                                                                                                                                                                                                                                                                                                                                                                                                                                                                                                                                                                                                                                                                                                                                                                                                                                                                                                                                                                                                                                                                                                                                                                                                                                                                                                                                                                                                                                                                                                                                                                                                                                                                                                                                                                                                                                                                                                                                                                                                                                                                                                                                                                                                                                                                                                                                                                                                                                  [warning: there may be more definitions on this page] user part (isup) [itu-t recommendation q.850 (1993), (.../...) </w:t>
      </w:r>
    </w:p>
    <w:p w:rsidR="00761C1B" w:rsidRDefault="00761C1B" w:rsidP="00761C1B">
      <w:r>
        <w:t>SOURCE: Used in EN 300 138-01 V1.3.4, clause No.7 SOURCE: Used in EN 300 403-01 V1.3.2, clause 7 SOURCE: Used in EN 300 899-01 V1.1.2, clause No.7</w:t>
      </w:r>
    </w:p>
    <w:p w:rsidR="00761C1B" w:rsidRDefault="00761C1B" w:rsidP="00761C1B"/>
    <w:p w:rsidR="00761C1B" w:rsidRDefault="00761C1B" w:rsidP="00761C1B">
      <w:r>
        <w:t xml:space="preserve">                                                                                                                                                                                                                                                                                                                                                                                                                                                                                                                                                                                                                                                                                                                                                                                                                                                                                                                                                                                                                                                                                                                                                                                                                                                                                                                                                                                                                                                                                                                                                                                                                                                                                                                                                                                                                                                                                                                                                                                                                                                                                                                                                                                                                                                                                                                                                                                                                                                                                                                                                                                                                                                                                                                                                                                                                                                                                                                                                                                                                                                                                                                                                                                                                                                                                                                                                                                                                                                                                                                                                                                                                                                                                                                                                                                                                                                                                                                                                                                                                                                                                                                                                                                                                                                                                                                                                                                                                                                                                                                                                                                                                                                                                                                                                                                                                                                                                                                                                                                                                                                                                                                                                                                                                                                                                                                                                                                                                                                                                                                                                                                                                                                                                                                                                                                                                                                                                                                                                                                                                                                                                                                                                                                                                                                                                                                                                                                                                                                                                                                                                                                                                                                                                                                                                                                                                                                                                                                                                                                                                                                                                                                                  [warning: there may be more definitions on this page] user part (isup) [itu-t recommendation q.850 (1998), (.../...) </w:t>
      </w:r>
    </w:p>
    <w:p w:rsidR="00761C1B" w:rsidRDefault="00761C1B" w:rsidP="00761C1B">
      <w:r>
        <w:t>SOURCE: Used in EN 300 356-01 V4.2.1, clause No.7 SOURCE: Used in EN 301 850-01 V1.1.1, clause No.7 SOURCE: Used in EN 383 001 V1.1.1, clause No.7</w:t>
      </w:r>
    </w:p>
    <w:p w:rsidR="00761C1B" w:rsidRDefault="00761C1B" w:rsidP="00761C1B"/>
    <w:p w:rsidR="00761C1B" w:rsidRDefault="00761C1B" w:rsidP="00761C1B">
      <w:r>
        <w:t xml:space="preserve">                                                                                                                                                                                                                                                                                                                                                                                                                                                                                                                                                                                                                                                                                                                                                                                                                                                                                                                                                                                                                                                                                                                                                                                                                                                                                                                                                                                                                                                                                                                                                                                                                                                                                                                                                                                                                                                                                                                                                                                                                                                                                                                                                                                                                                                                                                                                                                                                                                                                                                                                                                                                                                                                                                                                                                                                                                                                                                                                                                                                                                                                                                                                                                                                                                                                                                                                                                                                                                                                                                                                                                                                                                                                                                                                                                                                                                                                                                                                                                                                                                                                                                                                                                                                                                                                                                                                                                                                                                                                                                                                                                                                                                                                                                                                                                                                                                                                                                                                                                                                                                                                                                                                                                                                                                                                                                                                                                                                                                                                                                                                                                                                                                                                                                                                                                                                                                                                                                                                                                                                                                                                                                                                                                                                                                                                                                                                                                                                                                                                                                                                                                                                                                                                                                                                                                                                                                                                                                                                                                                                                                                                                                                                  [warning: there may be more definitions on this page] v1.0 compliant device 1-7 reserved syntax indicator syntax_indicator is a two-bit enumerated type that indicates the addressing type contained in the mac (.../...) </w:t>
      </w:r>
    </w:p>
    <w:p w:rsidR="00761C1B" w:rsidRDefault="00761C1B" w:rsidP="00761C1B">
      <w:r>
        <w:t>SOURCE: Used in EN 301 958 V1.1.1, clause 0</w:t>
      </w:r>
    </w:p>
    <w:p w:rsidR="00761C1B" w:rsidRDefault="00761C1B" w:rsidP="00761C1B"/>
    <w:p w:rsidR="00761C1B" w:rsidRDefault="00761C1B" w:rsidP="00761C1B">
      <w:r>
        <w:t xml:space="preserve">                                                                                                                                                                                                                                                                                                                                                                                                                                                                                                                                                                                                                                                                                                                                                                                                                                                                                                                                                                                                                                                                                                                                                                                                                                                                                                                                                                                                                                                                                                                                                                                                                                                                                                                                                                                                                                                                                                                                                                                                                                                                                                                                                                                                                                                                                                                                                                                                                                                                                                                                                                                                                                                                                                                                                                                                                                                                                                                                                                                                                                                                                                                                                                                                                                                                                                                                                                                                                                                                                                                                                                                                                                                                                                                                                                                                                                                                                                                                                                                                                                                                                                                                                                                                                                                                                                                                                                                                                                                                                                                                                                                                                                                                                                                                                                                                                                                                                                                                                                                                                                                                                                                                                                                                                                                                                                                                                                                                                                                                                                                                                                                                                                                                                                                                                                                                                                                                                                                                                                                                                                                                                                                                                                                                                                                                                                                                                                                                                                                                                                                                                                                                                                                                                                                                                                                                                                                                                                                                                                                                                                                                                                                                  [warning: there may be more definitions on this page] vibration stability is the ability of the mobile station to maintain specified mechanical and electrical performance after being (.../...) </w:t>
      </w:r>
    </w:p>
    <w:p w:rsidR="00761C1B" w:rsidRDefault="00761C1B" w:rsidP="00761C1B">
      <w:r>
        <w:t>SOURCE: Used in EN 301 908-04 V6.2.1, clause B.2.3.1</w:t>
      </w:r>
    </w:p>
    <w:p w:rsidR="00761C1B" w:rsidRDefault="00761C1B" w:rsidP="00761C1B"/>
    <w:p w:rsidR="00761C1B" w:rsidRDefault="00761C1B" w:rsidP="00761C1B">
      <w:r>
        <w:t xml:space="preserve">                                                                                                                                                                                                                                                                                                                                                                                                                                                                                                                                                                                                                                                                                                                                                                                                                                                                                                                                                                                                                                                                                                                                                                                                                                                                                                                                                                                                                                                                                                                                                                                                                                                                                                                                                                                                                                                                                                                                                                                                                                                                                                                                                                                                                                                                                                                                                                                                                                                                                                                                                                                                                                                                                                                                                                                                                                                                                                                                                                                                                                                                                                                                                                                                                                                                                                                                                                                                                                                                                                                                                                                                                                                                                                                                                                                                                                                                                                                                                                                                                                                                                                                                                                                                                                                                                                                                                                                                                                                                                                                                                                                                                                                                                                                                                                                                                                                                                                                                                                                                                                                                                                                                                                                                                                                                                                                                                                                                                                                                                                                                                                                                                                                                                                                                                                                                                                                                                                                                                                                                                                                                                                                                                                                                                                                                                                                                                                                                                                                                                                                                                                                                                                                                                                                                                                                                                                                                                                                                                                                                                                                                                                                                  [warning: there may be more definitions on this page] wall definition for measuring the undesired emissions and lbt function undesired emissions are caused by leaked emissions from the antenna/device, and/or scattered/reflected emissions from the investigated material, and/or transmitted emissions through the investigated (.../...) </w:t>
      </w:r>
    </w:p>
    <w:p w:rsidR="00761C1B" w:rsidRDefault="00761C1B" w:rsidP="00761C1B">
      <w:r>
        <w:t>SOURCE: Used in EN 302 435-01 V1.3.1, clause D.1</w:t>
      </w:r>
    </w:p>
    <w:p w:rsidR="00761C1B" w:rsidRDefault="00761C1B" w:rsidP="00761C1B"/>
    <w:p w:rsidR="00761C1B" w:rsidRDefault="00761C1B" w:rsidP="00761C1B">
      <w:r>
        <w:t xml:space="preserve">                                                                                                                                                                                                                                                                                                                                                                                                                                                                                                                                                                                                                                                                                                                                                                                                                                                                                                                                                                                                                                                                                                                                                                                                                                                                                                                                                                                                                                                                                                                                                                                                                                                                                                                                                                                                                                                                                                                                                                                                                                                                                                                                                                                                                                                                                                                                                                                                                                                                                                                                                                                                                                                                                                                                                                                                                                                                                                                                                                                                                                                                                                                                                                                                                                                                                                                                                                                                                                                                                                                                                                                                                                                                                                                                                                                                                                                                                                                                                                                                                                                                                                                                                                                                                                                                                                                                                                                                                                                                                                                                                                                                                                                                                                                                                                                                                                                                                                                                                                                                                                                                                                                                                                                                                                                                                                                                                                                                                                                                                                                                                                                                                                                                                                                                                                                                                                                                                                                                                                                                                                                                                                                                                                                                                                                                                                                                                                                                                                                                                                                                                                                                                                                                                                                                                                                                                                                                                                                                                                                                                                                                                                                                  [warning: there may be more definitions on this page] wall definition for measuring the uwb emissions and lbt function uwb emissions are caused by leaked emissions from the antenna/device, and/or scattered/reflected emissions from the investigated material, and/or transmitted emissions through the investigated (.../...) </w:t>
      </w:r>
    </w:p>
    <w:p w:rsidR="00761C1B" w:rsidRDefault="00761C1B" w:rsidP="00761C1B">
      <w:r>
        <w:t>SOURCE: Used in EN 302 498-01 V1.1.1, clause D.1</w:t>
      </w:r>
    </w:p>
    <w:p w:rsidR="00761C1B" w:rsidRDefault="00761C1B" w:rsidP="00761C1B"/>
    <w:p w:rsidR="00761C1B" w:rsidRDefault="00761C1B" w:rsidP="00761C1B">
      <w:r>
        <w:t xml:space="preserve">                                                                                                                                                                                                                                                                                                                                                                                                                                                                                                                                                                                                                                                                                                                                                                                                                                                                                                                                                                                                                                                                                                                                                                                                                                                                                                                                                                                                                                                                                                                                                                                                                                                                                                                                                                                                                                                                                                                                                                                                                                                                                                                                                                                                                                                                                                                                                                                                                                                                                                                                                                                                                                                                                                                                                                                                                                                                                                                                                                                                                                                                                                                                                                                                                                                                                                                                                                                                                                                                                                                                                                                                                                                                                                                                                                                                                                                                                                                                                                                                                                                                                                                                                                                                                                                                                                                                                                                                                                                                                                                                                                                                                                                                                                                                                                                                                                                                                                                                                                                                                                                                                                                                                                                                                                                                                                                                                                                                                                                                                                                                                                                                                                                                                                                                                                                                                                                                                                                                                                                                                                                                                                                                                                                                                                                                                                                                                                                                                                                                                                                                                                                                                                                                                                                                                                                                                                                                                                                                                                                                                                                                                                                                  [warning: there may be more definitions on this page] with 2k number of (.../...) </w:t>
      </w:r>
    </w:p>
    <w:p w:rsidR="00761C1B" w:rsidRDefault="00761C1B" w:rsidP="00761C1B">
      <w:r>
        <w:t>SOURCE: Used in EN 302 550-0103 V1.1.1, clause 5</w:t>
      </w:r>
    </w:p>
    <w:p w:rsidR="00761C1B" w:rsidRDefault="00761C1B" w:rsidP="00761C1B"/>
    <w:p w:rsidR="00761C1B" w:rsidRDefault="00761C1B" w:rsidP="00761C1B">
      <w:r>
        <w:t xml:space="preserve">                                                                                                                                                                                                                                                                                                                                                                                                                                                                                                                                                                                                                                                                                                                                                                                                                                                                                                                                                                                                                                                                                                                                                                                                                                                                                                                                                                                                                                                                                                                                                                                                                                                                                                                                                                                                                                                                                                                                                                                                                                                                                                                                                                                                                                                                                                                                                                                                                                                                                                                                                                                                                                                                                                                                                                                                                                                                                                                                                                                                                                                                                                                                                                                                                                                                                                                                                                                                                                                                                                                                                                                                                                                                                                                                                                                                                                                                                                                                                                                                                                                                                                                                                                                                                                                                                                                                                                                                                                                                                                                                                                                                                                                                                                                                                                                                                                                                                                                                                                                                                                                                                                                                                                                                                                                                                                                                                                                                                                                                                                                                                                                                                                                                                                                                                                                                                                                                                                                                                                                                                                                                                                                                                                                                                                                                                                                                                                                                                                                                                                                                                                                                                                                                                                                                                                                                                                                                                                                                                                                                                                                                                                                                  [warning: there may be more definitions on this page] with dismounted antenna figure c.1: measurement of the operation frequency and the pulse power c.2 free field measurements figure c.2: measurement of spurious emissions and out of band emissions, placement of components c.3 maximum permitted out of band emissions power levels figure c.3: maximum permitted out-of-band-emissions power level the 0 db level means the radiated power level at the operation (.../...) </w:t>
      </w:r>
    </w:p>
    <w:p w:rsidR="00761C1B" w:rsidRDefault="00761C1B" w:rsidP="00761C1B">
      <w:r>
        <w:t>SOURCE: Used in EN 302 194-01 V1.1.2, clause C.1</w:t>
      </w:r>
    </w:p>
    <w:p w:rsidR="00761C1B" w:rsidRDefault="00761C1B" w:rsidP="00761C1B"/>
    <w:p w:rsidR="00761C1B" w:rsidRDefault="00761C1B" w:rsidP="00761C1B">
      <w:r>
        <w:t xml:space="preserve">                                                                                                                                                                                                                                                                                                                                                                                                                                                                                                                                                                                                                                                                                                                                                                                                                                                                                                                                                                                                                                                                                                                                                                                                                                                                                                                                                                                                                                                                                                                                                                                                                                                                                                                                                                                                                                                                                                                                                                                                                                                                                                                                                                                                                                                                                                                                                                                                                                                                                                                                                                                                                                                                                                                                                                                                                                                                                                                                                                                                                                                                                                                                                                                                                                                                                                                                                                                                                                                                                                                                                                                                                                                                                                                                                                                                                                                                                                                                                                                                                                                                                                                                                                                                                                                                                                                                                                                                                                                                                                                                                                                                                                                                                                                                                                                                                                                                                                                                                                                                                                                                                                                                                                                                                                                                                                                                                                                                                                                                                                                                                                                                                                                                                                                                                                                                                                                                                                                                                                                                                                                                                                                                                                                                                                                                                                                                                                                                                                                                                                                                                                                                                                                                                                                                                                                                                                                                                                                                                                                                                                                                                                                                  [warning: there may be more definitions on this page] with dismounted antenna measurements with dismounted antenna shall take place as shown in figure (.../...) </w:t>
      </w:r>
    </w:p>
    <w:p w:rsidR="00761C1B" w:rsidRDefault="00761C1B" w:rsidP="00761C1B">
      <w:r>
        <w:t>SOURCE: Used in EN 302 194 V2.1.1, clause D.1</w:t>
      </w:r>
    </w:p>
    <w:p w:rsidR="00761C1B" w:rsidRDefault="00761C1B" w:rsidP="00761C1B"/>
    <w:p w:rsidR="00761C1B" w:rsidRDefault="00761C1B" w:rsidP="00761C1B">
      <w:r>
        <w:t xml:space="preserve">                                                                                                                                                                                                                                                                                                                                                                                                                                                                                                                                                                                                                                                                                                                                                                                                                                                                                                                                                                                                                                                                                                                                                                                                                                                                                                                                                                                                                                                                                                                                                                                                                                                                                                                                                                                                                                                                                                                                                                                                                                                                                                                                                                                                                                                                                                                                                                                                                                                                                                                                                                                                                                                                                                                                                                                                                                                                                                                                                                                                                                                                                                                                                                                                                                                                                                                                                                                                                                                                                                                                                                                                                                                                                                                                                                                                                                                                                                                                                                                                                                                                                                                                                                                                                                                                                                                                                                                                                                                                                                                                                                                                                                                                                                                                                                                                                                                                                                                                                                                                                                                                                                                                                                                                                                                                                                                                                                                                                                                                                                                                                                                                                                                                                                                                                                                                                                                                                                                                                                                                                                                                                                                                                                                                                                                                                                                                                                                                                                                                                                                                                                                                                                                                                                                                                                                                                                                                                                                                                                                                                                                                                                                                  [warning: there may be more definitions on this page] with pn-2-psk modulation, the transmitted continuous wave radiation is modulated in phase by a pseudo noise code, (.../...) </w:t>
      </w:r>
    </w:p>
    <w:p w:rsidR="00761C1B" w:rsidRDefault="00761C1B" w:rsidP="00761C1B">
      <w:r>
        <w:t>SOURCE: Used in EN 302 288-01 V1.6.1, clause C.3.1</w:t>
      </w:r>
    </w:p>
    <w:p w:rsidR="00761C1B" w:rsidRDefault="00761C1B" w:rsidP="00761C1B"/>
    <w:p w:rsidR="00761C1B" w:rsidRDefault="00761C1B" w:rsidP="00761C1B">
      <w:r>
        <w:t xml:space="preserve">                                                                                                                                                                                                                                                                                                                                                                                                                                                                                                                                                                                                                                                                                                                                                                                                                                                                                                                                                                                                                                                                                                                                                                                                                                                                                                                                                                                                                                                                                                                                                                                                                                                                                                                                                                                                                                                                                                                                                                                                                                                                                                                                                                                                                                                                                                                                                                                                                                                                                                                                                                                                                                                                                                                                                                                                                                                                                                                                                                                                                                                                                                                                                                                                                                                                                                                                                                                                                                                                                                                                                                                                                                                                                                                                                                                                                                                                                                                                                                                                                                                                                                                                                                                                                                                                                                                                                                                                                                                                                                                                                                                                                                                                                                                                                                                                                                                                                                                                                                                                                                                                                                                                                                                                                                                                                                                                                                                                                                                                                                                                                                                                                                                                                                                                                                                                                                                                                                                                                                                                                                                                                                                                                                                                                                                                                                                                                                                                                                                                                                                                                                                                                                                                                                                                                                                                                                                                                                                                                                                                                                                                                                                                  [warning: there may be more definitions on this page] with pn-ask modulation, the transmitted continuous wave radiation is modulated in amplitude by a pseudo noise code, (.../...) </w:t>
      </w:r>
    </w:p>
    <w:p w:rsidR="00761C1B" w:rsidRDefault="00761C1B" w:rsidP="00761C1B">
      <w:r>
        <w:t>SOURCE: Used in EN 302 264-01 V1.1.1, clause C.3.1</w:t>
      </w:r>
    </w:p>
    <w:p w:rsidR="00761C1B" w:rsidRDefault="00761C1B" w:rsidP="00761C1B"/>
    <w:p w:rsidR="00761C1B" w:rsidRDefault="00761C1B" w:rsidP="00761C1B">
      <w:r>
        <w:t xml:space="preserve">                                                                                                                                                                                                                                                                                                                                                                                                                                                                                                                                                                                                                                                                                                                                                                                                                                                                                                                                                                                                                                                                                                                                                                                                                                                                                                                                                                                                                                                                                                                                                                                                                                                                                                                                                                                                                                                                                                                                                                                                                                                                                                                                                                                                                                                                                                                                                                                                                                                                                                                                                                                                                                                                                                                                                                                                                                                                                                                                                                                                                                                                                                                                                                                                                                                                                                                                                                                                                                                                                                                                                                                                                                                                                                                                                                                                                                                                                                                                                                                                                                                                                                                                                                                                                                                                                                                                                                                                                                                                                                                                                                                                                                                                                                                                                                                                                                                                                                                                                                                                                                                                                                                                                                                                                                                                                                                                                                                                                                                                                                                                                                                                                                                                                                                                                                                                                                                                                                                                                                                                                                                                                                                                                                                                                                                                                                                                                                                                                                                                                                                                                                                                                                                                                                                                                                                                                                                                                                                                                                                                                                                                                                                                  [warning: there may be more definitions on this page] with pn-psk modulation, the transmitted continuous wave radiation is modulated in phase by a pseudo noise code, (.../...) </w:t>
      </w:r>
    </w:p>
    <w:p w:rsidR="00761C1B" w:rsidRDefault="00761C1B" w:rsidP="00761C1B">
      <w:r>
        <w:t>SOURCE: Used in EN 302 264-01 V1.1.1, clause C.4.1</w:t>
      </w:r>
    </w:p>
    <w:p w:rsidR="00761C1B" w:rsidRDefault="00761C1B" w:rsidP="00761C1B"/>
    <w:p w:rsidR="00761C1B" w:rsidRDefault="00761C1B" w:rsidP="00761C1B">
      <w:r>
        <w:t xml:space="preserve">                                                                                                                                                                                                                                                                                                                                                                                                                                                                                                                                                                                                                                                                                                                                                                                                                                                                                                                                                                                                                                                                                                                                                                                                                                                                                                                                                                                                                                                                                                                                                                                                                                                                                                                                                                                                                                                                                                                                                                                                                                                                                                                                                                                                                                                                                                                                                                                                                                                                                                                                                                                                                                                                                                                                                                                                                                                                                                                                                                                                                                                                                                                                                                                                                                                                                                                                                                                                                                                                                                                                                                                                                                                                                                                                                                                                                                                                                                                                                                                                                                                                                                                                                                                                                                                                                                                                                                                                                                                                                                                                                                                                                                                                                                                                                                                                                                                                                                                                                                                                                                                                                                                                                                                                                                                                                                                                                                                                                                                                                                                                                                                                                                                                                                                                                                                                                                                                                                                                                                                                                                                                                                                                                                                                                                                                                                                                                                                                                                                                                                                                                                                                                                                                                                                                                                                                                                                                                                                                                                                                                                                                                                                                  [warning: there may be more definitions on this page] wman base station equipment the present document applies to broadband data transmission system base station (.../...) </w:t>
      </w:r>
    </w:p>
    <w:p w:rsidR="00761C1B" w:rsidRDefault="00761C1B" w:rsidP="00761C1B">
      <w:r>
        <w:t>SOURCE: Used in EN 301 489-50 V2.1.1, clause B.6</w:t>
      </w:r>
    </w:p>
    <w:p w:rsidR="00761C1B" w:rsidRDefault="00761C1B" w:rsidP="00761C1B"/>
    <w:p w:rsidR="00761C1B" w:rsidRDefault="00761C1B" w:rsidP="00761C1B">
      <w:r>
        <w:t xml:space="preserve">                                                                                                                                                                                                                                                                                                                                                                                                                                                                                                                                                                                                                                                                                                                                                                                                                                                                                                                                                                                                                                                                                                                                                                                                                                                                                                                                                                                                                                                                                                                                                                                                                                                                                                                                                                                                                                                                                                                                                                                                                                                                                                                                                                                                                                                                                                                                                                                                                                                                                                                                                                                                                                                                                                                                                                                                                                                                                                                                                                                                                                                                                                                                                                                                                                                                                                                                                                                                                                                                                                                                                                                                                                                                                                                                                                                                                                                                                                                                                                                                                                                                                                                                                                                                                                                                                                                                                                                                                                                                                                                                                                                                                                                                                                                                                                                                                                                                                                                                                                                                                                                                                                                                                                                                                                                                                                                                                                                                                                                                                                                                                                                                                                                                                                                                                                                                                                                                                                                                                                                                                                                                                                                                                                                                                                                                                                                                                                                                                                                                                                                                                                                                                                                                                                                                                                                                                                                                                                                                                                                                                                                                                                                                  [warning: there may be more definitions on this page] xatmpmmodule {ccitt(0) identified-organization (4) etsi (0) en300820-3 (820) informationmodel (0) asn1module (2) asn1typesmodule (0)} definitions implicit tags ::= begin imports attributeid from cmip-1 {joint-iso-ccitt ms(9) cmip(1) modules(0) protocol(3)} simplenametype from attribute-asn1module {joint-iso-ccitt ms(9) smi(3) part2(2) asn1module(2) 1} gaugethresholdattributelist, elapsedtime from q822-pm-asn1module {ccitt(0) recommendation(0) q(17) q822(822) asn1module(2) q822asn1module(0)} timeperiod from metricmodule {joint-iso-ccitt ms(9) function(2) part11(11) asn1module(2) 0} averagemonitoringblocksize, pmproblem from atmmibmod {itu-t(0) recommendation(0) i(9) atmm(751) informationmodel(0) asn1module(2) atm(0)} vpqosclass from asn1xatmmodule { ccitt(0) identified-organization(4) etsi(0) xcoop(1996) informationmodel(0) asn1module(2) asn1typesmodule(0) }; xatminfomodel object identifier ::= {ccitt(0) identified-organization(4) etsi(0) p708(708) informationmodel(0) } xatmobjectclass object identifier::= {xatminfomodel managedobjectclass(3) } xatmpackage object identifier::= { xatminfomodel package(4) } xatmnamebinding object identifier::= { xatminfomodel namebinding(6) } xatmattribute object identifier::= { xatminfomodel attribute(7) } xatmaction object identifier::= {xatminfomodel action(9) } xatmnotification object identifier::= { xatminfomodel notification(10) } locationid ::= enumerated {aend (0), zend (1), subnetworkconnection (2)} pnolccontrolpminformation::= sequence{ controlsourcepmrequest [0] sourcepmrequest optional, controlsinkpmrequest [1] sinkpmrequest optional, linksinkqos [2] linksinkqos optional } pnolccontrolpmresult::= sequence{ sourcepmrequestresult [0] sourcepmrequest optional, sinkpmrequestresult [1] sinkpmrequest optional, additionalinformation set of pmproblem optional} sourcepmrequest::=sequence{ sourcepmrequeststatus boolean, sourceaveragemonitoringblocksize averagemonitoringblocksize optional} sinkpmrequest::=sequence{ sinkpmrequeststatus boolean, sinkaveragemonitoringblocksize averagemonitoringblocksize optional} linksinkqos::= vpqosclass pnogaugethresholdattributelist ::= gaugethresholdattributelist -- note: for the experiment the following syntax was used but as a result of (.../...) </w:t>
      </w:r>
    </w:p>
    <w:p w:rsidR="00761C1B" w:rsidRDefault="00761C1B" w:rsidP="00761C1B">
      <w:r>
        <w:t>SOURCE: Used in EN 300 820-03 V1.1.1, clause ASN.1</w:t>
      </w:r>
    </w:p>
    <w:p w:rsidR="00761C1B" w:rsidRDefault="00761C1B" w:rsidP="00761C1B"/>
    <w:p w:rsidR="00761C1B" w:rsidRDefault="00761C1B" w:rsidP="00761C1B">
      <w:r>
        <w:t xml:space="preserve">                                                                                                                                                                                                                                                                                                                                                                                                                                                                                                                                                                                                                                                                                                                                                                                                                                                                                                                                                                                                                                                                                                                                                                                                                                                                                                                                                                                                                                                                                                                                                                                                                                                                                                                                                                                                                                                                                                                                                                                                                                                                                                                                                                                                                                                                                                                                                                                                                                                                                                                                                                                                                                                                                                                                                                                                                                                                                                                                                                                                                                                                                                                                                                                                                                                                                                                                                                                                                                                                                                                                                                                                                                                                                                                                                                                                                                                                                                                                                                                                                                                                                                                                                                                                                                                                                                                                                                                                                                                                                                                                                                                                                                                                                                                                                                                                                                                                                                                                                                                                                                                                                                                                                                                                                                                                                                                                                                                                                                                                                                                                                                                                                                                                                                                                                                                                                                                                                                                                                                                                                                                                                                                                                                                                                                                                                                                                                                                                                                                                                                                                                                                                                                                                                                                                                                                                                                                                                                                                                                                                                                                                                                                                  [warning: there may be more definitions on this page] ï‚± 0,5 cm from the sidewall and centred vertically within the (.../...) </w:t>
      </w:r>
    </w:p>
    <w:p w:rsidR="00761C1B" w:rsidRDefault="00761C1B" w:rsidP="00761C1B">
      <w:r>
        <w:t>SOURCE: Used in EN 301 489-27 V2.1.1, clause 6</w:t>
      </w:r>
    </w:p>
    <w:p w:rsidR="00761C1B" w:rsidRDefault="00761C1B" w:rsidP="00761C1B"/>
    <w:p w:rsidR="00761C1B" w:rsidRDefault="00761C1B" w:rsidP="00761C1B">
      <w:r>
        <w:t xml:space="preserve">                                                                                                                                                                                                                                                                                                                                                                                                                                                                                                                                                                                                                                                                                                                                                                                                                                                                                                                                                                                                                                                                                                                                                                                                                                                                                                                                                                                                                                                                                                                                                                                                                                                                                                                                                                                                                                                                                                                                                                                                                                                                                                                                                                                                                                                                                                                                                                                                                                                                                                                                                                                                                                                                                                                                                                                                                                                                                                                                                                                                                                                                                                                                                                                                                                                                                                                                                                                                                                                                                                                                                                                                                                                                                                                                                                                                                                                                                                                                                                                                                                                                                                                                                                                                                                                                                                                                                                                                                                                                                                                                                                                                                                                                                                                                                                                                                                                                                                                                                                                                                                                                                                                                                                                                                                                                                                                                                                                                                                                                                                                                                                                                                                                                                                                                                                                                                                                                                                                                                                                                                                                                                                                                                                                                                                                                                                                                                                                                                                                                                                                                                                                                                                                                                                                                                                                                                                                                                                                                                                                                                                                                                                                                  [warning: there may be more definitions on this page] (.../...) </w:t>
      </w:r>
    </w:p>
    <w:p w:rsidR="00761C1B" w:rsidRDefault="00761C1B" w:rsidP="00761C1B">
      <w:r>
        <w:t>SOURCE: Used in EN 300 012-01 V1.2.2, clause 0</w:t>
      </w:r>
    </w:p>
    <w:p w:rsidR="00761C1B" w:rsidRDefault="00761C1B" w:rsidP="00761C1B"/>
    <w:p w:rsidR="00761C1B" w:rsidRDefault="00761C1B" w:rsidP="00761C1B">
      <w:r>
        <w:t xml:space="preserve">                                                                                                                                                                                                                                                                                                                                                                                                                                                                                                                                                                                                                                                                                                                                                                                                                                                                                                                                                                                                                                                                                                                                                                                                                                                                                                                                                                                                                                                                                                                                                                                                                                                                                                                                                                                                                                                                                                                                                                                                                                                                                                                                                                                                                                                                                                                                                                                                                                                                                                                                                                                                                                                                                                                                                                                                                                                                                                                                                                                                                                                                                                                                                                                                                                                                                                                                                                                                                                                                                                                                                                                                                                                                                                                                                                                                                                                                                                                                                                                                                                                                                                                                                                                                                                                                                                                                                                                                                                                                                                                                                                                                                                                                                                                                                                                                                                                                                                                                                                                                                                                                                                                                                                                                                                                                                                                                                                                                                                                                                                                                                                                                                                                                                                                                                                                                                                                                                                                                                                                                                                                                                                                                                                                                                                                                                                                                                                                                                                                                                                                                                                                                                                                                                                                                                                                                                                                                                                                                                                                                                                                                                                                                  a heading line is a vertical line in the radar display starting from the centre of the radar picture and leading to the middle of the uppermost edge of the radar display. the heading line represents a parallel line to, or the direction of the ship's longitudinal axis. the radar picture azimuth error is the deviation of the radar picture orientation from the correct orientation (to the heading line). </w:t>
      </w:r>
    </w:p>
    <w:p w:rsidR="00761C1B" w:rsidRDefault="00761C1B" w:rsidP="00761C1B">
      <w:r>
        <w:t>SOURCE: Used in EN 302 194 V2.1.1, clause 8.1.9.1 SOURCE: Used in EN 302 194-01 V1.1.2, clause 7.1.9.1</w:t>
      </w:r>
    </w:p>
    <w:p w:rsidR="00761C1B" w:rsidRDefault="00761C1B" w:rsidP="00761C1B"/>
    <w:p w:rsidR="00761C1B" w:rsidRDefault="00761C1B" w:rsidP="00761C1B">
      <w:r>
        <w:t xml:space="preserve">                                                                                                                                                                                                                                                                                                                                                                                                                                                                                                                                                                                                                                                                                                                                                                                                                                                                                                                                                                                                                                                                                                                                                                                                                                                                                                                                                                                                                                                                                                                                                                                                                                                                                                                                                                                                                                                                                                                                                                                                                                                                                                                                                                                                                                                                                                                                                                                                                                                                                                                                                                                                                                                                                                                                                                                                                                                                                                                                                                                                                                                                                                                                                                                                                                                                                                                                                                                                                                                                                                                                                                                                                                                                                                                                                                                                                                                                                                                                                                                                                                                                                                                                                                                                                                                                                                                                                                                                                                                                                                                                                                                                                                                                                                                                                                                                                                                                                                                                                                                                                                                                                                                                                                                                                                                                                                                                                                                                                                                                                                                                                                                                                                                                                                                                                                                                                                                                                                                                                                                                                                                                                                                                                                                                                                                                                                                                                                                                                                                                                                                                                                                                                                                                                                                                                                                                                                                                                                                                                                                                                                                                                                                                  a me supporting sim application toolkit facilities shall support the fetch and terminal response commands. </w:t>
      </w:r>
    </w:p>
    <w:p w:rsidR="00761C1B" w:rsidRDefault="00761C1B" w:rsidP="00761C1B">
      <w:r>
        <w:t>SOURCE: Used in EN 300 607-04 V5.1.1, clause 27.22.3.1</w:t>
      </w:r>
    </w:p>
    <w:p w:rsidR="00761C1B" w:rsidRDefault="00761C1B" w:rsidP="00761C1B"/>
    <w:p w:rsidR="00761C1B" w:rsidRDefault="00761C1B" w:rsidP="00761C1B">
      <w:r>
        <w:t xml:space="preserve">                                                                                                                                                                                                                                                                                                                                                                                                                                                                                                                                                                                                                                                                                                                                                                                                                                                                                                                                                                                                                                                                                                                                                                                                                                                                                                                                                                                                                                                                                                                                                                                                                                                                                                                                                                                                                                                                                                                                                                                                                                                                                                                                                                                                                                                                                                                                                                                                                                                                                                                                                                                                                                                                                                                                                                                                                                                                                                                                                                                                                                                                                                                                                                                                                                                                                                                                                                                                                                                                                                                                                                                                                                                                                                                                                                                                                                                                                                                                                                                                                                                                                                                                                                                                                                                                                                                                                                                                                                                                                                                                                                                                                                                                                                                                                                                                                                                                                                                                                                                                                                                                                                                                                                                                                                                                                                                                                                                                                                                                                                                                                                                                                                                                                                                                                                                                                                                                                                                                                                                                                                                                                                                                                                                                                                                                                                                                                                                                                                                                                                                                                                                                                                                                                                                                                                                                                                                                                                                                                                                                                                                                                                                                  a set of technologies designed to avoid interference by interrogators to er-gsm. </w:t>
      </w:r>
    </w:p>
    <w:p w:rsidR="00761C1B" w:rsidRDefault="00761C1B" w:rsidP="00761C1B">
      <w:r>
        <w:t>SOURCE: Used in EN 302 208 V3.1.1, clause 4.3.8.2</w:t>
      </w:r>
    </w:p>
    <w:p w:rsidR="00761C1B" w:rsidRDefault="00761C1B" w:rsidP="00761C1B"/>
    <w:p w:rsidR="00761C1B" w:rsidRDefault="00761C1B" w:rsidP="00761C1B">
      <w:r>
        <w:t xml:space="preserve">                                                                                                                                                                                                                                                                                                                                                                                                                                                                                                                                                                                                                                                                                                                                                                                                                                                                                                                                                                                                                                                                                                                                                                                                                                                                                                                                                                                                                                                                                                                                                                                                                                                                                                                                                                                                                                                                                                                                                                                                                                                                                                                                                                                                                                                                                                                                                                                                                                                                                                                                                                                                                                                                                                                                                                                                                                                                                                                                                                                                                                                                                                                                                                                                                                                                                                                                                                                                                                                                                                                                                                                                                                                                                                                                                                                                                                                                                                                                                                                                                                                                                                                                                                                                                                                                                                                                                                                                                                                                                                                                                                                                                                                                                                                                                                                                                                                                                                                                                                                                                                                                                                                                                                                                                                                                                                                                                                                                                                                                                                                                                                                                                                                                                                                                                                                                                                                                                                                                                                                                                                                                                                                                                                                                                                                                                                                                                                                                                                                                                                                                                                                                                                                                                                                                                                                                                                                                                                                                                                                                                                                                                                                                  a slave display may be a simple monitor or it may include operational controls, i.e. range scale switch, rings on/off, centre/off-centre, which affect the slave display only. </w:t>
      </w:r>
    </w:p>
    <w:p w:rsidR="00761C1B" w:rsidRDefault="00761C1B" w:rsidP="00761C1B">
      <w:r>
        <w:t>SOURCE: Used in EN 302 194 V2.1.1, clause 8.5.1 SOURCE: Used in EN 302 194-01 V1.1.2, clause 7.5.1</w:t>
      </w:r>
    </w:p>
    <w:p w:rsidR="00761C1B" w:rsidRDefault="00761C1B" w:rsidP="00761C1B"/>
    <w:p w:rsidR="00761C1B" w:rsidRDefault="00761C1B" w:rsidP="00761C1B">
      <w:r>
        <w:t xml:space="preserve">                                                                                                                                                                                                                                                                                                                                                                                                                                                                                                                                                                                                                                                                                                                                                                                                                                                                                                                                                                                                                                                                                                                                                                                                                                                                                                                                                                                                                                                                                                                                                                                                                                                                                                                                                                                                                                                                                                                                                                                                                                                                                                                                                                                                                                                                                                                                                                                                                                                                                                                                                                                                                                                                                                                                                                                                                                                                                                                                                                                                                                                                                                                                                                                                                                                                                                                                                                                                                                                                                                                                                                                                                                                                                                                                                                                                                                                                                                                                                                                                                                                                                                                                                                                                                                                                                                                                                                                                                                                                                                                                                                                                                                                                                                                                                                                                                                                                                                                                                                                                                                                                                                                                                                                                                                                                                                                                                                                                                                                                                                                                                                                                                                                                                                                                                                                                                                                                                                                                                                                                                                                                                                                                                                                                                                                                                                                                                                                                                                                                                                                                                                                                                                                                                                                                                                                                                                                                                                                                                                                                                                                                                                                                  a spectrum mask is a mathematically defined set of lines applied to the levels of radio transmissions </w:t>
      </w:r>
    </w:p>
    <w:p w:rsidR="00761C1B" w:rsidRDefault="00761C1B" w:rsidP="00761C1B">
      <w:r>
        <w:t>SOURCE: Used in EN 302 208 V3.1.1, clause 4.3.5.2</w:t>
      </w:r>
    </w:p>
    <w:p w:rsidR="00761C1B" w:rsidRDefault="00761C1B" w:rsidP="00761C1B"/>
    <w:p w:rsidR="00761C1B" w:rsidRDefault="00761C1B" w:rsidP="00761C1B">
      <w:r>
        <w:t xml:space="preserve">                                                                                                                                                                                                                                                                                                                                                                                                                                                                                                                                                                                                                                                                                                                                                                                                                                                                                                                                                                                                                                                                                                                                                                                                                                                                                                                                                                                                                                                                                                                                                                                                                                                                                                                                                                                                                                                                                                                                                                                                                                                                                                                                                                                                                                                                                                                                                                                                                                                                                                                                                                                                                                                                                                                                                                                                                                                                                                                                                                                                                                                                                                                                                                                                                                                                                                                                                                                                                                                                                                                                                                                                                                                                                                                                                                                                                                                                                                                                                                                                                                                                                                                                                                                                                                                                                                                                                                                                                                                                                                                                                                                                                                                                                                                                                                                                                                                                                                                                                                                                                                                                                                                                                                                                                                                                                                                                                                                                                                                                                                                                                                                                                                                                                                                                                                                                                                                                                                                                                                                                                                                                                                                                                                                                                                                                                                                                                                                                                                                                                                                                                                                                                                                                                                                                                                                                                                                                                                                                                                                                                                                                                                                                  a spurious emission is any signal produced by the interrogator that falls outside of the band on which the equipment is meant to operate. </w:t>
      </w:r>
    </w:p>
    <w:p w:rsidR="00761C1B" w:rsidRDefault="00761C1B" w:rsidP="00761C1B">
      <w:r>
        <w:t>SOURCE: Used in EN 302 208 V3.1.1, clause 4.3.6.2</w:t>
      </w:r>
    </w:p>
    <w:p w:rsidR="00761C1B" w:rsidRDefault="00761C1B" w:rsidP="00761C1B"/>
    <w:p w:rsidR="00761C1B" w:rsidRDefault="00761C1B" w:rsidP="00761C1B">
      <w:r>
        <w:t xml:space="preserve">                                                                                                                                                                                                                                                                                                                                                                                                                                                                                                                                                                                                                                                                                                                                                                                                                                                                                                                                                                                                                                                                                                                                                                                                                                                                                                                                                                                                                                                                                                                                                                                                                                                                                                                                                                                                                                                                                                                                                                                                                                                                                                                                                                                                                                                                                                                                                                                                                                                                                                                                                                                                                                                                                                                                                                                                                                                                                                                                                                                                                                                                                                                                                                                                                                                                                                                                                                                                                                                                                                                                                                                                                                                                                                                                                                                                                                                                                                                                                                                                                                                                                                                                                                                                                                                                                                                                                                                                                                                                                                                                                                                                                                                                                                                                                                                                                                                                                                                                                                                                                                                                                                                                                                                                                                                                                                                                                                                                                                                                                                                                                                                                                                                                                                                                                                                                                                                                                                                                                                                                                                                                                                                                                                                                                                                                                                                                                                                                                                                                                                                                                                                                                                                                                                                                                                                                                                                                                                                                                                                                                                                                                                                                  a transmitter timeout timer is a call duration timer that starts when the ptt key is pressed and when this timer expires, the equipment will stop transmitting immediately and may not re-transmit until ptt has been released and pressed again. </w:t>
      </w:r>
    </w:p>
    <w:p w:rsidR="00761C1B" w:rsidRDefault="00761C1B" w:rsidP="00761C1B">
      <w:r>
        <w:t>SOURCE: Used in EN 300 113-02 V1.5.1, clause 4.2.8.1 SOURCE: Used in EN 301 166 V2.1.1, clause 7.8.1 SOURCE: Used in EN 301 166-02 V1.2.1, clause 4.2.8.1</w:t>
      </w:r>
    </w:p>
    <w:p w:rsidR="00761C1B" w:rsidRDefault="00761C1B" w:rsidP="00761C1B"/>
    <w:p w:rsidR="00761C1B" w:rsidRDefault="00761C1B" w:rsidP="00761C1B">
      <w:r>
        <w:t xml:space="preserve">                                                                                                                                                                                                                                                                                                                                                                                                                                                                                                                                                                                                                                                                                                                                                                                                                                                                                                                                                                                                                                                                                                                                                                                                                                                                                                                                                                                                                                                                                                                                                                                                                                                                                                                                                                                                                                                                                                                                                                                                                                                                                                                                                                                                                                                                                                                                                                                                                                                                                                                                                                                                                                                                                                                                                                                                                                                                                                                                                                                                                                                                                                                                                                                                                                                                                                                                                                                                                                                                                                                                                                                                                                                                                                                                                                                                                                                                                                                                                                                                                                                                                                                                                                                                                                                                                                                                                                                                                                                                                                                                                                                                                                                                                                                                                                                                                                                                                                                                                                                                                                                                                                                                                                                                                                                                                                                                                                                                                                                                                                                                                                                                                                                                                                                                                                                                                                                                                                                                                                                                                                                                                                                                                                                                                                                                                                                                                                                                                                                                                                                                                                                                                                                                                                                                                                                                                                                                                                                                                                                                                                                                                                                                  a useful figure of merit (fom) for an active antenna is the passive antenna gain,ã€– gã€—_i, less the amplifier noise figure f_a. for further technical details, see annex b. </w:t>
      </w:r>
    </w:p>
    <w:p w:rsidR="00761C1B" w:rsidRDefault="00761C1B" w:rsidP="00761C1B">
      <w:r>
        <w:t>SOURCE: Used in EN 303 354 V1.1.1, clause 4.5.7.1</w:t>
      </w:r>
    </w:p>
    <w:p w:rsidR="00761C1B" w:rsidRDefault="00761C1B" w:rsidP="00761C1B"/>
    <w:p w:rsidR="00761C1B" w:rsidRDefault="00761C1B" w:rsidP="00761C1B">
      <w:r>
        <w:t xml:space="preserve">                                                                                                                                                                                                                                                                                                                                                                                                                                                                                                                                                                                                                                                                                                                                                                                                                                                                                                                                                                                                                                                                                                                                                                                                                                                                                                                                                                                                                                                                                                                                                                                                                                                                                                                                                                                                                                                                                                                                                                                                                                                                                                                                                                                                                                                                                                                                                                                                                                                                                                                                                                                                                                                                                                                                                                                                                                                                                                                                                                                                                                                                                                                                                                                                                                                                                                                                                                                                                                                                                                                                                                                                                                                                                                                                                                                                                                                                                                                                                                                                                                                                                                                                                                                                                                                                                                                                                                                                                                                                                                                                                                                                                                                                                                                                                                                                                                                                                                                                                                                                                                                                                                                                                                                                                                                                                                                                                                                                                                                                                                                                                                                                                                                                                                                                                                                                                                                                                                                                                                                                                                                                                                                                                                                                                                                                                                                                                                                                                                                                                                                                                                                                                                                                                                                                                                                                                                                                                                                                                                                                                                                                                                                                  a variable range marker is a concentric range ring with an adjustable radius. additionally to the ring itself the actual radius of the vrm is numeric displayed. </w:t>
      </w:r>
    </w:p>
    <w:p w:rsidR="00761C1B" w:rsidRDefault="00761C1B" w:rsidP="00761C1B">
      <w:r>
        <w:t>SOURCE: Used in EN 302 194 V2.1.1, clause 8.1.8.1 SOURCE: Used in EN 302 194-01 V1.1.2, clause 7.1.8.1</w:t>
      </w:r>
    </w:p>
    <w:p w:rsidR="00761C1B" w:rsidRDefault="00761C1B" w:rsidP="00761C1B"/>
    <w:p w:rsidR="00761C1B" w:rsidRDefault="00761C1B" w:rsidP="00761C1B">
      <w:r>
        <w:t xml:space="preserve">                                                                                                                                                                                                                                                                                                                                                                                                                                                                                                                                                                                                                                                                                                                                                                                                                                                                                                                                                                                                                                                                                                                                                                                                                                                                                                                                                                                                                                                                                                                                                                                                                                                                                                                                                                                                                                                                                                                                                                                                                                                                                                                                                                                                                                                                                                                                                                                                                                                                                                                                                                                                                                                                                                                                                                                                                                                                                                                                                                                                                                                                                                                                                                                                                                                                                                                                                                                                                                                                                                                                                                                                                                                                                                                                                                                                                                                                                                                                                                                                                                                                                                                                                                                                                                                                                                                                                                                                                                                                                                                                                                                                                                                                                                                                                                                                                                                                                                                                                                                                                                                                                                                                                                                                                                                                                                                                                                                                                                                                                                                                                                                                                                                                                                                                                                                                                                                                                                                                                                                                                                                                                                                                                                                                                                                                                                                                                                                                                                                                                                                                                                                                                                                                                                                                                                                                                                                                                                                                                                                                                                                                                                                                  The ability of the base station to meet the transmitter conducted unwanted emissions limits in the presence of an interfering signal applied to the transmitter port. inter-base station transmitter intermodulation (inter-base station and inter-sector are synonymous) occurs when an external signal source is introduced to the antenna connector of the base station. this test verifies that transmitter conducted unwanted emissions are still met with the presence of the interfering source. inter-sector transmitter intermodulation is measured for all combinations of idle and non-idle slots in one sector and the other under three test conditions: * case 1 measures the transmitter conducted unwanted emissions level while both sectors are transmitting idle slots. * case 2 measures the transmitter conducted unwanted emissions level while the sector under test are transmitting non-idle slots and the other sector transmitting idle slots. * case 3 measures the transmitter conducted unwanted emissions level while the sector under test are transmitting idle slots and the other sector transmitting non-idle slots. * case 4 measures the transmitter conducted unwanted emissions level while both sectors are transmitting non-idle slots. </w:t>
      </w:r>
    </w:p>
    <w:p w:rsidR="00761C1B" w:rsidRDefault="00761C1B" w:rsidP="00761C1B">
      <w:r>
        <w:t>SOURCE: Used in EN 301 449 V1.1.1, clause 4.2.5.1</w:t>
      </w:r>
    </w:p>
    <w:p w:rsidR="00761C1B" w:rsidRDefault="00761C1B" w:rsidP="00761C1B"/>
    <w:p w:rsidR="00761C1B" w:rsidRDefault="00761C1B" w:rsidP="00761C1B">
      <w:r>
        <w:t xml:space="preserve">                                                                                                                                                                                                                                                                                                                                                                                                                                                                                                                                                                                                                                                                                                                                                                                                                                                                                                                                                                                                                                                                                                                                                                                                                                                                                                                                                                                                                                                                                                                                                                                                                                                                                                                                                                                                                                                                                                                                                                                                                                                                                                                                                                                                                                                                                                                                                                                                                                                                                                                                                                                                                                                                                                                                                                                                                                                                                                                                                                                                                                                                                                                                                                                                                                                                                                                                                                                                                                                                                                                                                                                                                                                                                                                                                                                                                                                                                                                                                                                                                                                                                                                                                                                                                                                                                                                                                                                                                                                                                                                                                                                                                                                                                                                                                                                                                                                                                                                                                                                                                                                                                                                                                                                                                                                                                                                                                                                                                                                                                                                                                                                                                                                                                                                                                                                                                                                                                                                                                                                                                                                                                                                                                                                                                                                                                                                                                                                                                                                                                                                                                                                                                                                                                                                                                                                                                                                                                                                                                                                                                                                                                                                              ability to receive: the reference part shall transmit 10 acknowledged (numbered) packets each of 4 code words to the test receiver. the number of acknowledged (numbered) packets that are indicated as having been correctly received (as detected by acknowledgements received at the reference part) shall be counted. if four or more are correct, then the receiver has the ability to receive. if three or fewer are correct, then the receiver does not have this ability. </w:t>
      </w:r>
    </w:p>
    <w:p w:rsidR="00761C1B" w:rsidRDefault="00761C1B" w:rsidP="00761C1B">
      <w:r>
        <w:t>SOURCE: Used in EN 301 797 V1.1.1, clause 5.5.1</w:t>
      </w:r>
    </w:p>
    <w:p w:rsidR="00761C1B" w:rsidRDefault="00761C1B" w:rsidP="00761C1B"/>
    <w:p w:rsidR="00761C1B" w:rsidRDefault="00761C1B" w:rsidP="00761C1B">
      <w:r>
        <w:t xml:space="preserve">                                                                                                                                                                                                                                                                                                                                                                                                                                                                                                                                                                                                                                                                                                                                                                                                                                                                                                                                                                                                                                                                                                                                                                                                                                                                                                                                                                                                                                                                                                                                                                                                                                                                                                                                                                                                                                                                                                                                                                                                                                                                                                                                                                                                                                                                                                                                                                                                                                                                                                                                                                                                                                                                                                                                                                                                                                                                                                                                                                                                                                                                                                                                                                                                                                                                                                                                                                                                                                                                                                                                                                                                                                                                                                                                                                                                                                                                                                                                                                                                                                                                                                                                                                                                                                                                                                                                                                                                                                                                                                                                                                                                                                                                                                                                                                                                                                                                                                                                                                                                                                                                                                                                                                                                                                                                                                                                                                                                                                                                                                                                                                                                                                                                                                                                                                                                                                                                                                                                                                                                                                                                                                                                                                                                                                                                                                                                                                                                                                                                                                                                                                                                                                                                                                                                                                                                                                                                                                                                                                                                                                                                                                                                  according to ec decision 2013/654/eu [i.3] the e-utra-obts while in operation, shall limit the transmit power of all lte ues transmitting in band 3(see table 1-1) to a nominal value of 5 dbm/5 mhz at all stages of communication. in order to ensure that all ues onboard the aircraft which are attached to the e-utra-obts are commanded to a maximum power level which satisfies the above maximum power limit in all states of communication, it has to be verified that the information element "p-max" in the system information block type 1 (sib 1) is broadcasted on the bcch, i.e. via the transport channels bch or dl-sch and that the value for p-max is the set accordingly. </w:t>
      </w:r>
    </w:p>
    <w:p w:rsidR="00761C1B" w:rsidRDefault="00761C1B" w:rsidP="00761C1B">
      <w:r>
        <w:t>SOURCE: Used in EN 302 480 V2.1.1, clause 4.2.4.10.1</w:t>
      </w:r>
    </w:p>
    <w:p w:rsidR="00761C1B" w:rsidRDefault="00761C1B" w:rsidP="00761C1B"/>
    <w:p w:rsidR="00761C1B" w:rsidRDefault="00761C1B" w:rsidP="00761C1B">
      <w:r>
        <w:t xml:space="preserve">                                                                                                                                                                                                                                                                                                                                                                                                                                                                                                                                                                                                                                                                                                                                                                                                                                                                                                                                                                                                                                                                                                                                                                                                                                                                                                                                                                                                                                                                                                                                                                                                                                                                                                                                                                                                                                                                                                                                                                                                                                                                                                                                                                                                                                                                                                                                                                                                                                                                                                                                                                                                                                                                                                                                                                                                                                                                                                                                                                                                                                                                                                                                                                                                                                                                                                                                                                                                                                                                                                                                                                                                                                                                                                                                                                                                                                                                                                                                                                                                                                                                                                                                                                                                                                                                                                                                                                                                                                                                                                                                                                                                                                                                                                                                                                                                                                                                                                                                                                                                                                                                                                                                                                                                                                                                                                                                                                                                                                                                                                                                                                                                                                                                                                                                                                                                                                                                                                                                                                                                                                                                                                                                                                                                                                                                                                                                                                                                                                                                                                                                                                                                                                                                                                                                                                                                                                                                                                                                                                                                                                                                                                                                  The accumulated transmit time is the total of the transmitter 'on' times, during an observation period, on a particular hopping frequency. the frequency occupation is the number of times that each hopping frequency is occupied within a given period. a hopping frequency is considered to be occupied when the equipment selects that frequency from the hopping sequence. the equipment may be transmitting, receiving or stay idle during the dwell time spent on that hopping frequency. the hopping sequence of a frequency hopping equipment is the unrepeated pattern of the hopping frequencies used by the equipment. </w:t>
      </w:r>
    </w:p>
    <w:p w:rsidR="00761C1B" w:rsidRDefault="00761C1B" w:rsidP="00761C1B">
      <w:r>
        <w:t>SOURCE: Used in EN 300 328 V2.1.1, clause 4.3.1.4.2</w:t>
      </w:r>
    </w:p>
    <w:p w:rsidR="00761C1B" w:rsidRDefault="00761C1B" w:rsidP="00761C1B"/>
    <w:p w:rsidR="00761C1B" w:rsidRDefault="00761C1B" w:rsidP="00761C1B">
      <w:r>
        <w:t xml:space="preserve">                                                                                                                                                                                                                                                                                                                                                                                                                                                                                                                                                                                                                                                                                                                                                                                                                                                                                                                                                                                                                                                                                                                                                                                                                                                                                                                                                                                                                                                                                                                                                                                                                                                                                                                                                                                                                                                                                                                                                                                                                                                                                                                                                                                                                                                                                                                                                                                                                                                                                                                                                                                                                                                                                                                                                                                                                                                                                                                                                                                                                                                                                                                                                                                                                                                                                                                                                                                                                                                                                                                                                                                                                                                                                                                                                                                                                                                                                                                                                                                                                                                                                                                                                                                                                                                                                                                                                                                                                                                                                                                                                                                                                                                                                                                                                                                                                                                                                                                                                                                                                                                                                                                                                                                                                                                                                                                                                                                                                                                                                                                                                                                                                                                                                                                                                                                                                                                                                                                                                                                                                                                                                                                                                                                                                                                                                                                                                                                                                                                                                                                                                                                                                                                                                                                                                                                                                                                                                                                                                                                                                                                                                                                              actions the following fe actions shall occur at the points indicated in figures 3 to 22. 5.5.1 fe actions of fe1 101 delivers notification as received from fe2 in intercepted to the restricted user that interception of the call has been initiated. 102 delivers notification as received from fe2 in accepted to the restricted user that the call set-up to user b is continuing after authorization. 103 delivers notification as received from fe2 in diverted to the restricted user that the call set-up to user b is redirected to the dispatcher. 104 delivers notification as received from fe2 in rejected to the restricted user that the call set-up to user b has been rejected by the dispatcher and that the call is disconnected. 105 when accepted is received, the cc for user a will continue in the call active state as if there was no interception and the cc state machine will continue as if it had only sent a setup request (ignore all cc signalling between diverted and accepted). note: the above description of action 105 implies that the call id for the call to user b remains the same as that for the call to the dispatcher. this (...\...) [the expected end of this definition was beyond the limit of 200 words] </w:t>
      </w:r>
    </w:p>
    <w:p w:rsidR="00761C1B" w:rsidRDefault="00761C1B" w:rsidP="00761C1B">
      <w:r>
        <w:t>SOURCE: Used in EN 300 392-1106 V1.2.1, clause 5.5</w:t>
      </w:r>
    </w:p>
    <w:p w:rsidR="00761C1B" w:rsidRDefault="00761C1B" w:rsidP="00761C1B"/>
    <w:p w:rsidR="00761C1B" w:rsidRDefault="00761C1B" w:rsidP="00761C1B">
      <w:r>
        <w:t xml:space="preserve">                                                                                                                                                                                                                                                                                                                                                                                                                                                                                                                                                                                                                                                                                                                                                                                                                                                                                                                                                                                                                                                                                                                                                                                                                                                                                                                                                                                                                                                                                                                                                                                                                                                                                                                                                                                                                                                                                                                                                                                                                                                                                                                                                                                                                                                                                                                                                                                                                                                                                                                                                                                                                                                                                                                                                                                                                                                                                                                                                                                                                                                                                                                                                                                                                                                                                                                                                                                                                                                                                                                                                                                                                                                                                                                                                                                                                                                                                                                                                                                                                                                                                                                                                                                                                                                                                                                                                                                                                                                                                                                                                                                                                                                                                                                                                                                                                                                                                                                                                                                                                                                                                                                                                                                                                                                                                                                                                                                                                                                                                                                                                                                                                                                                                                                                                                                                                                                                                                                                                                                                                                                                                                                                                                                                                                                                                                                                                                                                                                                                                                                                                                                                                                                                                                                                                                                                                                                                                                                                                                                                                                                                                                                                  The active antenna gain is defined as the sum of the passive antenna gain and the amplifier gain. </w:t>
      </w:r>
    </w:p>
    <w:p w:rsidR="00761C1B" w:rsidRDefault="00761C1B" w:rsidP="00761C1B">
      <w:r>
        <w:t>SOURCE: Used in EN 303 354 V1.1.1, clause 4.5.6.1</w:t>
      </w:r>
    </w:p>
    <w:p w:rsidR="00761C1B" w:rsidRDefault="00761C1B" w:rsidP="00761C1B"/>
    <w:p w:rsidR="00761C1B" w:rsidRDefault="00761C1B" w:rsidP="00761C1B">
      <w:r>
        <w:t xml:space="preserve">                                                                                                                                                                                                                                                                                                                                                                                                                                                                                                                                                                                                                                                                                                                                                                                                                                                                                                                                                                                                                                                                                                                                                                                                                                                                                                                                                                                                                                                                                                                                                                                                                                                                                                                                                                                                                                                                                                                                                                                                                                                                                                                                                                                                                                                                                                                                                                                                                                                                                                                                                                                                                                                                                                                                                                                                                                                                                                                                                                                                                                                                                                                                                                                                                                                                                                                                                                                                                                                                                                                                                                                                                                                                                                                                                                                                                                                                                                                                                                                                                                                                                                                                                                                                                                                                                                                                                                                                                                                                                                                                                                                                                                                                                                                                                                                                                                                                                                                                                                                                                                                                                                                                                                                                                                                                                                                                                                                                                                                                                                                                                                                                                                                                                                                                                                                                                                                                                                                                                                                                                                                                                                                                                                                                                                                                                                                                                                                                                                                                                                                                                                                                                                                                                                                                                                                                                                                                                                                                                                                                                                                                                                                              adaptive frequency hopping using lbt based daa is a mechanism by which a given hopping frequency is made 'unavailable' because an interfering signal was detected before any transmission on that frequency. this mechanism shall operate as intended in the presence of an unwanted signal on frequencies other than those of the operating band. </w:t>
      </w:r>
    </w:p>
    <w:p w:rsidR="00761C1B" w:rsidRDefault="00761C1B" w:rsidP="00761C1B">
      <w:r>
        <w:t>SOURCE: Used in EN 300 328 V2.1.1, clause 4.3.1.7.2.1</w:t>
      </w:r>
    </w:p>
    <w:p w:rsidR="00761C1B" w:rsidRDefault="00761C1B" w:rsidP="00761C1B"/>
    <w:p w:rsidR="00761C1B" w:rsidRDefault="00761C1B" w:rsidP="00761C1B">
      <w:r>
        <w:t xml:space="preserve">                                                                                                                                                                                                                                                                                                                                                                                                                                                                                                                                                                                                                                                                                                                                                                                                                                                                                                                                                                                                                                                                                                                                                                                                                                                                                                                                                                                                                                                                                                                                                                                                                                                                                                                                                                                                                                                                                                                                                                                                                                                                                                                                                                                                                                                                                                                                                                                                                                                                                                                                                                                                                                                                                                                                                                                                                                                                                                                                                                                                                                                                                                                                                                                                                                                                                                                                                                                                                                                                                                                                                                                                                                                                                                                                                                                                                                                                                                                                                                                                                                                                                                                                                                                                                                                                                                                                                                                                                                                                                                                                                                                                                                                                                                                                                                                                                                                                                                                                                                                                                                                                                                                                                                                                                                                                                                                                                                                                                                                                                                                                                                                                                                                                                                                                                                                                                                                                                                                                                                                                                                                                                                                                                                                                                                                                                                                                                                                                                                                                                                                                                                                                                                                                                                                                                                                                                                                                                                                                                                                                                                                                                                                                  adaptive frequency hopping using other forms of daa is a mechanism different from lbt, by which a given hopping frequency is made 'unavailable' because an interfering signal was reported after transmissions on that frequency. this mechanism shall operate as intended in the presence of an unwanted signal on frequencies other than those of the operating band. </w:t>
      </w:r>
    </w:p>
    <w:p w:rsidR="00761C1B" w:rsidRDefault="00761C1B" w:rsidP="00761C1B">
      <w:r>
        <w:t>SOURCE: Used in EN 300 328 V2.1.1, clause 4.3.1.7.3.1</w:t>
      </w:r>
    </w:p>
    <w:p w:rsidR="00761C1B" w:rsidRDefault="00761C1B" w:rsidP="00761C1B"/>
    <w:p w:rsidR="00761C1B" w:rsidRDefault="00761C1B" w:rsidP="00761C1B">
      <w:r>
        <w:t xml:space="preserve">                                                                                                                                                                                                                                                                                                                                                                                                                                                                                                                                                                                                                                                                                                                                                                                                                                                                                                                                                                                                                                                                                                                                                                                                                                                                                                                                                                                                                                                                                                                                                                                                                                                                                                                                                                                                                                                                                                                                                                                                                                                                                                                                                                                                                                                                                                                                                                                                                                                                                                                                                                                                                                                                                                                                                                                                                                                                                                                                                                                                                                                                                                                                                                                                                                                                                                                                                                                                                                                                                                                                                                                                                                                                                                                                                                                                                                                                                                                                                                                                                                                                                                                                                                                                                                                                                                                                                                                                                                                                                                                                                                                                                                                                                                                                                                                                                                                                                                                                                                                                                                                                                                                                                                                                                                                                                                                                                                                                                                                                                                                                                                                                                                                                                                                                                                                                                                                                                                                                                                                                                                                                                                                                                                                                                                                                                                                                                                                                                                                                                                                                                                                                                                                                                                                                                                                                                                                                                                                                                                                                                                                                                                                                  adaptivity (medium access protocol) is a mechanism designed to facilitate spectrum sharing with other devices in the wireless network. </w:t>
      </w:r>
    </w:p>
    <w:p w:rsidR="00761C1B" w:rsidRDefault="00761C1B" w:rsidP="00761C1B">
      <w:r>
        <w:t>SOURCE: Used in EN 302 567 V2.1.1, clause 4.2.5.2</w:t>
      </w:r>
    </w:p>
    <w:p w:rsidR="00761C1B" w:rsidRDefault="00761C1B" w:rsidP="00761C1B"/>
    <w:p w:rsidR="00761C1B" w:rsidRDefault="00761C1B" w:rsidP="00761C1B">
      <w:r>
        <w:t xml:space="preserve">                                                                                                                                                                                                                                                                                                                                                                                                                                                                                                                                                                                                                                                                                                                                                                                                                                                                                                                                                                                                                                                                                                                                                                                                                                                                                                                                                                                                                                                                                                                                                                                                                                                                                                                                                                                                                                                                                                                                                                                                                                                                                                                                                                                                                                                                                                                                                                                                                                                                                                                                                                                                                                                                                                                                                                                                                                                                                                                                                                                                                                                                                                                                                                                                                                                                                                                                                                                                                                                                                                                                                                                                                                                                                                                                                                                                                                                                                                                                                                                                                                                                                                                                                                                                                                                                                                                                                                                                                                                                                                                                                                                                                                                                                                                                                                                                                                                                                                                                                                                                                                                                                                                                                                                                                                                                                                                                                                                                                                                                                                                                                                                                                                                                                                                                                                                                                                                                                                                                                                                                                                                                                                                                                                                                                                                                                                                                                                                                                                                                                                                                                                                                                                                                                                                                                                                                                                                                                                                                                                                                                                                                                                                                  The adjacent and alternate channel power is defined in en 300 086-1 [1], clause 7.5.1. </w:t>
      </w:r>
    </w:p>
    <w:p w:rsidR="00761C1B" w:rsidRDefault="00761C1B" w:rsidP="00761C1B">
      <w:r>
        <w:t>SOURCE: Used in EN 300 086-02 V1.3.1, clause 4.2.4.1</w:t>
      </w:r>
    </w:p>
    <w:p w:rsidR="00761C1B" w:rsidRDefault="00761C1B" w:rsidP="00761C1B"/>
    <w:p w:rsidR="00761C1B" w:rsidRDefault="00761C1B" w:rsidP="00761C1B">
      <w:r>
        <w:t xml:space="preserve">                                                                                                                                                                                                                                                                                                                                                                                                                                                                                                                                                                                                                                                                                                                                                                                                                                                                                                                                                                                                                                                                                                                                                                                                                                                                                                                                                                                                                                                                                                                                                                                                                                                                                                                                                                                                                                                                                                                                                                                                                                                                                                                                                                                                                                                                                                                                                                                                                                                                                                                                                                                                                                                                                                                                                                                                                                                                                                                                                                                                                                                                                                                                                                                                                                                                                                                                                                                                                                                                                                                                                                                                                                                                                                                                                                                                                                                                                                                                                                                                                                                                                                                                                                                                                                                                                                                                                                                                                                                                                                                                                                                                                                                                                                                                                                                                                                                                                                                                                                                                                                                                                                                                                                                                                                                                                                                                                                                                                                                                                                                                                                                                                                                                                                                                                                                                                                                                                                                                                                                                                                                                                                                                                                                                                                                                                                                                                                                                                                                                                                                                                                                                                                                                                                                                                                                                                                                                                                                                                                                                                                                                                                                              The adjacent and alternate channel power is defined in en 300 113-1 [1], clause 7.4.1. </w:t>
      </w:r>
    </w:p>
    <w:p w:rsidR="00761C1B" w:rsidRDefault="00761C1B" w:rsidP="00761C1B">
      <w:r>
        <w:t>SOURCE: Used in EN 300 113-02 V1.5.1, clause 4.2.4.1</w:t>
      </w:r>
    </w:p>
    <w:p w:rsidR="00761C1B" w:rsidRDefault="00761C1B" w:rsidP="00761C1B"/>
    <w:p w:rsidR="00761C1B" w:rsidRDefault="00761C1B" w:rsidP="00761C1B">
      <w:r>
        <w:t xml:space="preserve">                                                                                                                                                                                                                                                                                                                                                                                                                                                                                                                                                                                                                                                                                                                                                                                                                                                                                                                                                                                                                                                                                                                                                                                                                                                                                                                                                                                                                                                                                                                                                                                                                                                                                                                                                                                                                                                                                                                                                                                                                                                                                                                                                                                                                                                                                                                                                                                                                                                                                                                                                                                                                                                                                                                                                                                                                                                                                                                                                                                                                                                                                                                                                                                                                                                                                                                                                                                                                                                                                                                                                                                                                                                                                                                                                                                                                                                                                                                                                                                                                                                                                                                                                                                                                                                                                                                                                                                                                                                                                                                                                                                                                                                                                                                                                                                                                                                                                                                                                                                                                                                                                                                                                                                                                                                                                                                                                                                                                                                                                                                                                                                                                                                                                                                                                                                                                                                                                                                                                                                                                                                                                                                                                                                                                                                                                                                                                                                                                                                                                                                                                                                                                                                                                                                                                                                                                                                                                                                                                                                                                                                                                                                              The adjacent and alternate channel power is defined in en 300 296-1 [1], clause 7.4.1. </w:t>
      </w:r>
    </w:p>
    <w:p w:rsidR="00761C1B" w:rsidRDefault="00761C1B" w:rsidP="00761C1B">
      <w:r>
        <w:t>SOURCE: Used in EN 300 296-02 V1.4.1, clause 4.2.4.1</w:t>
      </w:r>
    </w:p>
    <w:p w:rsidR="00761C1B" w:rsidRDefault="00761C1B" w:rsidP="00761C1B"/>
    <w:p w:rsidR="00761C1B" w:rsidRDefault="00761C1B" w:rsidP="00761C1B">
      <w:r>
        <w:t xml:space="preserve">                                                                                                                                                                                                                                                                                                                                                                                                                                                                                                                                                                                                                                                                                                                                                                                                                                                                                                                                                                                                                                                                                                                                                                                                                                                                                                                                                                                                                                                                                                                                                                                                                                                                                                                                                                                                                                                                                                                                                                                                                                                                                                                                                                                                                                                                                                                                                                                                                                                                                                                                                                                                                                                                                                                                                                                                                                                                                                                                                                                                                                                                                                                                                                                                                                                                                                                                                                                                                                                                                                                                                                                                                                                                                                                                                                                                                                                                                                                                                                                                                                                                                                                                                                                                                                                                                                                                                                                                                                                                                                                                                                                                                                                                                                                                                                                                                                                                                                                                                                                                                                                                                                                                                                                                                                                                                                                                                                                                                                                                                                                                                                                                                                                                                                                                                                                                                                                                                                                                                                                                                                                                                                                                                                                                                                                                                                                                                                                                                                                                                                                                                                                                                                                                                                                                                                                                                                                                                                                                                                                                                                                                                                                              The adjacent and alternate channel power is that part of the total power output of a transmitter under defined conditions of modulation, which falls within a specified pass-band centred on the nominal frequency of either of the adjacent and alternate channels. this power is the sum of the mean power produced by the modulation, hum and noise of the transmitter. </w:t>
      </w:r>
    </w:p>
    <w:p w:rsidR="00761C1B" w:rsidRDefault="00761C1B" w:rsidP="00761C1B">
      <w:r>
        <w:t>SOURCE: Used in EN 300 086 V2.1.2, clause 7.5.1 SOURCE: Used in EN 300 086-01 V1.4.1, clause 7.5.1</w:t>
      </w:r>
    </w:p>
    <w:p w:rsidR="00761C1B" w:rsidRDefault="00761C1B" w:rsidP="00761C1B"/>
    <w:p w:rsidR="00761C1B" w:rsidRDefault="00761C1B" w:rsidP="00761C1B">
      <w:r>
        <w:t xml:space="preserve">                                                                                                                                                                                                                                                                                                                                                                                                                                                                                                                                                                                                                                                                                                                                                                                                                                                                                                                                                                                                                                                                                                                                                                                                                                                                                                                                                                                                                                                                                                                                                                                                                                                                                                                                                                                                                                                                                                                                                                                                                                                                                                                                                                                                                                                                                                                                                                                                                                                                                                                                                                                                                                                                                                                                                                                                                                                                                                                                                                                                                                                                                                                                                                                                                                                                                                                                                                                                                                                                                                                                                                                                                                                                                                                                                                                                                                                                                                                                                                                                                                                                                                                                                                                                                                                                                                                                                                                                                                                                                                                                                                                                                                                                                                                                                                                                                                                                                                                                                                                                                                                                                                                                                                                                                                                                                                                                                                                                                                                                                                                                                                                                                                                                                                                                                                                                                                                                                                                                                                                                                                                                                                                                                                                                                                                                                                                                                                                                                                                                                                                                                                                                                                                                                                                                                                                                                                                                                                                                                                                                                                                                                                                              adjacent channel leakage power ratio (aclr) is the ratio of the filtered mean power centred on the assigned channel frequency to the filtered mean power centred on an adjacent channel frequency not belonging to the same channel multiplex. </w:t>
      </w:r>
    </w:p>
    <w:p w:rsidR="00761C1B" w:rsidRDefault="00761C1B" w:rsidP="00761C1B">
      <w:r>
        <w:t>SOURCE: Used in EN 302 574-01 V2.1.1, clause 4.2.3.1</w:t>
      </w:r>
    </w:p>
    <w:p w:rsidR="00761C1B" w:rsidRDefault="00761C1B" w:rsidP="00761C1B"/>
    <w:p w:rsidR="00761C1B" w:rsidRDefault="00761C1B" w:rsidP="00761C1B">
      <w:r>
        <w:t xml:space="preserve">                                                                                                                                                                                                                                                                                                                                                                                                                                                                                                                                                                                                                                                                                                                                                                                                                                                                                                                                                                                                                                                                                                                                                                                                                                                                                                                                                                                                                                                                                                                                                                                                                                                                                                                                                                                                                                                                                                                                                                                                                                                                                                                                                                                                                                                                                                                                                                                                                                                                                                                                                                                                                                                                                                                                                                                                                                                                                                                                                                                                                                                                                                                                                                                                                                                                                                                                                                                                                                                                                                                                                                                                                                                                                                                                                                                                                                                                                                                                                                                                                                                                                                                                                                                                                                                                                                                                                                                                                                                                                                                                                                                                                                                                                                                                                                                                                                                                                                                                                                                                                                                                                                                                                                                                                                                                                                                                                                                                                                                                                                                                                                                                                                                                                                                                                                                                                                                                                                                                                                                                                                                                                                                                                                                                                                                                                                                                                                                                                                                                                                                                                                                                                                                                                                                                                                                                                                                                                                                                                                                                                                                                                                                                  adjacent channel leakage power ratio (aclr) is the ratio of the filtered mean power centred on the assigned channel frequency to the filtered mean power centred on an adjacent channel frequency not belonging to the same channel multiplex. </w:t>
      </w:r>
    </w:p>
    <w:p w:rsidR="00761C1B" w:rsidRDefault="00761C1B" w:rsidP="00761C1B">
      <w:r>
        <w:t>SOURCE: Used in EN 302 574-01 V2.1.1, clause 6.2.3.1</w:t>
      </w:r>
    </w:p>
    <w:p w:rsidR="00761C1B" w:rsidRDefault="00761C1B" w:rsidP="00761C1B"/>
    <w:p w:rsidR="00761C1B" w:rsidRDefault="00761C1B" w:rsidP="00761C1B">
      <w:r>
        <w:t xml:space="preserve">                                                                                                                                                                                                                                                                                                                                                                                                                                                                                                                                                                                                                                                                                                                                                                                                                                                                                                                                                                                                                                                                                                                                                                                                                                                                                                                                                                                                                                                                                                                                                                                                                                                                                                                                                                                                                                                                                                                                                                                                                                                                                                                                                                                                                                                                                                                                                                                                                                                                                                                                                                                                                                                                                                                                                                                                                                                                                                                                                                                                                                                                                                                                                                                                                                                                                                                                                                                                                                                                                                                                                                                                                                                                                                                                                                                                                                                                                                                                                                                                                                                                                                                                                                                                                                                                                                                                                                                                                                                                                                                                                                                                                                                                                                                                                                                                                                                                                                                                                                                                                                                                                                                                                                                                                                                                                                                                                                                                                                                                                                                                                                                                                                                                                                                                                                                                                                                                                                                                                                                                                                                                                                                                                                                                                                                                                                                                                                                                                                                                                                                                                                                                                                                                                                                                                                                                                                                                                                                                                                                                                                                                                                                                  adjacent channel leakage power ratio (aclr) is the ratio of the filtered mean power centred on the assigned channel frequency to the filtered mean power centred on an adjacent channel frequency. </w:t>
      </w:r>
    </w:p>
    <w:p w:rsidR="00761C1B" w:rsidRDefault="00761C1B" w:rsidP="00761C1B">
      <w:r>
        <w:t>SOURCE: Used in EN 301 908-13 V11.1.1, clause 4.2.11.1.1 SOURCE: Used in EN 301 908-19 V6.3.1, clause 4.2.11.1 SOURCE: Used in EN 302 574-02 V2.1.1, clause 4.2.7.1 SOURCE: Used in EN 302 574-02 V2.1.1, clause 6.2.6.1 SOURCE: Used in EN 302 574-02 V2.1.1, clause 8.2.11.1.1</w:t>
      </w:r>
    </w:p>
    <w:p w:rsidR="00761C1B" w:rsidRDefault="00761C1B" w:rsidP="00761C1B"/>
    <w:p w:rsidR="00761C1B" w:rsidRDefault="00761C1B" w:rsidP="00761C1B">
      <w:r>
        <w:t xml:space="preserve">                                                                                                                                                                                                                                                                                                                                                                                                                                                                                                                                                                                                                                                                                                                                                                                                                                                                                                                                                                                                                                                                                                                                                                                                                                                                                                                                                                                                                                                                                                                                                                                                                                                                                                                                                                                                                                                                                                                                                                                                                                                                                                                                                                                                                                                                                                                                                                                                                                                                                                                                                                                                                                                                                                                                                                                                                                                                                                                                                                                                                                                                                                                                                                                                                                                                                                                                                                                                                                                                                                                                                                                                                                                                                                                                                                                                                                                                                                                                                                                                                                                                                                                                                                                                                                                                                                                                                                                                                                                                                                                                                                                                                                                                                                                                                                                                                                                                                                                                                                                                                                                                                                                                                                                                                                                                                                                                                                                                                                                                                                                                                                                                                                                                                                                                                                                                                                                                                                                                                                                                                                                                                                                                                                                                                                                                                                                                                                                                                                                                                                                                                                                                                                                                                                                                                                                                                                                                                                                                                                                                                                                                                                                                  adjacent channel leakage power ratio (aclr) is the ratio of the mean power centred on the assigned channel frequency to the mean power centred on a first or second adjacent channel. the first adjacent and second adjacent channel centre offsets relative to the assigned channel centre frequency are exactly one channel bandwidth and two channel bandwidths. the measurement on the assigned and victim channel is performed using a rectangular filter with a bandwidth of 95 % of the channel bandwidth. </w:t>
      </w:r>
    </w:p>
    <w:p w:rsidR="00761C1B" w:rsidRDefault="00761C1B" w:rsidP="00761C1B">
      <w:r>
        <w:t>SOURCE: Used in EN 302 623 V1.1.1, clause 4.2.4.1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a filter pass band centred on a first or second adjacent channel. the first adjacent and second adjacent channel centre offsets relative to the assigned channel centre frequency are 5 mhz and 10 mhz when the nominal occupied channel bandwidth is 5 mhz. these offsets are 10 mhz and 20 mhz respectively when the nominal occupied channel bandwidth is 10 mhz. the filter pass band, response and nominal bandwidth are set according to eval_bw 1, eval_bw 2 or eval_bw 3. </w:t>
      </w:r>
    </w:p>
    <w:p w:rsidR="00761C1B" w:rsidRDefault="00761C1B" w:rsidP="00761C1B">
      <w:r>
        <w:t>SOURCE: Used in EN 302 544-01 V1.1.1, clause 4.2.3.1 SOURCE: Used in EN 302 544-02 V1.1.1, clause 4.2.3.1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a filter pass band centred on the first adjacent channel. the filter pass band, response and nominal bandwidth are set according to eval_bw 1 or eval_bw 2. </w:t>
      </w:r>
    </w:p>
    <w:p w:rsidR="00761C1B" w:rsidRDefault="00761C1B" w:rsidP="00761C1B">
      <w:r>
        <w:t>SOURCE: Used in EN 301 908-21 V6.1.1, clause 4.2.3.1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a filter pass band centred on the first adjacent channel. the filter pass band, response and nominal bandwidth are set according to eval_bw 1. </w:t>
      </w:r>
    </w:p>
    <w:p w:rsidR="00761C1B" w:rsidRDefault="00761C1B" w:rsidP="00761C1B">
      <w:r>
        <w:t>SOURCE: Used in EN 301 908-22 V6.1.1, clause 4.2.3.1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the same filter pass band centred on a first or second adjacent channel. the first adjacent and second adjacent channel centre offsets relative to the assigned channel centre frequency are 5 mhz and 10 mhz when the nominal occupied channel bandwidth is 5 mhz. these offsets are 10 mhz and 20 mhz respectively when the nominal occupied channel bandwidth is 10 mhz. </w:t>
      </w:r>
    </w:p>
    <w:p w:rsidR="00761C1B" w:rsidRDefault="00761C1B" w:rsidP="00761C1B">
      <w:r>
        <w:t>SOURCE: Used in EN 301 908-20 V6.3.1, clause 4.2.3.1</w:t>
      </w:r>
    </w:p>
    <w:p w:rsidR="00761C1B" w:rsidRDefault="00761C1B" w:rsidP="00761C1B"/>
    <w:p w:rsidR="00761C1B" w:rsidRDefault="00761C1B" w:rsidP="00761C1B">
      <w:r>
        <w:t xml:space="preserve">                                                                                                                                                                                                                                                                                                                                                                                                                                                                                                                                                                                                                                                                                                                                                                                                                                                                                                                                                                                                                                                                                                                                                                                                                                                                                                                                                                                                                                                                                                                                                                                                                                                                                                                                                                                                                                                                                                                                                                                                                                                                                                                                                                                                                                                                                                                                                                                                                                                                                                                                                                                                                                                                                                                                                                                                                                                                                                                                                                                                                                                                                                                                                                                                                                                                                                                                                                                                                                                                                                                                                                                                                                                                                                                                                                                                                                                                                                                                                                                                                                                                                                                                                                                                                                                                                                                                                                                                                                                                                                                                                                                                                                                                                                                                                                                                                                                                                                                                                                                                                                                                                                                                                                                                                                                                                                                                                                                                                                                                                                                                                                                                                                                                                                                                                                                                                                                                                                                                                                                                                                                                                                                                                                                                                                                                                                                                                                                                                                                                                                                                                                                                                                                                                                                                                                                                                                                                                                                                                                                                                                                                                                                                  adjacent channel leakage power ratio (aclr) is the ratio of the mean power measured through a filter pass band centred on the centre frequency of the operating channel to the mean power measured through a filter pass band centred on the centre frequencies of the first or second adjacent channel. </w:t>
      </w:r>
    </w:p>
    <w:p w:rsidR="00761C1B" w:rsidRDefault="00761C1B" w:rsidP="00761C1B">
      <w:r>
        <w:t>SOURCE: Used in EN 302 774 V1.2.1, clause 4.2.3.1</w:t>
      </w:r>
    </w:p>
    <w:p w:rsidR="00761C1B" w:rsidRDefault="00761C1B" w:rsidP="00761C1B"/>
    <w:p w:rsidR="00761C1B" w:rsidRDefault="00761C1B" w:rsidP="00761C1B">
      <w:r>
        <w:t xml:space="preserve">                                                                                                                                                                                                                                                                                                                                                                                                                                                                                                                                                                                                                                                                                                                                                                                                                                                                                                                                                                                                                                                                                                                                                                                                                                                                                                                                                                                                                                                                                                                                                                                                                                                                                                                                                                                                                                                                                                                                                                                                                                                                                                                                                                                                                                                                                                                                                                                                                                                                                                                                                                                                                                                                                                                                                                                                                                                                                                                                                                                                                                                                                                                                                                                                                                                                                                                                                                                                                                                                                                                                                                                                                                                                                                                                                                                                                                                                                                                                                                                                                                                                                                                                                                                                                                                                                                                                                                                                                                                                                                                                                                                                                                                                                                                                                                                                                                                                                                                                                                                                                                                                                                                                                                                                                                                                                                                                                                                                                                                                                                                                                                                                                                                                                                                                                                                                                                                                                                                                                                                                                                                                                                                                                                                                                                                                                                                                                                                                                                                                                                                                                                                                                                                                                                                                                                                                                                                                                                                                                                                                                                                                                                                                  adjacent channel leakage power ratio (aclr) is the ratio of the rrc filtered mean power centred on the assigned channel frequency to the rrc filtered mean power centred on an adjacent channel frequency. </w:t>
      </w:r>
    </w:p>
    <w:p w:rsidR="00761C1B" w:rsidRDefault="00761C1B" w:rsidP="00761C1B">
      <w:r>
        <w:t>SOURCE: Used in EN 301 908-02 V11.1.1, clause 4.2.12.1.1 SOURCE: Used in EN 301 908-06 V5.2.1, clause 4.2.12.1</w:t>
      </w:r>
    </w:p>
    <w:p w:rsidR="00761C1B" w:rsidRDefault="00761C1B" w:rsidP="00761C1B"/>
    <w:p w:rsidR="00761C1B" w:rsidRDefault="00761C1B" w:rsidP="00761C1B">
      <w:r>
        <w:t xml:space="preserve">                                                                                                                                                                                                                                                                                                                                                                                                                                                                                                                                                                                                                                                                                                                                                                                                                                                                                                                                                                                                                                                                                                                                                                                                                                                                                                                                                                                                                                                                                                                                                                                                                                                                                                                                                                                                                                                                                                                                                                                                                                                                                                                                                                                                                                                                                                                                                                                                                                                                                                                                                                                                                                                                                                                                                                                                                                                                                                                                                                                                                                                                                                                                                                                                                                                                                                                                                                                                                                                                                                                                                                                                                                                                                                                                                                                                                                                                                                                                                                                                                                                                                                                                                                                                                                                                                                                                                                                                                                                                                                                                                                                                                                                                                                                                                                                                                                                                                                                                                                                                                                                                                                                                                                                                                                                                                                                                                                                                                                                                                                                                                                                                                                                                                                                                                                                                                                                                                                                                                                                                                                                                                                                                                                                                                                                                                                                                                                                                                                                                                                                                                                                                                                                                                                                                                                                                                                                                                                                                                                                                                                                                                                                                  adjacent channel leakage power ratio (aclr) is the ratio of the rrc filtered mean power centred on the assigned channel frequency to the rrc filtered mean power centred on an adjacent channel frequency. the requirements shall apply outside the bs rf bandwidth edges or maximum radio bandwidth edges whatever the type of transmitter considered (single carrier or multi-carrier) and for all transmission modes foreseen by the manufacturer's specification. for a bs operating in non-contiguous spectrum, aclr requirement also shall apply for the first adjacent channel, inside any sub-block gap with a gap size wgap â‰¥ 15 mhz. the aclr requirement for the second adjacent channel shall apply inside any sub-block gap with a gap size wgap â‰¥ 20 mhz. the caclr requirement in clause 6.5.2.2.2 shall apply in sub-block gaps for the frequency ranges defined in table 4.2.3.2-2. for a bs operating in multiple bands, where multiple bands are mapped onto the same antenna connector, aclr requirement also shall apply for the first adjacent channel, inside any inter rf bandwidth gap with a gap size wgap â‰¥ 15 mhz. the aclr requirement for the second adjacent channel shall apply inside any inter rf bandwidth gap with a gap size wgap (...\...) [the expected end of this definition was beyond the limit of 200 words] </w:t>
      </w:r>
    </w:p>
    <w:p w:rsidR="00761C1B" w:rsidRDefault="00761C1B" w:rsidP="00761C1B">
      <w:r>
        <w:t>SOURCE: Used in EN 301 908-03 V11.1.1, clause 4.2.3.1</w:t>
      </w:r>
    </w:p>
    <w:p w:rsidR="00761C1B" w:rsidRDefault="00761C1B" w:rsidP="00761C1B"/>
    <w:p w:rsidR="00761C1B" w:rsidRDefault="00761C1B" w:rsidP="00761C1B">
      <w:r>
        <w:t xml:space="preserve">                                                                                                                                                                                                                                                                                                                                                                                                                                                                                                                                                                                                                                                                                                                                                                                                                                                                                                                                                                                                                                                                                                                                                                                                                                                                                                                                                                                                                                                                                                                                                                                                                                                                                                                                                                                                                                                                                                                                                                                                                                                                                                                                                                                                                                                                                                                                                                                                                                                                                                                                                                                                                                                                                                                                                                                                                                                                                                                                                                                                                                                                                                                                                                                                                                                                                                                                                                                                                                                                                                                                                                                                                                                                                                                                                                                                                                                                                                                                                                                                                                                                                                                                                                                                                                                                                                                                                                                                                                                                                                                                                                                                                                                                                                                                                                                                                                                                                                                                                                                                                                                                                                                                                                                                                                                                                                                                                                                                                                                                                                                                                                                                                                                                                                                                                                                                                                                                                                                                                                                                                                                                                                                                                                                                                                                                                                                                                                                                                                                                                                                                                                                                                                                                                                                                                                                                                                                                                                                                                                                                                                                                                                                                  adjacent channel leakage power ratio (aclr) is the ratio of the rrc filtered mean power centred on the assigned channel frequency to the rrc filtered mean power centred on an adjacent channel frequency. the requirements shall apply outside the bs rf bandwidth edges or maximum radio bandwidth edges whatever the type of transmitter considered (single carrier or multi-carrier). it shall apply for all transmission modes foreseen by the manufacturer's specification. for a bs operating in non-contiguous spectrum, aclr requirement also shall apply for the first adjacent channel, inside any sub-block gap with a gap size wgap â‰¥ 15 mhz. the aclr requirement for the second adjacent channel shall apply inside any sub-block gap with a gap size wgap â‰¥ 20 mhz. the caclr requirement in clause 6.5.2.2.2 of etsi en 301 908-3 [7] shall apply in sub-block gaps for the frequency ranges defined in table 4.2.3.2-2 of etsi en 301 908-3 [7]. for a utra-obts additionally conforming to etsi en 301 908-3 [7], either the requirement of the present clause or the adjacent channel leakage power ratio (aclr) requirement in clause 4.2.3 of etsi en 301 908-3 [7] can be equally applied. </w:t>
      </w:r>
    </w:p>
    <w:p w:rsidR="00761C1B" w:rsidRDefault="00761C1B" w:rsidP="00761C1B">
      <w:r>
        <w:t>SOURCE: Used in EN 302 480 V2.1.1, clause 4.2.3.2.1</w:t>
      </w:r>
    </w:p>
    <w:p w:rsidR="00761C1B" w:rsidRDefault="00761C1B" w:rsidP="00761C1B"/>
    <w:p w:rsidR="00761C1B" w:rsidRDefault="00761C1B" w:rsidP="00761C1B">
      <w:r>
        <w:t xml:space="preserve">                                                                                                                                                                                                                                                                                                                                                                                                                                                                                                                                                                                                                                                                                                                                                                                                                                                                                                                                                                                                                                                                                                                                                                                                                                                                                                                                                                                                                                                                                                                                                                                                                                                                                                                                                                                                                                                                                                                                                                                                                                                                                                                                                                                                                                                                                                                                                                                                                                                                                                                                                                                                                                                                                                                                                                                                                                                                                                                                                                                                                                                                                                                                                                                                                                                                                                                                                                                                                                                                                                                                                                                                                                                                                                                                                                                                                                                                                                                                                                                                                                                                                                                                                                                                                                                                                                                                                                                                                                                                                                                                                                                                                                                                                                                                                                                                                                                                                                                                                                                                                                                                                                                                                                                                                                                                                                                                                                                                                                                                                                                                                                                                                                                                                                                                                                                                                                                                                                                                                                                                                                                                                                                                                                                                                                                                                                                                                                                                                                                                                                                                                                                                                                                                                                                                                                                                                                                                                                                                                                                                                                                                                                                                  adjacent channel performance required for unoccupied ofdm blocks within the mcofdm group. the aclr is defined as the ratio of the mean power of the dab signal in the ofdm block at fl to the mean power of the unoccupied ofdm block within the mcofdm group. out-of-band emissions which fall between fl and fh within the mcofdm group are not influenced by the rf system filter. every unoccupied ofdm block within the mcofdm group shall be subject to an aclr limit. </w:t>
      </w:r>
    </w:p>
    <w:p w:rsidR="00761C1B" w:rsidRDefault="00761C1B" w:rsidP="00761C1B">
      <w:r>
        <w:t>SOURCE: Used in EN 302 077 V2.1.1, clause 4.2.6.1</w:t>
      </w:r>
    </w:p>
    <w:p w:rsidR="00761C1B" w:rsidRDefault="00761C1B" w:rsidP="00761C1B"/>
    <w:p w:rsidR="00761C1B" w:rsidRDefault="00761C1B" w:rsidP="00761C1B">
      <w:r>
        <w:t xml:space="preserve">                                                                                                                                                                                                                                                                                                                                                                                                                                                                                                                                                                                                                                                                                                                                                                                                                                                                                                                                                                                                                                                                                                                                                                                                                                                                                                                                                                                                                                                                                                                                                                                                                                                                                                                                                                                                                                                                                                                                                                                                                                                                                                                                                                                                                                                                                                                                                                                                                                                                                                                                                                                                                                                                                                                                                                                                                                                                                                                                                                                                                                                                                                                                                                                                                                                                                                                                                                                                                                                                                                                                                                                                                                                                                                                                                                                                                                                                                                                                                                                                                                                                                                                                                                                                                                                                                                                                                                                                                                                                                                                                                                                                                                                                                                                                                                                                                                                                                                                                                                                                                                                                                                                                                                                                                                                                                                                                                                                                                                                                                                                                                                                                                                                                                                                                                                                                                                                                                                                                                                                                                                                                                                                                                                                                                                                                                                                                                                                                                                                                                                                                                                                                                                                                                                                                                                                                                                                                                                                                                                                                                                                                                                                                  The adjacent channel power due to modulation is the average power over the useful part of a burst, as measured through the tetra filter, refer to clause b.1.2.2, emitted by an active bs or ms transmitter at the frequency offsets specified from the nominal centre frequency of the allocated channel. </w:t>
      </w:r>
    </w:p>
    <w:p w:rsidR="00761C1B" w:rsidRDefault="00761C1B" w:rsidP="00761C1B">
      <w:r>
        <w:t>SOURCE: Used in EN 300 394-01 V3.3.1, clause 7.1.3.1</w:t>
      </w:r>
    </w:p>
    <w:p w:rsidR="00761C1B" w:rsidRDefault="00761C1B" w:rsidP="00761C1B"/>
    <w:p w:rsidR="00761C1B" w:rsidRDefault="00761C1B" w:rsidP="00761C1B">
      <w:r>
        <w:t xml:space="preserve">                                                                                                                                                                                                                                                                                                                                                                                                                                                                                                                                                                                                                                                                                                                                                                                                                                                                                                                                                                                                                                                                                                                                                                                                                                                                                                                                                                                                                                                                                                                                                                                                                                                                                                                                                                                                                                                                                                                                                                                                                                                                                                                                                                                                                                                                                                                                                                                                                                                                                                                                                                                                                                                                                                                                                                                                                                                                                                                                                                                                                                                                                                                                                                                                                                                                                                                                                                                                                                                                                                                                                                                                                                                                                                                                                                                                                                                                                                                                                                                                                                                                                                                                                                                                                                                                                                                                                                                                                                                                                                                                                                                                                                                                                                                                                                                                                                                                                                                                                                                                                                                                                                                                                                                                                                                                                                                                                                                                                                                                                                                                                                                                                                                                                                                                                                                                                                                                                                                                                                                                                                                                                                                                                                                                                                                                                                                                                                                                                                                                                                                                                                                                                                                                                                                                                                                                                                                                                                                                                                                                                                                                                                                              The adjacent channel power due to switching transients is the peak power over the ramp-up and ramp-down periods of a burst, as measured through the tetra filter, refer to clause b.1.2.2, emitted by an active bs transmitter operating in discontinuous mode or an active ms transmitter at frequency offsets specified from the nominal frequency of the allocated channel. </w:t>
      </w:r>
    </w:p>
    <w:p w:rsidR="00761C1B" w:rsidRDefault="00761C1B" w:rsidP="00761C1B">
      <w:r>
        <w:t>SOURCE: Used in EN 300 394-01 V3.3.1, clause 7.1.4.1</w:t>
      </w:r>
    </w:p>
    <w:p w:rsidR="00761C1B" w:rsidRDefault="00761C1B" w:rsidP="00761C1B"/>
    <w:p w:rsidR="00761C1B" w:rsidRDefault="00761C1B" w:rsidP="00761C1B">
      <w:r>
        <w:t xml:space="preserve">                                                                                                                                                                                                                                                                                                                                                                                                                                                                                                                                                                                                                                                                                                                                                                                                                                                                                                                                                                                                                                                                                                                                                                                                                                                                                                                                                                                                                                                                                                                                                                                                                                                                                                                                                                                                                                                                                                                                                                                                                                                                                                                                                                                                                                                                                                                                                                                                                                                                                                                                                                                                                                                                                                                                                                                                                                                                                                                                                                                                                                                                                                                                                                                                                                                                                                                                                                                                                                                                                                                                                                                                                                                                                                                                                                                                                                                                                                                                                                                                                                                                                                                                                                                                                                                                                                                                                                                                                                                                                                                                                                                                                                                                                                                                                                                                                                                                                                                                                                                                                                                                                                                                                                                                                                                                                                                                                                                                                                                                                                                                                                                                                                                                                                                                                                                                                                                                                                                                                                                                                                                                                                                                                                                                                                                                                                                                                                                                                                                                                                                                                                                                                                                                                                                                                                                                                                                                                                                                                                                                                                                                                                                              The adjacent channel power is defined in en 300 162-1 [2], clause 8.7.1. </w:t>
      </w:r>
    </w:p>
    <w:p w:rsidR="00761C1B" w:rsidRDefault="00761C1B" w:rsidP="00761C1B">
      <w:r>
        <w:t>SOURCE: Used in EN 300 162-02 V1.2.1, clause 4.2.4.1</w:t>
      </w:r>
    </w:p>
    <w:p w:rsidR="00761C1B" w:rsidRDefault="00761C1B" w:rsidP="00761C1B"/>
    <w:p w:rsidR="00761C1B" w:rsidRDefault="00761C1B" w:rsidP="00761C1B">
      <w:r>
        <w:t xml:space="preserve">                                                                                                                                                                                                                                                                                                                                                                                                                                                                                                                                                                                                                                                                                                                                                                                                                                                                                                                                                                                                                                                                                                                                                                                                                                                                                                                                                                                                                                                                                                                                                                                                                                                                                                                                                                                                                                                                                                                                                                                                                                                                                                                                                                                                                                                                                                                                                                                                                                                                                                                                                                                                                                                                                                                                                                                                                                                                                                                                                                                                                                                                                                                                                                                                                                                                                                                                                                                                                                                                                                                                                                                                                                                                                                                                                                                                                                                                                                                                                                                                                                                                                                                                                                                                                                                                                                                                                                                                                                                                                                                                                                                                                                                                                                                                                                                                                                                                                                                                                                                                                                                                                                                                                                                                                                                                                                                                                                                                                                                                                                                                                                                                                                                                                                                                                                                                                                                                                                                                                                                                                                                                                                                                                                                                                                                                                                                                                                                                                                                                                                                                                                                                                                                                                                                                                                                                                                                                                                                                                                                                                                                                                                                              The adjacent channel power is defined in en 300 219-1 [4], clause 8.4.1. </w:t>
      </w:r>
    </w:p>
    <w:p w:rsidR="00761C1B" w:rsidRDefault="00761C1B" w:rsidP="00761C1B">
      <w:r>
        <w:t>SOURCE: Used in EN 300 219-02 V1.1.1, clause 4.2.4.1</w:t>
      </w:r>
    </w:p>
    <w:p w:rsidR="00761C1B" w:rsidRDefault="00761C1B" w:rsidP="00761C1B"/>
    <w:p w:rsidR="00761C1B" w:rsidRDefault="00761C1B" w:rsidP="00761C1B">
      <w:r>
        <w:t xml:space="preserve">                                                                                                                                                                                                                                                                                                                                                                                                                                                                                                                                                                                                                                                                                                                                                                                                                                                                                                                                                                                                                                                                                                                                                                                                                                                                                                                                                                                                                                                                                                                                                                                                                                                                                                                                                                                                                                                                                                                                                                                                                                                                                                                                                                                                                                                                                                                                                                                                                                                                                                                                                                                                                                                                                                                                                                                                                                                                                                                                                                                                                                                                                                                                                                                                                                                                                                                                                                                                                                                                                                                                                                                                                                                                                                                                                                                                                                                                                                                                                                                                                                                                                                                                                                                                                                                                                                                                                                                                                                                                                                                                                                                                                                                                                                                                                                                                                                                                                                                                                                                                                                                                                                                                                                                                                                                                                                                                                                                                                                                                                                                                                                                                                                                                                                                                                                                                                                                                                                                                                                                                                                                                                                                                                                                                                                                                                                                                                                                                                                                                                                                                                                                                                                                                                                                                                                                                                                                                                                                                                                                                                                                                                                                              The adjacent channel power is defined in en 300 341-1 [4], subclause 8.3.1. </w:t>
      </w:r>
    </w:p>
    <w:p w:rsidR="00761C1B" w:rsidRDefault="00761C1B" w:rsidP="00761C1B">
      <w:r>
        <w:t>SOURCE: Used in EN 300 341-02 V1.1.1, clause 4.2.3.1</w:t>
      </w:r>
    </w:p>
    <w:p w:rsidR="00761C1B" w:rsidRDefault="00761C1B" w:rsidP="00761C1B"/>
    <w:p w:rsidR="00761C1B" w:rsidRDefault="00761C1B" w:rsidP="00761C1B">
      <w:r>
        <w:t xml:space="preserve">                                                                                                                                                                                                                                                                                                                                                                                                                                                                                                                                                                                                                                                                                                                                                                                                                                                                                                                                                                                                                                                                                                                                                                                                                                                                                                                                                                                                                                                                                                                                                                                                                                                                                                                                                                                                                                                                                                                                                                                                                                                                                                                                                                                                                                                                                                                                                                                                                                                                                                                                                                                                                                                                                                                                                                                                                                                                                                                                                                                                                                                                                                                                                                                                                                                                                                                                                                                                                                                                                                                                                                                                                                                                                                                                                                                                                                                                                                                                                                                                                                                                                                                                                                                                                                                                                                                                                                                                                                                                                                                                                                                                                                                                                                                                                                                                                                                                                                                                                                                                                                                                                                                                                                                                                                                                                                                                                                                                                                                                                                                                                                                                                                                                                                                                                                                                                                                                                                                                                                                                                                                                                                                                                                                                                                                                                                                                                                                                                                                                                                                                                                                                                                                                                                                                                                                                                                                                                                                                                                                                                                                                                                                              The adjacent channel power is defined in en 300 390-1 [4], subclause 8.3.1. </w:t>
      </w:r>
    </w:p>
    <w:p w:rsidR="00761C1B" w:rsidRDefault="00761C1B" w:rsidP="00761C1B">
      <w:r>
        <w:t>SOURCE: Used in EN 300 390-02 V1.1.1, clause 4.2.3.1</w:t>
      </w:r>
    </w:p>
    <w:p w:rsidR="00761C1B" w:rsidRDefault="00761C1B" w:rsidP="00761C1B"/>
    <w:p w:rsidR="00761C1B" w:rsidRDefault="00761C1B" w:rsidP="00761C1B">
      <w:r>
        <w:t xml:space="preserve">                                                                                                                                                                                                                                                                                                                                                                                                                                                                                                                                                                                                                                                                                                                                                                                                                                                                                                                                                                                                                                                                                                                                                                                                                                                                                                                                                                                                                                                                                                                                                                                                                                                                                                                                                                                                                                                                                                                                                                                                                                                                                                                                                                                                                                                                                                                                                                                                                                                                                                                                                                                                                                                                                                                                                                                                                                                                                                                                                                                                                                                                                                                                                                                                                                                                                                                                                                                                                                                                                                                                                                                                                                                                                                                                                                                                                                                                                                                                                                                                                                                                                                                                                                                                                                                                                                                                                                                                                                                                                                                                                                                                                                                                                                                                                                                                                                                                                                                                                                                                                                                                                                                                                                                                                                                                                                                                                                                                                                                                                                                                                                                                                                                                                                                                                                                                                                                                                                                                                                                                                                                                                                                                                                                                                                                                                                                                                                                                                                                                                                                                                                                                                                                                                                                                                                                                                                                                                                                                                                                                                                                                                                                              The adjacent channel power is defined in en 300 433-1 [1], clause 7.4.1. </w:t>
      </w:r>
    </w:p>
    <w:p w:rsidR="00761C1B" w:rsidRDefault="00761C1B" w:rsidP="00761C1B">
      <w:r>
        <w:t>SOURCE: Used in EN 300 433-02 V1.3.1, clause 4.2.4.1</w:t>
      </w:r>
    </w:p>
    <w:p w:rsidR="00761C1B" w:rsidRDefault="00761C1B" w:rsidP="00761C1B"/>
    <w:p w:rsidR="00761C1B" w:rsidRDefault="00761C1B" w:rsidP="00761C1B">
      <w:r>
        <w:t xml:space="preserve">                                                                                                                                                                                                                                                                                                                                                                                                                                                                                                                                                                                                                                                                                                                                                                                                                                                                                                                                                                                                                                                                                                                                                                                                                                                                                                                                                                                                                                                                                                                                                                                                                                                                                                                                                                                                                                                                                                                                                                                                                                                                                                                                                                                                                                                                                                                                                                                                                                                                                                                                                                                                                                                                                                                                                                                                                                                                                                                                                                                                                                                                                                                                                                                                                                                                                                                                                                                                                                                                                                                                                                                                                                                                                                                                                                                                                                                                                                                                                                                                                                                                                                                                                                                                                                                                                                                                                                                                                                                                                                                                                                                                                                                                                                                                                                                                                                                                                                                                                                                                                                                                                                                                                                                                                                                                                                                                                                                                                                                                                                                                                                                                                                                                                                                                                                                                                                                                                                                                                                                                                                                                                                                                                                                                                                                                                                                                                                                                                                                                                                                                                                                                                                                                                                                                                                                                                                                                                                                                                                                                                                                                                                                              The adjacent channel power is defined in en 300 698-1 [1], clause 8.8.1. </w:t>
      </w:r>
    </w:p>
    <w:p w:rsidR="00761C1B" w:rsidRDefault="00761C1B" w:rsidP="00761C1B">
      <w:r>
        <w:t>SOURCE: Used in EN 300 698-02 V1.2.1, clause 4.2.4.1</w:t>
      </w:r>
    </w:p>
    <w:p w:rsidR="00761C1B" w:rsidRDefault="00761C1B" w:rsidP="00761C1B"/>
    <w:p w:rsidR="00761C1B" w:rsidRDefault="00761C1B" w:rsidP="00761C1B">
      <w:r>
        <w:t xml:space="preserve">                                                                                                                                                                                                                                                                                                                                                                                                                                                                                                                                                                                                                                                                                                                                                                                                                                                                                                                                                                                                                                                                                                                                                                                                                                                                                                                                                                                                                                                                                                                                                                                                                                                                                                                                                                                                                                                                                                                                                                                                                                                                                                                                                                                                                                                                                                                                                                                                                                                                                                                                                                                                                                                                                                                                                                                                                                                                                                                                                                                                                                                                                                                                                                                                                                                                                                                                                                                                                                                                                                                                                                                                                                                                                                                                                                                                                                                                                                                                                                                                                                                                                                                                                                                                                                                                                                                                                                                                                                                                                                                                                                                                                                                                                                                                                                                                                                                                                                                                                                                                                                                                                                                                                                                                                                                                                                                                                                                                                                                                                                                                                                                                                                                                                                                                                                                                                                                                                                                                                                                                                                                                                                                                                                                                                                                                                                                                                                                                                                                                                                                                                                                                                                                                                                                                                                                                                                                                                                                                                                                                                                                                                                                              The adjacent channel power is defined in en 301 025-1 [1], clause 8.7.1. </w:t>
      </w:r>
    </w:p>
    <w:p w:rsidR="00761C1B" w:rsidRDefault="00761C1B" w:rsidP="00761C1B">
      <w:r>
        <w:t>SOURCE: Used in EN 301 025-02 V1.5.1, clause 4.2.2.1</w:t>
      </w:r>
    </w:p>
    <w:p w:rsidR="00761C1B" w:rsidRDefault="00761C1B" w:rsidP="00761C1B"/>
    <w:p w:rsidR="00761C1B" w:rsidRDefault="00761C1B" w:rsidP="00761C1B">
      <w:r>
        <w:t xml:space="preserve">                                                                                                                                                                                                                                                                                                                                                                                                                                                                                                                                                                                                                                                                                                                                                                                                                                                                                                                                                                                                                                                                                                                                                                                                                                                                                                                                                                                                                                                                                                                                                                                                                                                                                                                                                                                                                                                                                                                                                                                                                                                                                                                                                                                                                                                                                                                                                                                                                                                                                                                                                                                                                                                                                                                                                                                                                                                                                                                                                                                                                                                                                                                                                                                                                                                                                                                                                                                                                                                                                                                                                                                                                                                                                                                                                                                                                                                                                                                                                                                                                                                                                                                                                                                                                                                                                                                                                                                                                                                                                                                                                                                                                                                                                                                                                                                                                                                                                                                                                                                                                                                                                                                                                                                                                                                                                                                                                                                                                                                                                                                                                                                                                                                                                                                                                                                                                                                                                                                                                                                                                                                                                                                                                                                                                                                                                                                                                                                                                                                                                                                                                                                                                                                                                                                                                                                                                                                                                                                                                                                                                                                                                                                              The adjacent channel power is defined in en 301 166-1 [2], clause 7.3.1. </w:t>
      </w:r>
    </w:p>
    <w:p w:rsidR="00761C1B" w:rsidRDefault="00761C1B" w:rsidP="00761C1B">
      <w:r>
        <w:t>SOURCE: Used in EN 301 166-02 V1.2.1, clause 4.2.4.1</w:t>
      </w:r>
    </w:p>
    <w:p w:rsidR="00761C1B" w:rsidRDefault="00761C1B" w:rsidP="00761C1B"/>
    <w:p w:rsidR="00761C1B" w:rsidRDefault="00761C1B" w:rsidP="00761C1B">
      <w:r>
        <w:t xml:space="preserve">                                                                                                                                                                                                                                                                                                                                                                                                                                                                                                                                                                                                                                                                                                                                                                                                                                                                                                                                                                                                                                                                                                                                                                                                                                                                                                                                                                                                                                                                                                                                                                                                                                                                                                                                                                                                                                                                                                                                                                                                                                                                                                                                                                                                                                                                                                                                                                                                                                                                                                                                                                                                                                                                                                                                                                                                                                                                                                                                                                                                                                                                                                                                                                                                                                                                                                                                                                                                                                                                                                                                                                                                                                                                                                                                                                                                                                                                                                                                                                                                                                                                                                                                                                                                                                                                                                                                                                                                                                                                                                                                                                                                                                                                                                                                                                                                                                                                                                                                                                                                                                                                                                                                                                                                                                                                                                                                                                                                                                                                                                                                                                                                                                                                                                                                                                                                                                                                                                                                                                                                                                                                                                                                                                                                                                                                                                                                                                                                                                                                                                                                                                                                                                                                                                                                                                                                                                                                                                                                                                                                                                                                                                                              The adjacent channel power is that part of the total output power of a transmitter modulated under a defined condition of modulation which falls within a specified pass 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761C1B" w:rsidRDefault="00761C1B" w:rsidP="00761C1B">
      <w:r>
        <w:t>SOURCE: Used in EN 300 224-01 V1.3.1, clause 7.3.1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300 219 V2.1.1, clause 8.4.1 SOURCE: Used in EN 300 219-01 V1.2.1, clause 8.4.1 SOURCE: Used in EN 301 929 V2.1.1, clause 8.6.1 SOURCE: Used in EN 301 929-01 V1.2.1, clause 8.6.1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a specified passband centred on the nominal frequency of either of the adjacent channels. this power is the sum of the mean power produced by the modulation, hum and noise of the transmitter. the alternate channel power is that part of the total power output of a transmitter under defined conditions of modulation, which falls within a specified pass-band centred on the nominal frequency of either of the alternate channels. this power is the sum of the mean power produced by the modulation, hum and noise of the transmitter. </w:t>
      </w:r>
    </w:p>
    <w:p w:rsidR="00761C1B" w:rsidRDefault="00761C1B" w:rsidP="00761C1B">
      <w:r>
        <w:t>SOURCE: Used in EN 300 341 V2.1.1, clause 8.3.1</w:t>
      </w:r>
    </w:p>
    <w:p w:rsidR="00761C1B" w:rsidRDefault="00761C1B" w:rsidP="00761C1B"/>
    <w:p w:rsidR="00761C1B" w:rsidRDefault="00761C1B" w:rsidP="00761C1B">
      <w:r>
        <w:t xml:space="preserve">                                                                                                                                                                                                                                                                                                                                                                                                                                                                                                                                                                                                                                                                                                                                                                                                                                                                                                                                                                                                                                                                                                                                                                                                                                                                                                                                                                                                                                                                                                                                                                                                                                                                                                                                                                                                                                                                                                                                                                                                                                                                                                                                                                                                                                                                                                                                                                                                                                                                                                                                                                                                                                                                                                                                                                                                                                                                                                                                                                                                                                                                                                                                                                                                                                                                                                                                                                                                                                                                                                                                                                                                                                                                                                                                                                                                                                                                                                                                                                                                                                                                                                                                                                                                                                                                                                                                                                                                                                                                                                                                                                                                                                                                                                                                                                                                                                                                                                                                                                                                                                                                                                                                                                                                                                                                                                                                                                                                                                                                                                                                                                                                                                                                                                                                                                                                                                                                                                                                                                                                                                                                                                                                                                                                                                                                                                                                                                                                                                                                                                                                                                                                                                                                                                                                                                                                                                                                                                                                                                                                                                                                                                                              The adjacent channel power is that part of the total output power of a transmitter, modulated under defined conditions, which falls within a specified bandwidth centred on the nominal frequency of either of the adjacent channels. this power is the sum of the mean power produced by the modulation process and by residual modulation caused by hum and noise of the transmitter. </w:t>
      </w:r>
    </w:p>
    <w:p w:rsidR="00761C1B" w:rsidRDefault="00761C1B" w:rsidP="00761C1B">
      <w:r>
        <w:t>SOURCE: Used in EN 300 433 V2.1.1, clause 7.4.1 SOURCE: Used in EN 300 433-01 V1.3.1, clause 7.4.1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figure 3: adjacent and alternate channel definitions these powers are the sum of the rms powers produced by the modulation, hum and noise of the transmitter. </w:t>
      </w:r>
    </w:p>
    <w:p w:rsidR="00761C1B" w:rsidRDefault="00761C1B" w:rsidP="00761C1B">
      <w:r>
        <w:t>SOURCE: Used in EN 301 166-01 V1.3.1, clause 7.3.1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these powers are the sum of the rms powers produced by the modulation, hum and noise of the transmitter, see figure 1. </w:t>
      </w:r>
    </w:p>
    <w:p w:rsidR="00761C1B" w:rsidRDefault="00761C1B" w:rsidP="00761C1B">
      <w:r>
        <w:t>SOURCE: Used in EN 301 166 V2.1.1, clause 7.3.1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these powers are the sum of the rms powers produced by the modulation, hum and noise of the transmitter. </w:t>
      </w:r>
    </w:p>
    <w:p w:rsidR="00761C1B" w:rsidRDefault="00761C1B" w:rsidP="00761C1B">
      <w:r>
        <w:t>SOURCE: Used in EN 300 720 V2.1.1, clause 8.8.2.1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these powers are the sum of the rms powers produced by the modulation, hum and noise of the transmitter. the adjacent and alternate channels are defined as having channel bandwidths of 25 khz, the specified passband of which is equal to the bandwidth of a square root raised cosine filter given in clause 6.10. the adjacent, alternate and wanted channels are depicted in figure 2. note: this measurement is complemented by adjacent channel transient power measurements. figure 2: adjacent and alternate channel definitions </w:t>
      </w:r>
    </w:p>
    <w:p w:rsidR="00761C1B" w:rsidRDefault="00761C1B" w:rsidP="00761C1B">
      <w:r>
        <w:t>SOURCE: Used in EN 302 561 V2.1.1, clause 7.3.1</w:t>
      </w:r>
    </w:p>
    <w:p w:rsidR="00761C1B" w:rsidRDefault="00761C1B" w:rsidP="00761C1B"/>
    <w:p w:rsidR="00761C1B" w:rsidRDefault="00761C1B" w:rsidP="00761C1B">
      <w:r>
        <w:t xml:space="preserve">                                                                                                                                                                                                                                                                                                                                                                                                                                                                                                                                                                                                                                                                                                                                                                                                                                                                                                                                                                                                                                                                                                                                                                                                                                                                                                                                                                                                                                                                                                                                                                                                                                                                                                                                                                                                                                                                                                                                                                                                                                                                                                                                                                                                                                                                                                                                                                                                                                                                                                                                                                                                                                                                                                                                                                                                                                                                                                                                                                                                                                                                                                                                                                                                                                                                                                                                                                                                                                                                                                                                                                                                                                                                                                                                                                                                                                                                                                                                                                                                                                                                                                                                                                                                                                                                                                                                                                                                                                                                                                                                                                                                                                                                                                                                                                                                                                                                                                                                                                                                                                                                                                                                                                                                                                                                                                                                                                                                                                                                                                                                                                                                                                                                                                                                                                                                                                                                                                                                                                                                                                                                                                                                                                                                                                                                                                                                                                                                                                                                                                                                                                                                                                                                                                                                                                                                                                                                                                                                                                                                                                                                                                                              The adjacent channel power is that part of the total output power of a wanted channel under defined conditions of modulation, which falls within specified passbands centred on the nominal frequency of either of the channels adjacent to that wanted channel. the alternate channel power is that part of the total output power of a transmitter, under defined conditions of modulation, which falls within specified passbands centred on the nominal frequency of any of the alternate channels, and measured with respect to the channel with the highest power output of the transmitter. these powers are the sum of the rms powers produced by the modulation, hum and noise of the transmitter. for equipment having a nominal channel bandwidth of 25 khz and greater, the adjacent and 1st and 2nd alternate channels are defined as having channel bandwidths of 25 khz, the specified passband of which is equal to the bandwidth of a square root raised cosine filter given in clause 6.9. the centre frequencies of the adjacent channels are frequencies of (fc â± (12,5 + bw/2)) khz, where fc is the centre frequency of the wanted channel and bw is the channel bandwidth of the wanted channel. the centre frequencies (...\...) [the expected end of this definition was beyond the limit of 200 words] </w:t>
      </w:r>
    </w:p>
    <w:p w:rsidR="00761C1B" w:rsidRDefault="00761C1B" w:rsidP="00761C1B">
      <w:r>
        <w:t>SOURCE: Used in EN 303 039 V2.1.2, clause 7.2.1</w:t>
      </w:r>
    </w:p>
    <w:p w:rsidR="00761C1B" w:rsidRDefault="00761C1B" w:rsidP="00761C1B"/>
    <w:p w:rsidR="00761C1B" w:rsidRDefault="00761C1B" w:rsidP="00761C1B">
      <w:r>
        <w:t xml:space="preserve">                                                                                                                                                                                                                                                                                                                                                                                                                                                                                                                                                                                                                                                                                                                                                                                                                                                                                                                                                                                                                                                                                                                                                                                                                                                                                                                                                                                                                                                                                                                                                                                                                                                                                                                                                                                                                                                                                                                                                                                                                                                                                                                                                                                                                                                                                                                                                                                                                                                                                                                                                                                                                                                                                                                                                                                                                                                                                                                                                                                                                                                                                                                                                                                                                                                                                                                                                                                                                                                                                                                                                                                                                                                                                                                                                                                                                                                                                                                                                                                                                                                                                                                                                                                                                                                                                                                                                                                                                                                                                                                                                                                                                                                                                                                                                                                                                                                                                                                                                                                                                                                                                                                                                                                                                                                                                                                                                                                                                                                                                                                                                                                                                                                                                                                                                                                                                                                                                                                                                                                                                                                                                                                                                                                                                                                                                                                                                                                                                                                                                                                                                                                                                                                                                                                                                                                                                                                                                                                                                                                                                                                                                                                              The adjacent channel power is that part of the total power output of a transmitter modulated with continuous dot pattern, which falls within a specified passband centred on the nominal frequency of either of the adjacent channels. </w:t>
      </w:r>
    </w:p>
    <w:p w:rsidR="00761C1B" w:rsidRDefault="00761C1B" w:rsidP="00761C1B">
      <w:r>
        <w:t>SOURCE: Used in EN 301 925 V1.5.1, clause 11.9.1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301 025 V2.2.1, clause 8.7.1 SOURCE: Used in EN 301 025-01 V1.5.1, clause 8.7.1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 band centered on the nominal frequency of either of the adjacent channels. this power is the sum of the mean power produced by the modulation, hum and noise of the transmitter. </w:t>
      </w:r>
    </w:p>
    <w:p w:rsidR="00761C1B" w:rsidRDefault="00761C1B" w:rsidP="00761C1B">
      <w:r>
        <w:t>SOURCE: Used in EN 301 796 V1.1.1, clause 7.3.1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300 225 V1.5.1, clause 9.9.1 SOURCE: Used in EN 301 466 V1.2.1, clause 8.7.1 SOURCE: Used in EN 301 797 V1.1.1, clause 5.3.2.1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the alternate channel power is that part of the total power output of a transmitter under defined conditions of modulation, which falls within a specified pass-band centred on the nominal frequency of either of the alternate channels. this power is the sum of the mean power produced by the modulation, hum and noise of the transmitter. </w:t>
      </w:r>
    </w:p>
    <w:p w:rsidR="00761C1B" w:rsidRDefault="00761C1B" w:rsidP="00761C1B">
      <w:r>
        <w:t>SOURCE: Used in EN 300 296 V2.1.1, clause 7.4.1 SOURCE: Used in EN 300 296-01 V1.4.1, clause 7.4.1 SOURCE: Used in EN 303 405 V1.1.1, clause 7.4.1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centered on the nominal frequency of either of the adjacent channels. this power is the sum of the mean power produced by the modulation, hum and noise of the transmitter. </w:t>
      </w:r>
    </w:p>
    <w:p w:rsidR="00761C1B" w:rsidRDefault="00761C1B" w:rsidP="00761C1B">
      <w:r>
        <w:t>SOURCE: Used in EN 300 676 V1.3.1, clause 7.5.1 SOURCE: Used in EN 300 676-01 V1.5.1, clause 7.5.1 SOURCE: Used in EN 302 617-01 V1.1.1, clause 7.5.1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300 162-01 V1.4.1, clause 8.7.1 SOURCE: Used in EN 300 698 V2.2.1, clause 8.8.1 SOURCE: Used in EN 300 698-01 V1.4.1, clause 8.8.1 SOURCE: Used in EN 300 720 V2.1.1, clause 8.8.1.1 SOURCE: Used in EN 300 720-01 V1.3.2, clause 8.8.1 SOURCE: Used in EN 301 178 V2.2.1, clause 8.7.1 SOURCE: Used in EN 301 178-01 V1.4.1, clause 8.7.1 SOURCE: Used in EN 302 617 V2.3.1, clause 6.5.1 SOURCE: Used in EN 302 885 V2.2.1, clause 8.7.1 SOURCE: Used in EN 302 885-01 V1.3.1, clause 8.7.1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761C1B" w:rsidRDefault="00761C1B" w:rsidP="00761C1B">
      <w:r>
        <w:t>SOURCE: Used in EN 300 341-01 V1.3.1, clause 8.3.1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the absolute value of the power in the adjacent channel. </w:t>
      </w:r>
    </w:p>
    <w:p w:rsidR="00761C1B" w:rsidRDefault="00761C1B" w:rsidP="00761C1B">
      <w:r>
        <w:t>SOURCE: Used in EN 300 390 V2.1.1, clause 7.3.1 SOURCE: Used in EN 300 390-01 V1.2.1, clause 8.3.1</w:t>
      </w:r>
    </w:p>
    <w:p w:rsidR="00761C1B" w:rsidRDefault="00761C1B" w:rsidP="00761C1B"/>
    <w:p w:rsidR="00761C1B" w:rsidRDefault="00761C1B" w:rsidP="00761C1B">
      <w:r>
        <w:t xml:space="preserve">                                                                                                                                                                                                                                                                                                                                                                                                                                                                                                                                                                                                                                                                                                                                                                                                                                                                                                                                                                                                                                                                                                                                                                                                                                                                                                                                                                                                                                                                                                                                                                                                                                                                                                                                                                                                                                                                                                                                                                                                                                                                                                                                                                                                                                                                                                                                                                                                                                                                                                                                                                                                                                                                                                                                                                                                                                                                                                                                                                                                                                                                                                                                                                                                                                                                                                                                                                                                                                                                                                                                                                                                                                                                                                                                                                                                                                                                                                                                                                                                                                                                                                                                                                                                                                                                                                                                                                                                                                                                                                                                                                                                                                                                                                                                                                                                                                                                                                                                                                                                                                                                                                                                                                                                                                                                                                                                                                                                                                                                                                                                                                                                                                                                                                                                                                                                                                                                                                                                                                                                                                                                                                                                                                                                                                                                                                                                                                                                                                                                                                                                                                                                                                                                                                                                                                                                                                                                                                                                                                                                                                                                                                                              The adjacent channel power is that part of the total power output of a transmitter when modulated with continuous dot pattern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300 338 V1.2.1, clause 6.7.1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w:t>
      </w:r>
    </w:p>
    <w:p w:rsidR="00761C1B" w:rsidRDefault="00761C1B" w:rsidP="00761C1B">
      <w:r>
        <w:t>SOURCE: Used in EN 301 925 V1.5.1, clause 10.8.1</w:t>
      </w:r>
    </w:p>
    <w:p w:rsidR="00761C1B" w:rsidRDefault="00761C1B" w:rsidP="00761C1B"/>
    <w:p w:rsidR="00761C1B" w:rsidRDefault="00761C1B" w:rsidP="00761C1B">
      <w:r>
        <w:t xml:space="preserve">                                                                                                                                                                                                                                                                                                                                                                                                                                                                                                                                                                                                                                                                                                                                                                                                                                                                                                                                                                                                                                                                                                                                                                                                                                                                                                                                                                                                                                                                                                                                                                                                                                                                                                                                                                                                                                                                                                                                                                                                                                                                                                                                                                                                                                                                                                                                                                                                                                                                                                                                                                                                                                                                                                                                                                                                                                                                                                                                                                                                                                                                                                                                                                                                                                                                                                                                                                                                                                                                                                                                                                                                                                                                                                                                                                                                                                                                                                                                                                                                                                                                                                                                                                                                                                                                                                                                                                                                                                                                                                                                                                                                                                                                                                                                                                                                                                                                                                                                                                                                                                                                                                                                                                                                                                                                                                                                                                                                                                                                                                                                                                                                                                                                                                                                                                                                                                                                                                                                                                                                                                                                                                                                                                                                                                                                                                                                                                                                                                                                                                                                                                                                                                                                                                                                                                                                                                                                                                                                                                                                                                                                                                                              The adjacent channel power is the rf power measured over the channel bandwidth of adjacent channels. </w:t>
      </w:r>
    </w:p>
    <w:p w:rsidR="00761C1B" w:rsidRDefault="00761C1B" w:rsidP="00761C1B">
      <w:r>
        <w:t>SOURCE: Used in EN 301 842-05 V2.1.1, clause 4.2.2.5.1</w:t>
      </w:r>
    </w:p>
    <w:p w:rsidR="00761C1B" w:rsidRDefault="00761C1B" w:rsidP="00761C1B"/>
    <w:p w:rsidR="00761C1B" w:rsidRDefault="00761C1B" w:rsidP="00761C1B">
      <w:r>
        <w:t xml:space="preserve">                                                                                                                                                                                                                                                                                                                                                                                                                                                                                                                                                                                                                                                                                                                                                                                                                                                                                                                                                                                                                                                                                                                                                                                                                                                                                                                                                                                                                                                                                                                                                                                                                                                                                                                                                                                                                                                                                                                                                                                                                                                                                                                                                                                                                                                                                                                                                                                                                                                                                                                                                                                                                                                                                                                                                                                                                                                                                                                                                                                                                                                                                                                                                                                                                                                                                                                                                                                                                                                                                                                                                                                                                                                                                                                                                                                                                                                                                                                                                                                                                                                                                                                                                                                                                                                                                                                                                                                                                                                                                                                                                                                                                                                                                                                                                                                                                                                                                                                                                                                                                                                                                                                                                                                                                                                                                                                                                                                                                                                                                                                                                                                                                                                                                                                                                                                                                                                                                                                                                                                                                                                                                                                                                                                                                                                                                                                                                                                                                                                                                                                                                                                                                                                                                                                                                                                                                                                                                                                                                                                                                                                                                                                              The adjacent channel rejection is a measure of the capability of the receiver to receive a wanted modulated signal without exceeding a given degradation due to the presence of an unwanted modulated signal which differs in frequency from the wanted signal by 25 khz as appropriate. </w:t>
      </w:r>
    </w:p>
    <w:p w:rsidR="00761C1B" w:rsidRDefault="00761C1B" w:rsidP="00761C1B">
      <w:r>
        <w:t>SOURCE: Used in EN 302 617 V2.3.1, clause 7.3.1 SOURCE: Used in EN 302 617-01 V1.1.1, clause 8.6.1</w:t>
      </w:r>
    </w:p>
    <w:p w:rsidR="00761C1B" w:rsidRDefault="00761C1B" w:rsidP="00761C1B"/>
    <w:p w:rsidR="00761C1B" w:rsidRDefault="00761C1B" w:rsidP="00761C1B">
      <w:r>
        <w:t xml:space="preserve">                                                                                                                                                                                                                                                                                                                                                                                                                                                                                                                                                                                                                                                                                                                                                                                                                                                                                                                                                                                                                                                                                                                                                                                                                                                                                                                                                                                                                                                                                                                                                                                                                                                                                                                                                                                                                                                                                                                                                                                                                                                                                                                                                                                                                                                                                                                                                                                                                                                                                                                                                                                                                                                                                                                                                                                                                                                                                                                                                                                                                                                                                                                                                                                                                                                                                                                                                                                                                                                                                                                                                                                                                                                                                                                                                                                                                                                                                                                                                                                                                                                                                                                                                                                                                                                                                                                                                                                                                                                                                                                                                                                                                                                                                                                                                                                                                                                                                                                                                                                                                                                                                                                                                                                                                                                                                                                                                                                                                                                                                                                                                                                                                                                                                                                                                                                                                                                                                                                                                                                                                                                                                                                                                                                                                                                                                                                                                                                                                                                                                                                                                                                                                                                                                                                                                                                                                                                                                                                                                                                                                                                                                                                              The adjacent channel rejection is a measure of the capability of the receiver to receive a wanted modulated signal without exceeding a given degradation due to the presence of an unwanted modulated signal which differs in frequency from the wanted signal by 8,33 khz or 25 khz as appropriate. </w:t>
      </w:r>
    </w:p>
    <w:p w:rsidR="00761C1B" w:rsidRDefault="00761C1B" w:rsidP="00761C1B">
      <w:r>
        <w:t>SOURCE: Used in EN 300 676 V1.3.1, clause 8.6.1 SOURCE: Used in EN 300 676-01 V1.5.1, clause 8.6.1</w:t>
      </w:r>
    </w:p>
    <w:p w:rsidR="00761C1B" w:rsidRDefault="00761C1B" w:rsidP="00761C1B"/>
    <w:p w:rsidR="00761C1B" w:rsidRDefault="00761C1B" w:rsidP="00761C1B">
      <w:r>
        <w:t xml:space="preserve">                                                                                                                                                                                                                                                                                                                                                                                                                                                                                                                                                                                                                                                                                                                                                                                                                                                                                                                                                                                                                                                                                                                                                                                                                                                                                                                                                                                                                                                                                                                                                                                                                                                                                                                                                                                                                                                                                                                                                                                                                                                                                                                                                                                                                                                                                                                                                                                                                                                                                                                                                                                                                                                                                                                                                                                                                                                                                                                                                                                                                                                                                                                                                                                                                                                                                                                                                                                                                                                                                                                                                                                                                                                                                                                                                                                                                                                                                                                                                                                                                                                                                                                                                                                                                                                                                                                                                                                                                                                                                                                                                                                                                                                                                                                                                                                                                                                                                                                                                                                                                                                                                                                                                                                                                                                                                                                                                                                                                                                                                                                                                                                                                                                                                                                                                                                                                                                                                                                                                                                                                                                                                                                                                                                                                                                                                                                                                                                                                                                                                                                                                                                                                                                                                                                                                                                                                                                                                                                                                                                                                                                                                                                              The adjacent channel rejection is a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w:t>
      </w:r>
    </w:p>
    <w:p w:rsidR="00761C1B" w:rsidRDefault="00761C1B" w:rsidP="00761C1B">
      <w:r>
        <w:t>SOURCE: Used in EN 301 842-05 V2.1.1, clause 4.2.1.3.1</w:t>
      </w:r>
    </w:p>
    <w:p w:rsidR="00761C1B" w:rsidRDefault="00761C1B" w:rsidP="00761C1B"/>
    <w:p w:rsidR="00761C1B" w:rsidRDefault="00761C1B" w:rsidP="00761C1B">
      <w:r>
        <w:t xml:space="preserve">                                                                                                                                                                                                                                                                                                                                                                                                                                                                                                                                                                                                                                                                                                                                                                                                                                                                                                                                                                                                                                                                                                                                                                                                                                                                                                                                                                                                                                                                                                                                                                                                                                                                                                                                                                                                                                                                                                                                                                                                                                                                                                                                                                                                                                                                                                                                                                                                                                                                                                                                                                                                                                                                                                                                                                                                                                                                                                                                                                                                                                                                                                                                                                                                                                                                                                                                                                                                                                                                                                                                                                                                                                                                                                                                                                                                                                                                                                                                                                                                                                                                                                                                                                                                                                                                                                                                                                                                                                                                                                                                                                                                                                                                                                                                                                                                                                                                                                                                                                                                                                                                                                                                                                                                                                                                                                                                                                                                                                                                                                                                                                                                                                                                                                                                                                                                                                                                                                                                                                                                                                                                                                                                                                                                                                                                                                                                                                                                                                                                                                                                                                                                                                                                                                                                                                                                                                                                                                                                                                                                                                                                                                                              adjacent channel rejection ratio (acrr) is the ratio of the rrc weighted gain per carrier in the passband to the rrc weighted gain per carrier immediately outside the passband. the measurements shall apply to both paths up-link and down-link of the repeater. </w:t>
      </w:r>
    </w:p>
    <w:p w:rsidR="00761C1B" w:rsidRDefault="00761C1B" w:rsidP="00761C1B">
      <w:r>
        <w:t>SOURCE: Used in EN 302 426 V1.1.1, clause 4.2.7.1</w:t>
      </w:r>
    </w:p>
    <w:p w:rsidR="00761C1B" w:rsidRDefault="00761C1B" w:rsidP="00761C1B"/>
    <w:p w:rsidR="00761C1B" w:rsidRDefault="00761C1B" w:rsidP="00761C1B">
      <w:r>
        <w:t xml:space="preserve">                                                                                                                                                                                                                                                                                                                                                                                                                                                                                                                                                                                                                                                                                                                                                                                                                                                                                                                                                                                                                                                                                                                                                                                                                                                                                                                                                                                                                                                                                                                                                                                                                                                                                                                                                                                                                                                                                                                                                                                                                                                                                                                                                                                                                                                                                                                                                                                                                                                                                                                                                                                                                                                                                                                                                                                                                                                                                                                                                                                                                                                                                                                                                                                                                                                                                                                                                                                                                                                                                                                                                                                                                                                                                                                                                                                                                                                                                                                                                                                                                                                                                                                                                                                                                                                                                                                                                                                                                                                                                                                                                                                                                                                                                                                                                                                                                                                                                                                                                                                                                                                                                                                                                                                                                                                                                                                                                                                                                                                                                                                                                                                                                                                                                                                                                                                                                                                                                                                                                                                                                                                                                                                                                                                                                                                                                                                                                                                                                                                                                                                                                                                                                                                                                                                                                                                                                                                                                                                                                                                                                                                                                                                                  adjacent channel rejection ratio (acrr) is the ratio of the rrc weighted gain per carrier of the repeater in the pass band to the rrc weighted gain of the repeater on an adjacent channel outside the repeater pass band. the carrier in the pass band and in the adjacent channel shall be of the same type (reference carrier). the requirement shall apply to the uplink and downlink of the repeater, at maximum gain, where the donor link is maintained via antennas (over the air repeater). </w:t>
      </w:r>
    </w:p>
    <w:p w:rsidR="00761C1B" w:rsidRDefault="00761C1B" w:rsidP="00761C1B">
      <w:r>
        <w:t>SOURCE: Used in EN 301 908-15 V11.1.1, clause 4.2.7.1</w:t>
      </w:r>
    </w:p>
    <w:p w:rsidR="00761C1B" w:rsidRDefault="00761C1B" w:rsidP="00761C1B"/>
    <w:p w:rsidR="00761C1B" w:rsidRDefault="00761C1B" w:rsidP="00761C1B">
      <w:r>
        <w:t xml:space="preserve">                                                                                                                                                                                                                                                                                                                                                                                                                                                                                                                                                                                                                                                                                                                                                                                                                                                                                                                                                                                                                                                                                                                                                                                                                                                                                                                                                                                                                                                                                                                                                                                                                                                                                                                                                                                                                                                                                                                                                                                                                                                                                                                                                                                                                                                                                                                                                                                                                                                                                                                                                                                                                                                                                                                                                                                                                                                                                                                                                                                                                                                                                                                                                                                                                                                                                                                                                                                                                                                                                                                                                                                                                                                                                                                                                                                                                                                                                                                                                                                                                                                                                                                                                                                                                                                                                                                                                                                                                                                                                                                                                                                                                                                                                                                                                                                                                                                                                                                                                                                                                                                                                                                                                                                                                                                                                                                                                                                                                                                                                                                                                                                                                                                                                                                                                                                                                                                                                                                                                                                                                                                                                                                                                                                                                                                                                                                                                                                                                                                                                                                                                                                                                                                                                                                                                                                                                                                                                                                                                                                                                                                                                                                                  adjacent channel rejection ratio (acrr) is the ratio of the rrc weighted gain per carrier of the repeater in the pass band to the rrc weighted gain of the repeater on an adjacent channel. the requirement shall apply to the uplink and downlink of repeater where the donor link is maintained via antennas (over the air repeater). </w:t>
      </w:r>
    </w:p>
    <w:p w:rsidR="00761C1B" w:rsidRDefault="00761C1B" w:rsidP="00761C1B">
      <w:r>
        <w:t>SOURCE: Used in EN 301 908-11 V11.1.1, clause 4.2.7.1</w:t>
      </w:r>
    </w:p>
    <w:p w:rsidR="00761C1B" w:rsidRDefault="00761C1B" w:rsidP="00761C1B"/>
    <w:p w:rsidR="00761C1B" w:rsidRDefault="00761C1B" w:rsidP="00761C1B">
      <w:r>
        <w:t xml:space="preserve">                                                                                                                                                                                                                                                                                                                                                                                                                                                                                                                                                                                                                                                                                                                                                                                                                                                                                                                                                                                                                                                                                                                                                                                                                                                                                                                                                                                                                                                                                                                                                                                                                                                                                                                                                                                                                                                                                                                                                                                                                                                                                                                                                                                                                                                                                                                                                                                                                                                                                                                                                                                                                                                                                                                                                                                                                                                                                                                                                                                                                                                                                                                                                                                                                                                                                                                                                                                                                                                                                                                                                                                                                                                                                                                                                                                                                                                                                                                                                                                                                                                                                                                                                                                                                                                                                                                                                                                                                                                                                                                                                                                                                                                                                                                                                                                                                                                                                                                                                                                                                                                                                                                                                                                                                                                                                                                                                                                                                                                                                                                                                                                                                                                                                                                                                                                                                                                                                                                                                                                                                                                                                                                                                                                                                                                                                                                                                                                                                                                                                                                                                                                                                                                                                                                                                                                                                                                                                                                                                                                                                                                                                                                                  adjacent channel selectivity (acs) and narrow-band blocking are measures of the receiver's ability to receive a wanted signal at its assigned channel frequency in the presence of an adjacent channel signal with a specified centre frequency offset of the interfering signal to the channel edge of a victim system. the interfering signal shall be an e-utra signal as specified in etsi ts 136 141 [11], annex c. for narrowband blocking, the interfering signal is an e-utra single resource block. </w:t>
      </w:r>
    </w:p>
    <w:p w:rsidR="00761C1B" w:rsidRDefault="00761C1B" w:rsidP="00761C1B">
      <w:r>
        <w:t>SOURCE: Used in EN 302 574-01 V2.1.1, clause 8.2.10.1</w:t>
      </w:r>
    </w:p>
    <w:p w:rsidR="00761C1B" w:rsidRDefault="00761C1B" w:rsidP="00761C1B"/>
    <w:p w:rsidR="00761C1B" w:rsidRDefault="00761C1B" w:rsidP="00761C1B">
      <w:r>
        <w:t xml:space="preserve">                                                                                                                                                                                                                                                                                                                                                                                                                                                                                                                                                                                                                                                                                                                                                                                                                                                                                                                                                                                                                                                                                                                                                                                                                                                                                                                                                                                                                                                                                                                                                                                                                                                                                                                                                                                                                                                                                                                                                                                                                                                                                                                                                                                                                                                                                                                                                                                                                                                                                                                                                                                                                                                                                                                                                                                                                                                                                                                                                                                                                                                                                                                                                                                                                                                                                                                                                                                                                                                                                                                                                                                                                                                                                                                                                                                                                                                                                                                                                                                                                                                                                                                                                                                                                                                                                                                                                                                                                                                                                                                                                                                                                                                                                                                                                                                                                                                                                                                                                                                                                                                                                                                                                                                                                                                                                                                                                                                                                                                                                                                                                                                                                                                                                                                                                                                                                                                                                                                                                                                                                                                                                                                                                                                                                                                                                                                                                                                                                                                                                                                                                                                                                                                                                                                                                                                                                                                                                                                                                                                                                                                                                                                                  adjacent channel selectivity (acs) and narrow-band blocking are measures of the receiver's ability to receive a wanted signal at its assigned channel frequency in the presence of an adjacent channel signal with a specified centre frequency offset of the interfering signal to the channel edge of a victim system. the interfering signal shall be an e-utra signal as specified in etsi ts 136 141 [1], annex c. for narrowband blocking, the interfering signal is an e-utra single resource block. for an e-utra wide area bs additionally conforming to etsi en 301 908-18 [i.8], either the requirement of the present clause or the narrowband blocking requirement in clause 4.2.11 of etsi en 301 908-18 [i.8] can be equally applied, as listed in table 4.2.1-2. </w:t>
      </w:r>
    </w:p>
    <w:p w:rsidR="00761C1B" w:rsidRDefault="00761C1B" w:rsidP="00761C1B">
      <w:r>
        <w:t>SOURCE: Used in EN 301 908-14 V11.1.1, clause 4.2.10.1</w:t>
      </w:r>
    </w:p>
    <w:p w:rsidR="00761C1B" w:rsidRDefault="00761C1B" w:rsidP="00761C1B"/>
    <w:p w:rsidR="00761C1B" w:rsidRDefault="00761C1B" w:rsidP="00761C1B">
      <w:r>
        <w:t xml:space="preserve">                                                                                                                                                                                                                                                                                                                                                                                                                                                                                                                                                                                                                                                                                                                                                                                                                                                                                                                                                                                                                                                                                                                                                                                                                                                                                                                                                                                                                                                                                                                                                                                                                                                                                                                                                                                                                                                                                                                                                                                                                                                                                                                                                                                                                                                                                                                                                                                                                                                                                                                                                                                                                                                                                                                                                                                                                                                                                                                                                                                                                                                                                                                                                                                                                                                                                                                                                                                                                                                                                                                                                                                                                                                                                                                                                                                                                                                                                                                                                                                                                                                                                                                                                                                                                                                                                                                                                                                                                                                                                                                                                                                                                                                                                                                                                                                                                                                                                                                                                                                                                                                                                                                                                                                                                                                                                                                                                                                                                                                                                                                                                                                                                                                                                                                                                                                                                                                                                                                                                                                                                                                                                                                                                                                                                                                                                                                                                                                                                                                                                                                                                                                                                                                                                                                                                                                                                                                                                                                                                                                                                                                                                                                                  adjacent channel selectivity (acs) and narrow-band blocking are measures of the receiver's ability to receive a wanted signal at its assigned channel frequency in the presence of an adjacent channel signal with a specified centre frequency offset of the interfering signal to the channel edge of a victim system. the interfering signal shall be an e-utra signal as specified in etsi ts 136 141 [5], annex c. for narrowband blocking, the interfering signal is an e-utra single resource block. </w:t>
      </w:r>
    </w:p>
    <w:p w:rsidR="00761C1B" w:rsidRDefault="00761C1B" w:rsidP="00761C1B">
      <w:r>
        <w:t>SOURCE: Used in EN 302 480 V2.1.1, clause 4.2.4.9.1</w:t>
      </w:r>
    </w:p>
    <w:p w:rsidR="00761C1B" w:rsidRDefault="00761C1B" w:rsidP="00761C1B"/>
    <w:p w:rsidR="00761C1B" w:rsidRDefault="00761C1B" w:rsidP="00761C1B">
      <w:r>
        <w:t xml:space="preserve">                                                                                                                                                                                                                                                                                                                                                                                                                                                                                                                                                                                                                                                                                                                                                                                                                                                                                                                                                                                                                                                                                                                                                                                                                                                                                                                                                                                                                                                                                                                                                                                                                                                                                                                                                                                                                                                                                                                                                                                                                                                                                                                                                                                                                                                                                                                                                                                                                                                                                                                                                                                                                                                                                                                                                                                                                                                                                                                                                                                                                                                                                                                                                                                                                                                                                                                                                                                                                                                                                                                                                                                                                                                                                                                                                                                                                                                                                                                                                                                                                                                                                                                                                                                                                                                                                                                                                                                                                                                                                                                                                                                                                                                                                                                                                                                                                                                                                                                                                                                                                                                                                                                                                                                                                                                                                                                                                                                                                                                                                                                                                                                                                                                                                                                                                                                                                                                                                                                                                                                                                                                                                                                                                                                                                                                                                                                                                                                                                                                                                                                                                                                                                                                                                                                                                                                                                                                                                                                                                                                                                                                                                                                                  adjacent channel selectivity (acs) and narrowband blocking are measures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w:t>
      </w:r>
    </w:p>
    <w:p w:rsidR="00761C1B" w:rsidRDefault="00761C1B" w:rsidP="00761C1B">
      <w:r>
        <w:t>SOURCE: Used in EN 302 574-01 V2.1.1, clause 6.2.10.1</w:t>
      </w:r>
    </w:p>
    <w:p w:rsidR="00761C1B" w:rsidRDefault="00761C1B" w:rsidP="00761C1B"/>
    <w:p w:rsidR="00761C1B" w:rsidRDefault="00761C1B" w:rsidP="00761C1B">
      <w:r>
        <w:t xml:space="preserve">                                                                                                                                                                                                                                                                                                                                                                                                                                                                                                                                                                                                                                                                                                                                                                                                                                                                                                                                                                                                                                                                                                                                                                                                                                                                                                                                                                                                                                                                                                                                                                                                                                                                                                                                                                                                                                                                                                                                                                                                                                                                                                                                                                                                                                                                                                                                                                                                                                                                                                                                                                                                                                                                                                                                                                                                                                                                                                                                                                                                                                                                                                                                                                                                                                                                                                                                                                                                                                                                                                                                                                                                                                                                                                                                                                                                                                                                                                                                                                                                                                                                                                                                                                                                                                                                                                                                                                                                                                                                                                                                                                                                                                                                                                                                                                                                                                                                                                                                                                                                                                                                                                                                                                                                                                                                                                                                                                                                                                                                                                                                                                                                                                                                                                                                                                                                                                                                                                                                                                                                                                                                                                                                                                                                                                                                                                                                                                                                                                                                                                                                                                                                                                                                                                                                                                                                                                                                                                                                                                                                                                                                                                                                  adjacent channel selectivity (acs) is a measure of a receiver's ability to achieve minimum throughput requirements in the presence of an adjacent channel signal at a specific frequency offset from the given channel. acs can strictly be defined as the ratio (in db) of the receiver filter's attenuation on the assigned channel frequency to the receive filter attenuation on the adjacent channels. </w:t>
      </w:r>
    </w:p>
    <w:p w:rsidR="00761C1B" w:rsidRDefault="00761C1B" w:rsidP="00761C1B">
      <w:r>
        <w:t>SOURCE: Used in EN 303 339 V1.1.1, clause 4.2.10.1</w:t>
      </w:r>
    </w:p>
    <w:p w:rsidR="00761C1B" w:rsidRDefault="00761C1B" w:rsidP="00761C1B"/>
    <w:p w:rsidR="00761C1B" w:rsidRDefault="00761C1B" w:rsidP="00761C1B">
      <w:r>
        <w:t xml:space="preserve">                                                                                                                                                                                                                                                                                                                                                                                                                                                                                                                                                                                                                                                                                                                                                                                                                                                                                                                                                                                                                                                                                                                                                                                                                                                                                                                                                                                                                                                                                                                                                                                                                                                                                                                                                                                                                                                                                                                                                                                                                                                                                                                                                                                                                                                                                                                                                                                                                                                                                                                                                                                                                                                                                                                                                                                                                                                                                                                                                                                                                                                                                                                                                                                                                                                                                                                                                                                                                                                                                                                                                                                                                                                                                                                                                                                                                                                                                                                                                                                                                                                                                                                                                                                                                                                                                                                                                                                                                                                                                                                                                                                                                                                                                                                                                                                                                                                                                                                                                                                                                                                                                                                                                                                                                                                                                                                                                                                                                                                                                                                                                                                                                                                                                                                                                                                                                                                                                                                                                                                                                                                                                                                                                                                                                                                                                                                                                                                                                                                                                                                                                                                                                                                                                                                                                                                                                                                                                                                                                                                                                                                                                                                                  adjacent channel selectivity (acs) is a measure of a receiver's ability to receive a signal at its assigned channel frequency in the presence of an adjacent channel signal at a given frequency offset from the centre frequency of the assigned channel. </w:t>
      </w:r>
    </w:p>
    <w:p w:rsidR="00761C1B" w:rsidRDefault="00761C1B" w:rsidP="00761C1B">
      <w:r>
        <w:t>SOURCE: Used in EN 302 574-02 V2.1.1, clause 4.2.9.1 SOURCE: Used in EN 302 574-02 V2.1.1, clause 6.2.7.1</w:t>
      </w:r>
    </w:p>
    <w:p w:rsidR="00761C1B" w:rsidRDefault="00761C1B" w:rsidP="00761C1B"/>
    <w:p w:rsidR="00761C1B" w:rsidRDefault="00761C1B" w:rsidP="00761C1B">
      <w:r>
        <w:t xml:space="preserve">                                                                                                                                                                                                                                                                                                                                                                                                                                                                                                                                                                                                                                                                                                                                                                                                                                                                                                                                                                                                                                                                                                                                                                                                                                                                                                                                                                                                                                                                                                                                                                                                                                                                                                                                                                                                                                                                                                                                                                                                                                                                                                                                                                                                                                                                                                                                                                                                                                                                                                                                                                                                                                                                                                                                                                                                                                                                                                                                                                                                                                                                                                                                                                                                                                                                                                                                                                                                                                                                                                                                                                                                                                                                                                                                                                                                                                                                                                                                                                                                                                                                                                                                                                                                                                                                                                                                                                                                                                                                                                                                                                                                                                                                                                                                                                                                                                                                                                                                                                                                                                                                                                                                                                                                                                                                                                                                                                                                                                                                                                                                                                                                                                                                                                                                                                                                                                                                                                                                                                                                                                                                                                                                                                                                                                                                                                                                                                                                                                                                                                                                                                                                                                                                                                                                                                                                                                                                                                                                                                                                                                                                                                                                  adjacent channel selectivity (acs) is a measure of a receiver's ability to receive a wanted signal at its assigned channel frequency in the presence of an adjacent channel signal at a given frequency offset from the centre frequency of the assigned channel. acs is the interferer power level (in dbm) relative to thermal noise (nth). </w:t>
      </w:r>
    </w:p>
    <w:p w:rsidR="00761C1B" w:rsidRDefault="00761C1B" w:rsidP="00761C1B">
      <w:r>
        <w:t>SOURCE: Used in EN 301 908-19 V6.3.1, clause 4.2.6.1 SOURCE: Used in EN 301 908-20 V6.3.1, clause 4.2.10.1</w:t>
      </w:r>
    </w:p>
    <w:p w:rsidR="00761C1B" w:rsidRDefault="00761C1B" w:rsidP="00761C1B"/>
    <w:p w:rsidR="00761C1B" w:rsidRDefault="00761C1B" w:rsidP="00761C1B">
      <w:r>
        <w:t xml:space="preserve">                                                                                                                                                                                                                                                                                                                                                                                                                                                                                                                                                                                                                                                                                                                                                                                                                                                                                                                                                                                                                                                                                                                                                                                                                                                                                                                                                                                                                                                                                                                                                                                                                                                                                                                                                                                                                                                                                                                                                                                                                                                                                                                                                                                                                                                                                                                                                                                                                                                                                                                                                                                                                                                                                                                                                                                                                                                                                                                                                                                                                                                                                                                                                                                                                                                                                                                                                                                                                                                                                                                                                                                                                                                                                                                                                                                                                                                                                                                                                                                                                                                                                                                                                                                                                                                                                                                                                                                                                                                                                                                                                                                                                                                                                                                                                                                                                                                                                                                                                                                                                                                                                                                                                                                                                                                                                                                                                                                                                                                                                                                                                                                                                                                                                                                                                                                                                                                                                                                                                                                                                                                                                                                                                                                                                                                                                                                                                                                                                                                                                                                                                                                                                                                                                                                                                                                                                                                                                                                                                                                                                                                                                                                                  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 </w:t>
      </w:r>
    </w:p>
    <w:p w:rsidR="00761C1B" w:rsidRDefault="00761C1B" w:rsidP="00761C1B">
      <w:r>
        <w:t>SOURCE: Used in EN 301 908-02 V11.1.1, clause 4.2.6.1</w:t>
      </w:r>
    </w:p>
    <w:p w:rsidR="00761C1B" w:rsidRDefault="00761C1B" w:rsidP="00761C1B"/>
    <w:p w:rsidR="00761C1B" w:rsidRDefault="00761C1B" w:rsidP="00761C1B">
      <w:r>
        <w:t xml:space="preserve">                                                                                                                                                                                                                                                                                                                                                                                                                                                                                                                                                                                                                                                                                                                                                                                                                                                                                                                                                                                                                                                                                                                                                                                                                                                                                                                                                                                                                                                                                                                                                                                                                                                                                                                                                                                                                                                                                                                                                                                                                                                                                                                                                                                                                                                                                                                                                                                                                                                                                                                                                                                                                                                                                                                                                                                                                                                                                                                                                                                                                                                                                                                                                                                                                                                                                                                                                                                                                                                                                                                                                                                                                                                                                                                                                                                                                                                                                                                                                                                                                                                                                                                                                                                                                                                                                                                                                                                                                                                                                                                                                                                                                                                                                                                                                                                                                                                                                                                                                                                                                                                                                                                                                                                                                                                                                                                                                                                                                                                                                                                                                                                                                                                                                                                                                                                                                                                                                                                                                                                                                                                                                                                                                                                                                                                                                                                                                                                                                                                                                                                                                                                                                                                                                                                                                                                                                                                                                                                                                                                                                                                                                                                                  adjacent channel selectivity (acs) is a measure of a receiver's ability to receive an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 </w:t>
      </w:r>
    </w:p>
    <w:p w:rsidR="00761C1B" w:rsidRDefault="00761C1B" w:rsidP="00761C1B">
      <w:r>
        <w:t>SOURCE: Used in EN 301 908-13 V11.1.1, clause 4.2.6.1.1 SOURCE: Used in EN 301 908-13 V11.1.1, clause 4.2.6.2.1 SOURCE: Used in EN 302 574-02 V2.1.1, clause 8.2.6.1</w:t>
      </w:r>
    </w:p>
    <w:p w:rsidR="00761C1B" w:rsidRDefault="00761C1B" w:rsidP="00761C1B"/>
    <w:p w:rsidR="00761C1B" w:rsidRDefault="00761C1B" w:rsidP="00761C1B">
      <w:r>
        <w:t xml:space="preserve">                                                                                                                                                                                                                                                                                                                                                                                                                                                                                                                                                                                                                                                                                                                                                                                                                                                                                                                                                                                                                                                                                                                                                                                                                                                                                                                                                                                                                                                                                                                                                                                                                                                                                                                                                                                                                                                                                                                                                                                                                                                                                                                                                                                                                                                                                                                                                                                                                                                                                                                                                                                                                                                                                                                                                                                                                                                                                                                                                                                                                                                                                                                                                                                                                                                                                                                                                                                                                                                                                                                                                                                                                                                                                                                                                                                                                                                                                                                                                                                                                                                                                                                                                                                                                                                                                                                                                                                                                                                                                                                                                                                                                                                                                                                                                                                                                                                                                                                                                                                                                                                                                                                                                                                                                                                                                                                                                                                                                                                                                                                                                                                                                                                                                                                                                                                                                                                                                                                                                                                                                                                                                                                                                                                                                                                                                                                                                                                                                                                                                                                                                                                                                                                                                                                                                                                                                                                                                                                                                                                                                                                                                                                                  adjacent channel selectivity (acs) is a measure of the receiver ability to receive a wanted signal at its assigned channel frequency in the presence of a single code cdma modulated adjacent channel signal at a given frequency offset from the centre frequency of the assigned channel. acs is the ratio of the receiver filter attenuation on the assigned channel frequency to the receive filter attenuation on the adjacent channel(s). </w:t>
      </w:r>
    </w:p>
    <w:p w:rsidR="00761C1B" w:rsidRDefault="00761C1B" w:rsidP="00761C1B">
      <w:r>
        <w:t>SOURCE: Used in EN 301 908-07 V5.2.1, clause 4.2.10.1</w:t>
      </w:r>
    </w:p>
    <w:p w:rsidR="00761C1B" w:rsidRDefault="00761C1B" w:rsidP="00761C1B"/>
    <w:p w:rsidR="00761C1B" w:rsidRDefault="00761C1B" w:rsidP="00761C1B">
      <w:r>
        <w:t xml:space="preserve">                                                                                                                                                                                                                                                                                                                                                                                                                                                                                                                                                                                                                                                                                                                                                                                                                                                                                                                                                                                                                                                                                                                                                                                                                                                                                                                                                                                                                                                                                                                                                                                                                                                                                                                                                                                                                                                                                                                                                                                                                                                                                                                                                                                                                                                                                                                                                                                                                                                                                                                                                                                                                                                                                                                                                                                                                                                                                                                                                                                                                                                                                                                                                                                                                                                                                                                                                                                                                                                                                                                                                                                                                                                                                                                                                                                                                                                                                                                                                                                                                                                                                                                                                                                                                                                                                                                                                                                                                                                                                                                                                                                                                                                                                                                                                                                                                                                                                                                                                                                                                                                                                                                                                                                                                                                                                                                                                                                                                                                                                                                                                                                                                                                                                                                                                                                                                                                                                                                                                                                                                                                                                                                                                                                                                                                                                                                                                                                                                                                                                                                                                                                                                                                                                                                                                                                                                                                                                                                                                                                                                                                                                                                                  adjacent channel selectivity (acs) is a measure of the receiver ability to receive a wanted signal at its assigned channel frequency in the presence of an adjacent channel signal at a given frequency offset from the centre frequency of the assigned channel. acs is the ratio of the receive filter attenuation on the assigned channel frequency to the receiver filter attenuation on the adjacent channel(s). </w:t>
      </w:r>
    </w:p>
    <w:p w:rsidR="00761C1B" w:rsidRDefault="00761C1B" w:rsidP="00761C1B">
      <w:r>
        <w:t>SOURCE: Used in EN 301 908-06 V5.2.1, clause 4.2.10.1</w:t>
      </w:r>
    </w:p>
    <w:p w:rsidR="00761C1B" w:rsidRDefault="00761C1B" w:rsidP="00761C1B"/>
    <w:p w:rsidR="00761C1B" w:rsidRDefault="00761C1B" w:rsidP="00761C1B">
      <w:r>
        <w:t xml:space="preserve">                                                                                                                                                                                                                                                                                                                                                                                                                                                                                                                                                                                                                                                                                                                                                                                                                                                                                                                                                                                                                                                                                                                                                                                                                                                                                                                                                                                                                                                                                                                                                                                                                                                                                                                                                                                                                                                                                                                                                                                                                                                                                                                                                                                                                                                                                                                                                                                                                                                                                                                                                                                                                                                                                                                                                                                                                                                                                                                                                                                                                                                                                                                                                                                                                                                                                                                                                                                                                                                                                                                                                                                                                                                                                                                                                                                                                                                                                                                                                                                                                                                                                                                                                                                                                                                                                                                                                                                                                                                                                                                                                                                                                                                                                                                                                                                                                                                                                                                                                                                                                                                                                                                                                                                                                                                                                                                                                                                                                                                                                                                                                                                                                                                                                                                                                                                                                                                                                                                                                                                                                                                                                                                                                                                                                                                                                                                                                                                                                                                                                                                                                                                                                                                                                                                                                                                                                                                                                                                                                                                                                                                                                                                                  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fuw which is determined by both the assigned channel bandwidth cbwassigned and the adjacent channel bandwidth cbwadjacent. </w:t>
      </w:r>
    </w:p>
    <w:p w:rsidR="00761C1B" w:rsidRDefault="00761C1B" w:rsidP="00761C1B">
      <w:r>
        <w:t>SOURCE: Used in EN 302 574-01 V2.1.1, clause 4.2.10.1</w:t>
      </w:r>
    </w:p>
    <w:p w:rsidR="00761C1B" w:rsidRDefault="00761C1B" w:rsidP="00761C1B"/>
    <w:p w:rsidR="00761C1B" w:rsidRDefault="00761C1B" w:rsidP="00761C1B">
      <w:r>
        <w:t xml:space="preserve">                                                                                                                                                                                                                                                                                                                                                                                                                                                                                                                                                                                                                                                                                                                                                                                                                                                                                                                                                                                                                                                                                                                                                                                                                                                                                                                                                                                                                                                                                                                                                                                                                                                                                                                                                                                                                                                                                                                                                                                                                                                                                                                                                                                                                                                                                                                                                                                                                                                                                                                                                                                                                                                                                                                                                                                                                                                                                                                                                                                                                                                                                                                                                                                                                                                                                                                                                                                                                                                                                                                                                                                                                                                                                                                                                                                                                                                                                                                                                                                                                                                                                                                                                                                                                                                                                                                                                                                                                                                                                                                                                                                                                                                                                                                                                                                                                                                                                                                                                                                                                                                                                                                                                                                                                                                                                                                                                                                                                                                                                                                                                                                                                                                                                                                                                                                                                                                                                                                                                                                                                                                                                                                                                                                                                                                                                                                                                                                                                                                                                                                                                                                                                                                                                                                                                                                                                                                                                                                                                                                                                                                                                                                                  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fuw. the interference signal shall be a wcdma signal as specified in etsi ts 125 141 [1], annex i. for a utra fdd bs additionally conforming to etsi en 301 908-18 [i.8], either the requirement of the present clause or the narrowband blocking requirement in clause 4.2.11 of etsi en 301 908-18 [i.8] can be equally applied, as listed in table 4.2.1-2. </w:t>
      </w:r>
    </w:p>
    <w:p w:rsidR="00761C1B" w:rsidRDefault="00761C1B" w:rsidP="00761C1B">
      <w:r>
        <w:t>SOURCE: Used in EN 301 908-03 V11.1.1, clause 4.2.10.1</w:t>
      </w:r>
    </w:p>
    <w:p w:rsidR="00761C1B" w:rsidRDefault="00761C1B" w:rsidP="00761C1B"/>
    <w:p w:rsidR="00761C1B" w:rsidRDefault="00761C1B" w:rsidP="00761C1B">
      <w:r>
        <w:t xml:space="preserve">                                                                                                                                                                                                                                                                                                                                                                                                                                                                                                                                                                                                                                                                                                                                                                                                                                                                                                                                                                                                                                                                                                                                                                                                                                                                                                                                                                                                                                                                                                                                                                                                                                                                                                                                                                                                                                                                                                                                                                                                                                                                                                                                                                                                                                                                                                                                                                                                                                                                                                                                                                                                                                                                                                                                                                                                                                                                                                                                                                                                                                                                                                                                                                                                                                                                                                                                                                                                                                                                                                                                                                                                                                                                                                                                                                                                                                                                                                                                                                                                                                                                                                                                                                                                                                                                                                                                                                                                                                                                                                                                                                                                                                                                                                                                                                                                                                                                                                                                                                                                                                                                                                                                                                                                                                                                                                                                                                                                                                                                                                                                                                                                                                                                                                                                                                                                                                                                                                                                                                                                                                                                                                                                                                                                                                                                                                                                                                                                                                                                                                                                                                                                                                                                                                                                                                                                                                                                                                                                                                                                                                                                                                                                  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fuw. the interference signal shall be a wcdma signal as specified in etsi ts 125 141 [9], annex i. for a utra fdd bs additionally conforming to etsi en 301 908-18 [8], either the requirement of the present clause or the narrowband blocking requirement in clause 4.2.11 of etsi en 301 908-18 [8] can be equally applied, as listed in table 4.2.1-2. for a utra-obts additionally conforming to etsi en 301 908-3 [7], either the requirement of the present clause or the receiver adjacent channel selectivity in clause 4.2.10 of etsi en 301 908-3 [7] can be equally applied. </w:t>
      </w:r>
    </w:p>
    <w:p w:rsidR="00761C1B" w:rsidRDefault="00761C1B" w:rsidP="00761C1B">
      <w:r>
        <w:t>SOURCE: Used in EN 302 480 V2.1.1, clause 4.2.3.9.1</w:t>
      </w:r>
    </w:p>
    <w:p w:rsidR="00761C1B" w:rsidRDefault="00761C1B" w:rsidP="00761C1B"/>
    <w:p w:rsidR="00761C1B" w:rsidRDefault="00761C1B" w:rsidP="00761C1B">
      <w:r>
        <w:t xml:space="preserve">                                                                                                                                                                                                                                                                                                                                                                                                                                                                                                                                                                                                                                                                                                                                                                                                                                                                                                                                                                                                                                                                                                                                                                                                                                                                                                                                                                                                                                                                                                                                                                                                                                                                                                                                                                                                                                                                                                                                                                                                                                                                                                                                                                                                                                                                                                                                                                                                                                                                                                                                                                                                                                                                                                                                                                                                                                                                                                                                                                                                                                                                                                                                                                                                                                                                                                                                                                                                                                                                                                                                                                                                                                                                                                                                                                                                                                                                                                                                                                                                                                                                                                                                                                                                                                                                                                                                                                                                                                                                                                                                                                                                                                                                                                                                                                                                                                                                                                                                                                                                                                                                                                                                                                                                                                                                                                                                                                                                                                                                                                                                                                                                                                                                                                                                                                                                                                                                                                                                                                                                                                                                                                                                                                                                                                                                                                                                                                                                                                                                                                                                                                                                                                                                                                                                                                                                                                                                                                                                                                                                                                                                                                                                  The adjacent channel selectivity and desensitization of a receiver is a measure of its ability to receive a modulated input signal on its assigned channel frequency in the presence of a second modulated input frequency spaced either one channel (30 khz) above or one channel (30 khz) below the assigned channel frequency. the alternate channel selectivity and desensitization of a receiver is a measure of its ability to receive a modulated input signal on its assigned channel frequency in the presence of a second modulated input frequency spaced either two channels (60 khz) above or two channels (60 khz) below the assigned channel frequency. </w:t>
      </w:r>
    </w:p>
    <w:p w:rsidR="00761C1B" w:rsidRDefault="00761C1B" w:rsidP="00761C1B">
      <w:r>
        <w:t>SOURCE: Used in EN 301 908-08 V1.1.1, clause 4.2.2.6.1</w:t>
      </w:r>
    </w:p>
    <w:p w:rsidR="00761C1B" w:rsidRDefault="00761C1B" w:rsidP="00761C1B"/>
    <w:p w:rsidR="00761C1B" w:rsidRDefault="00761C1B" w:rsidP="00761C1B">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db, for the upper and lower adjacent channels, of the level of the unwanted signal to a specified level of the wanted signal which produces through a psophometric weighting network a sinad ratio of 14 db. </w:t>
      </w:r>
    </w:p>
    <w:p w:rsidR="00761C1B" w:rsidRDefault="00761C1B" w:rsidP="00761C1B">
      <w:r>
        <w:t>SOURCE: Used in EN 300 224-01 V1.3.1, clause 8.2.5.1</w:t>
      </w:r>
    </w:p>
    <w:p w:rsidR="00761C1B" w:rsidRDefault="00761C1B" w:rsidP="00761C1B"/>
    <w:p w:rsidR="00761C1B" w:rsidRDefault="00761C1B" w:rsidP="00761C1B">
      <w:r>
        <w:t xml:space="preserve">                                                                                                                                                                                                                                                                                                                                                                                                                                                                                                                                                                                                                                                                                                                                                                                                                                                                                                                                                                                                                                                                                                                                                                                                                                                                                                                                                                                                                                                                                                                                                                                                                                                                                                                                                                                                                                                                                                                                                                                                                                                                                                                                                                                                                                                                                                                                                                                                                                                                                                                                                                                                                                                                                                                                                                                                                                                                                                                                                                                                                                                                                                                                                                                                                                                                                                                                                                                                                                                                                                                                                                                                                                                                                                                                                                                                                                                                                                                                                                                                                                                                                                                                                                                                                                                                                                                                                                                                                                                                                                                                                                                                                                                                                                                                                                                                                                                                                                                                                                                                                                                                                                                                                                                                                                                                                                                                                                                                                                                                                                                                                                                                                                                                                                                                                                                                                                                                                                                                                                                                                                                                                                                                                                                                                                                                                                                                                                                                                                                                                                                                                                                                                                                                                                                                                                                                                                                                                                                                                                                                                                                                                                                              The adjacent channel selectivity for messages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db for the upper and lower adjacent channels of the level of the unwanted signal to a specified level of the wanted signal, for which the message acceptance rate is 80 %. </w:t>
      </w:r>
    </w:p>
    <w:p w:rsidR="00761C1B" w:rsidRDefault="00761C1B" w:rsidP="00761C1B">
      <w:r>
        <w:t>SOURCE: Used in EN 300 224-01 V1.3.1, clause 8.2.6.1</w:t>
      </w:r>
    </w:p>
    <w:p w:rsidR="00761C1B" w:rsidRDefault="00761C1B" w:rsidP="00761C1B"/>
    <w:p w:rsidR="00761C1B" w:rsidRDefault="00761C1B" w:rsidP="00761C1B">
      <w:r>
        <w:t xml:space="preserve">                                                                                                                                                                                                                                                                                                                                                                                                                                                                                                                                                                                                                                                                                                                                                                                                                                                                                                                                                                                                                                                                                                                                                                                                                                                                                                                                                                                                                                                                                                                                                                                                                                                                                                                                                                                                                                                                                                                                                                                                                                                                                                                                                                                                                                                                                                                                                                                                                                                                                                                                                                                                                                                                                                                                                                                                                                                                                                                                                                                                                                                                                                                                                                                                                                                                                                                                                                                                                                                                                                                                                                                                                                                                                                                                                                                                                                                                                                                                                                                                                                                                                                                                                                                                                                                                                                                                                                                                                                                                                                                                                                                                                                                                                                                                                                                                                                                                                                                                                                                                                                                                                                                                                                                                                                                                                                                                                                                                                                                                                                                                                                                                                                                                                                                                                                                                                                                                                                                                                                                                                                                                                                                                                                                                                                                                                                                                                                                                                                                                                                                                                                                                                                                                                                                                                                                                                                                                                                                                                                                                                                                                                                                              The adjacent channel selectivity for the purposes of the present document is a measure of the capability of the receiver to operate satisfactorily in the presence of an unwanted signal on the next usable channel. it is given as ratio of unwanted signal output power to wanted signal output power in [db]. the receiver adjacent channel selectivity is obtained by measuring the signal-to-noise and distortion ratio (sinad) at the audio output port of the receiver. </w:t>
      </w:r>
    </w:p>
    <w:p w:rsidR="00761C1B" w:rsidRDefault="00761C1B" w:rsidP="00761C1B">
      <w:r>
        <w:t>SOURCE: Used in EN 300 422-01 V2.1.2, clause 9.3.1 SOURCE: Used in EN 300 422-02 V2.1.1, clause 9.3.1 SOURCE: Used in EN 300 422-03 V2.1.1, clause 9.3.1 SOURCE: Used in EN 301 357 V2.1.1, clause 9.4.1</w:t>
      </w:r>
    </w:p>
    <w:p w:rsidR="00761C1B" w:rsidRDefault="00761C1B" w:rsidP="00761C1B"/>
    <w:p w:rsidR="00761C1B" w:rsidRDefault="00761C1B" w:rsidP="00761C1B">
      <w:r>
        <w:t xml:space="preserve">                                                                                                                                                                                                                                                                                                                                                                                                                                                                                                                                                                                                                                                                                                                                                                                                                                                                                                                                                                                                                                                                                                                                                                                                                                                                                                                                                                                                                                                                                                                                                                                                                                                                                                                                                                                                                                                                                                                                                                                                                                                                                                                                                                                                                                                                                                                                                                                                                                                                                                                                                                                                                                                                                                                                                                                                                                                                                                                                                                                                                                                                                                                                                                                                                                                                                                                                                                                                                                                                                                                                                                                                                                                                                                                                                                                                                                                                                                                                                                                                                                                                                                                                                                                                                                                                                                                                                                                                                                                                                                                                                                                                                                                                                                                                                                                                                                                                                                                                                                                                                                                                                                                                                                                                                                                                                                                                                                                                                                                                                                                                                                                                                                                                                                                                                                                                                                                                                                                                                                                                                                                                                                                                                                                                                                                                                                                                                                                                                                                                                                                                                                                                                                                                                                                                                                                                                                                                                                                                                                                                                                                                                                                              adjacent channel selectivity is a measure of the ability of the receiver to receive a wanted modulated signal without exceeding a given degradation due to the presence of an unwanted modulated signal which differs in frequency from the wanted signal by an amount equal to the adjacent channel separation. </w:t>
      </w:r>
    </w:p>
    <w:p w:rsidR="00761C1B" w:rsidRDefault="00761C1B" w:rsidP="00761C1B">
      <w:r>
        <w:t>SOURCE: Used in EN 301 925 V1.5.1, clause 12.6.1</w:t>
      </w:r>
    </w:p>
    <w:p w:rsidR="00761C1B" w:rsidRDefault="00761C1B" w:rsidP="00761C1B"/>
    <w:p w:rsidR="00761C1B" w:rsidRDefault="00761C1B" w:rsidP="00761C1B">
      <w:r>
        <w:t xml:space="preserve">                                                                                                                                                                                                                                                                                                                                                                                                                                                                                                                                                                                                                                                                                                                                                                                                                                                                                                                                                                                                                                                                                                                                                                                                                                                                                                                                                                                                                                                                                                                                                                                                                                                                                                                                                                                                                                                                                                                                                                                                                                                                                                                                                                                                                                                                                                                                                                                                                                                                                                                                                                                                                                                                                                                                                                                                                                                                                                                                                                                                                                                                                                                                                                                                                                                                                                                                                                                                                                                                                                                                                                                                                                                                                                                                                                                                                                                                                                                                                                                                                                                                                                                                                                                                                                                                                                                                                                                                                                                                                                                                                                                                                                                                                                                                                                                                                                                                                                                                                                                                                                                                                                                                                                                                                                                                                                                                                                                                                                                                                                                                                                                                                                                                                                                                                                                                                                                                                                                                                                                                                                                                                                                                                                                                                                                                                                                                                                                                                                                                                                                                                                                                                                                                                                                                                                                                                                                                                                                                                                                                                                                                                                                                  adjacent channel selectivity is a measure of the ability to receive a cdma signal on the assigned channel frequency in the presence of another cdma signal. </w:t>
      </w:r>
    </w:p>
    <w:p w:rsidR="00761C1B" w:rsidRDefault="00761C1B" w:rsidP="00761C1B">
      <w:r>
        <w:t>SOURCE: Used in EN 301 908-04 V6.2.1, clause 4.2.8.1</w:t>
      </w:r>
    </w:p>
    <w:p w:rsidR="00761C1B" w:rsidRDefault="00761C1B" w:rsidP="00761C1B"/>
    <w:p w:rsidR="00761C1B" w:rsidRDefault="00761C1B" w:rsidP="00761C1B">
      <w:r>
        <w:t xml:space="preserve">                                                                                                                                                                                                                                                                                                                                                                                                                                                                                                                                                                                                                                                                                                                                                                                                                                                                                                                                                                                                                                                                                                                                                                                                                                                                                                                                                                                                                                                                                                                                                                                                                                                                                                                                                                                                                                                                                                                                                                                                                                                                                                                                                                                                                                                                                                                                                                                                                                                                                                                                                                                                                                                                                                                                                                                                                                                                                                                                                                                                                                                                                                                                                                                                                                                                                                                                                                                                                                                                                                                                                                                                                                                                                                                                                                                                                                                                                                                                                                                                                                                                                                                                                                                                                                                                                                                                                                                                                                                                                                                                                                                                                                                                                                                                                                                                                                                                                                                                                                                                                                                                                                                                                                                                                                                                                                                                                                                                                                                                                                                                                                                                                                                                                                                                                                                                                                                                                                                                                                                                                                                                                                                                                                                                                                                                                                                                                                                                                                                                                                                                                                                                                                                                                                                                                                                                                                                                                                                                                                                                                                                                                                                                  adjacent channel selectivity is a measure of the ability to receive a cdma signal or an hrpd signal on the assigned channel frequency in the presence of another interfering cdma signal that is offset from the centre frequency of the assigned channel by ±2,5 mhz for spreading rate 1 or ±5 mhz for spreading rate 3. </w:t>
      </w:r>
    </w:p>
    <w:p w:rsidR="00761C1B" w:rsidRDefault="00761C1B" w:rsidP="00761C1B">
      <w:r>
        <w:t>SOURCE: Used in EN 301 908-05 V5.2.1, clause 4.2.8.1</w:t>
      </w:r>
    </w:p>
    <w:p w:rsidR="00761C1B" w:rsidRDefault="00761C1B" w:rsidP="00761C1B"/>
    <w:p w:rsidR="00761C1B" w:rsidRDefault="00761C1B" w:rsidP="00761C1B">
      <w:r>
        <w:t xml:space="preserve">                                                                                                                                                                                                                                                                                                                                                                                                                                                                                                                                                                                                                                                                                                                                                                                                                                                                                                                                                                                                                                                                                                                                                                                                                                                                                                                                                                                                                                                                                                                                                                                                                                                                                                                                                                                                                                                                                                                                                                                                                                                                                                                                                                                                                                                                                                                                                                                                                                                                                                                                                                                                                                                                                                                                                                                                                                                                                                                                                                                                                                                                                                                                                                                                                                                                                                                                                                                                                                                                                                                                                                                                                                                                                                                                                                                                                                                                                                                                                                                                                                                                                                                                                                                                                                                                                                                                                                                                                                                                                                                                                                                                                                                                                                                                                                                                                                                                                                                                                                                                                                                                                                                                                                                                                                                                                                                                                                                                                                                                                                                                                                                                                                                                                                                                                                                                                                                                                                                                                                                                                                                                                                                                                                                                                                                                                                                                                                                                                                                                                                                                                                                                                                                                                                                                                                                                                                                                                                                                                                                                                                                                                                                                  The adjacent channel selectivity is a measure of the ability to receive a umb signal on the assigned frequency in the presence of a 5 mhz umb signal at a given frequency offset from the centre frequency of the assigned channel. </w:t>
      </w:r>
    </w:p>
    <w:p w:rsidR="00761C1B" w:rsidRDefault="00761C1B" w:rsidP="00761C1B">
      <w:r>
        <w:t>SOURCE: Used in EN 301 908-16 V4.2.1, clause 4.2.8.1</w:t>
      </w:r>
    </w:p>
    <w:p w:rsidR="00761C1B" w:rsidRDefault="00761C1B" w:rsidP="00761C1B"/>
    <w:p w:rsidR="00761C1B" w:rsidRDefault="00761C1B" w:rsidP="00761C1B">
      <w:r>
        <w:t xml:space="preserve">                                                                                                                                                                                                                                                                                                                                                                                                                                                                                                                                                                                                                                                                                                                                                                                                                                                                                                                                                                                                                                                                                                                                                                                                                                                                                                                                                                                                                                                                                                                                                                                                                                                                                                                                                                                                                                                                                                                                                                                                                                                                                                                                                                                                                                                                                                                                                                                                                                                                                                                                                                                                                                                                                                                                                                                                                                                                                                                                                                                                                                                                                                                                                                                                                                                                                                                                                                                                                                                                                                                                                                                                                                                                                                                                                                                                                                                                                                                                                                                                                                                                                                                                                                                                                                                                                                                                                                                                                                                                                                                                                                                                                                                                                                                                                                                                                                                                                                                                                                                                                                                                                                                                                                                                                                                                                                                                                                                                                                                                                                                                                                                                                                                                                                                                                                                                                                                                                                                                                                                                                                                                                                                                                                                                                                                                                                                                                                                                                                                                                                                                                                                                                                                                                                                                                                                                                                                                                                                                                                                                                                                                                                                              The adjacent channel selectivity is a measure of the capability of the receiver in an interrogator to identify a tag while rejecting an unwanted signal from another device transmitting in one of the adjacent high power channels. the adjacent channel in the lower band shall be at a frequency of â±0,6 mhz from the centre frequency of the selected channel. for the upper band the adjacent channel shall be at a frequency of â±1,2 mhz from the centre frequency of the selected channel. </w:t>
      </w:r>
    </w:p>
    <w:p w:rsidR="00761C1B" w:rsidRDefault="00761C1B" w:rsidP="00761C1B">
      <w:r>
        <w:t>SOURCE: Used in EN 302 208 V3.1.1, clause 4.4.1.2</w:t>
      </w:r>
    </w:p>
    <w:p w:rsidR="00761C1B" w:rsidRDefault="00761C1B" w:rsidP="00761C1B"/>
    <w:p w:rsidR="00761C1B" w:rsidRDefault="00761C1B" w:rsidP="00761C1B">
      <w:r>
        <w:t xml:space="preserve">                                                                                                                                                                                                                                                                                                                                                                                                                                                                                                                                                                                                                                                                                                                                                                                                                                                                                                                                                                                                                                                                                                                                                                                                                                                                                                                                                                                                                                                                                                                                                                                                                                                                                                                                                                                                                                                                                                                                                                                                                                                                                                                                                                                                                                                                                                                                                                                                                                                                                                                                                                                                                                                                                                                                                                                                                                                                                                                                                                                                                                                                                                                                                                                                                                                                                                                                                                                                                                                                                                                                                                                                                                                                                                                                                                                                                                                                                                                                                                                                                                                                                                                                                                                                                                                                                                                                                                                                                                                                                                                                                                                                                                                                                                                                                                                                                                                                                                                                                                                                                                                                                                                                                                                                                                                                                                                                                                                                                                                                                                                                                                                                                                                                                                                                                                                                                                                                                                                                                                                                                                                                                                                                                                                                                                                                                                                                                                                                                                                                                                                                                                                                                                                                                                                                                                                                                                                                                                                                                                                                                                                                                                                              The adjacent channel selectivity is a measure of the capability of the receiver of an interrogator to identify a tag while rejecting an unwanted signal from another device transmitting in one of the adjacent high power channels. for the purpose of these tests, the adjacent channel shall be at a frequency of ±1,2 mhz from the centre frequency of the selected channel. </w:t>
      </w:r>
    </w:p>
    <w:p w:rsidR="00761C1B" w:rsidRDefault="00761C1B" w:rsidP="00761C1B">
      <w:r>
        <w:t>SOURCE: Used in EN 302 208-01 V2.1.1, clause 9.2.1</w:t>
      </w:r>
    </w:p>
    <w:p w:rsidR="00761C1B" w:rsidRDefault="00761C1B" w:rsidP="00761C1B"/>
    <w:p w:rsidR="00761C1B" w:rsidRDefault="00761C1B" w:rsidP="00761C1B">
      <w:r>
        <w:t xml:space="preserve">                                                                                                                                                                                                                                                                                                                                                                                                                                                                                                                                                                                                                                                                                                                                                                                                                                                                                                                                                                                                                                                                                                                                                                                                                                                                                                                                                                                                                                                                                                                                                                                                                                                                                                                                                                                                                                                                                                                                                                                                                                                                                                                                                                                                                                                                                                                                                                                                                                                                                                                                                                                                                                                                                                                                                                                                                                                                                                                                                                                                                                                                                                                                                                                                                                                                                                                                                                                                                                                                                                                                                                                                                                                                                                                                                                                                                                                                                                                                                                                                                                                                                                                                                                                                                                                                                                                                                                                                                                                                                                                                                                                                                                                                                                                                                                                                                                                                                                                                                                                                                                                                                                                                                                                                                                                                                                                                                                                                                                                                                                                                                                                                                                                                                                                                                                                                                                                                                                                                                                                                                                                                                                                                                                                                                                                                                                                                                                                                                                                                                                                                                                                                                                                                                                                                                                                                                                                                                                                                                                                                                                                                                                                              The adjacent channel selectivity is a measure of the capability of the receiver to achieve a specific successful response ratio when receiving a wanted modulated signal in the presence of an unwanted modulated signal which differs in its frequency from the wanted signal by an amount equal to the adjacent channel separation for which the equipment is intended. </w:t>
      </w:r>
    </w:p>
    <w:p w:rsidR="00761C1B" w:rsidRDefault="00761C1B" w:rsidP="00761C1B">
      <w:r>
        <w:t>SOURCE: Used in EN 300 219 V2.1.1, clause 9.5.1 SOURCE: Used in EN 300 219-01 V1.2.1, clause 9.5.1</w:t>
      </w:r>
    </w:p>
    <w:p w:rsidR="00761C1B" w:rsidRDefault="00761C1B" w:rsidP="00761C1B"/>
    <w:p w:rsidR="00761C1B" w:rsidRDefault="00761C1B" w:rsidP="00761C1B">
      <w:r>
        <w:t xml:space="preserve">                                                                                                                                                                                                                                                                                                                                                                                                                                                                                                                                                                                                                                                                                                                                                                                                                                                                                                                                                                                                                                                                                                                                                                                                                                                                                                                                                                                                                                                                                                                                                                                                                                                                                                                                                                                                                                                                                                                                                                                                                                                                                                                                                                                                                                                                                                                                                                                                                                                                                                                                                                                                                                                                                                                                                                                                                                                                                                                                                                                                                                                                                                                                                                                                                                                                                                                                                                                                                                                                                                                                                                                                                                                                                                                                                                                                                                                                                                                                                                                                                                                                                                                                                                                                                                                                                                                                                                                                                                                                                                                                                                                                                                                                                                                                                                                                                                                                                                                                                                                                                                                                                                                                                                                                                                                                                                                                                                                                                                                                                                                                                                                                                                                                                                                                                                                                                                                                                                                                                                                                                                                                                                                                                                                                                                                                                                                                                                                                                                                                                                                                                                                                                                                                                                                                                                                                                                                                                                                                                                                                                                                                                                                              The adjacent channel selectivity is a measure of the capability of the receiver to operate satisfactorily in the presence of an unwanted signal that differs in frequency from the wanted signal by an amount equal to the adjacent channel separation for which the equipment is intended. </w:t>
      </w:r>
    </w:p>
    <w:p w:rsidR="00761C1B" w:rsidRDefault="00761C1B" w:rsidP="00761C1B">
      <w:r>
        <w:t>SOURCE: Used in EN 300 440-01 V1.6.1, clause 8.1.1</w:t>
      </w:r>
    </w:p>
    <w:p w:rsidR="00761C1B" w:rsidRDefault="00761C1B" w:rsidP="00761C1B"/>
    <w:p w:rsidR="00761C1B" w:rsidRDefault="00761C1B" w:rsidP="00761C1B">
      <w:r>
        <w:t xml:space="preserve">                                                                                                                                                                                                                                                                                                                                                                                                                                                                                                                                                                                                                                                                                                                                                                                                                                                                                                                                                                                                                                                                                                                                                                                                                                                                                                                                                                                                                                                                                                                                                                                                                                                                                                                                                                                                                                                                                                                                                                                                                                                                                                                                                                                                                                                                                                                                                                                                                                                                                                                                                                                                                                                                                                                                                                                                                                                                                                                                                                                                                                                                                                                                                                                                                                                                                                                                                                                                                                                                                                                                                                                                                                                                                                                                                                                                                                                                                                                                                                                                                                                                                                                                                                                                                                                                                                                                                                                                                                                                                                                                                                                                                                                                                                                                                                                                                                                                                                                                                                                                                                                                                                                                                                                                                                                                                                                                                                                                                                                                                                                                                                                                                                                                                                                                                                                                                                                                                                                                                                                                                                                                                                                                                                                                                                                                                                                                                                                                                                                                                                                                                                                                                                                                                                                                                                                                                                                                                                                                                                                                                                                                                                                              The adjacent channel selectivity is a measure of the capability of the receiver to operate satisfactorily in the presence of an unwanted signal that differs in frequency from the wanted signal by an amount equal to the adjacent channel separation for which the equipment is intended. this requirement does not apply for tagging systems (e.g. rf identification, anti-theft, access control, location systems). </w:t>
      </w:r>
    </w:p>
    <w:p w:rsidR="00761C1B" w:rsidRDefault="00761C1B" w:rsidP="00761C1B">
      <w:r>
        <w:t>SOURCE: Used in EN 300 330-01 V1.8.1, clause 8.1.1</w:t>
      </w:r>
    </w:p>
    <w:p w:rsidR="00761C1B" w:rsidRDefault="00761C1B" w:rsidP="00761C1B"/>
    <w:p w:rsidR="00761C1B" w:rsidRDefault="00761C1B" w:rsidP="00761C1B">
      <w:r>
        <w:t xml:space="preserve">                                                                                                                                                                                                                                                                                                                                                                                                                                                                                                                                                                                                                                                                                                                                                                                                                                                                                                                                                                                                                                                                                                                                                                                                                                                                                                                                                                                                                                                                                                                                                                                                                                                                                                                                                                                                                                                                                                                                                                                                                                                                                                                                                                                                                                                                                                                                                                                                                                                                                                                                                                                                                                                                                                                                                                                                                                                                                                                                                                                                                                                                                                                                                                                                                                                                                                                                                                                                                                                                                                                                                                                                                                                                                                                                                                                                                                                                                                                                                                                                                                                                                                                                                                                                                                                                                                                                                                                                                                                                                                                                                                                                                                                                                                                                                                                                                                                                                                                                                                                                                                                                                                                                                                                                                                                                                                                                                                                                                                                                                                                                                                                                                                                                                                                                                                                                                                                                                                                                                                                                                                                                                                                                                                                                                                                                                                                                                                                                                                                                                                                                                                                                                                                                                                                                                                                                                                                                                                                                                                                                                                                                                                                              The adjacent channel selectivity is a measure of the capability of the receiver to receive a wanted modulated signal at the nominal frequency without exceeding a given degradation due to the presence of an unwanted modulated signal in the adjacent channel. </w:t>
      </w:r>
    </w:p>
    <w:p w:rsidR="00761C1B" w:rsidRDefault="00761C1B" w:rsidP="00761C1B">
      <w:r>
        <w:t>SOURCE: Used in EN 301 929 V2.1.1, clause 9.6.1 SOURCE: Used in EN 301 929-01 V1.2.1, clause 9.6.1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modulated signal which differs in frequency from the wanted signal by 25 khz. </w:t>
      </w:r>
    </w:p>
    <w:p w:rsidR="00761C1B" w:rsidRDefault="00761C1B" w:rsidP="00761C1B">
      <w:r>
        <w:t>SOURCE: Used in EN 300 225 V1.5.1, clause 10.5.1 SOURCE: Used in EN 300 338 V1.2.1, clause 10.3.1 SOURCE: Used in EN 300 698 V2.2.1, clause 9.5.1 SOURCE: Used in EN 300 698-01 V1.4.1, clause 9.5.1 SOURCE: Used in EN 301 025 V2.2.1, clause 10.3.1 SOURCE: Used in EN 301 025-01 V1.5.1, clause 10.3.1 SOURCE: Used in EN 301 466 V1.2.1, clause 9.5.1 SOURCE: Used in EN 301 929 V2.1.1, clause 9.15.1 SOURCE: Used in EN 301 929-01 V1.2.1, clause 9.15.1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modulated signal which differs in frequency from the wanted signal by the nominal channel spacing. </w:t>
      </w:r>
    </w:p>
    <w:p w:rsidR="00761C1B" w:rsidRDefault="00761C1B" w:rsidP="00761C1B">
      <w:r>
        <w:t>SOURCE: Used in EN 300 162-01 V1.4.1, clause 9.5.1 SOURCE: Used in EN 300 720 V2.1.1, clause 9.5.1.1 SOURCE: Used in EN 300 720-01 V1.3.2, clause 9.5.1 SOURCE: Used in EN 301 025 V2.2.1, clause 9.5.1 SOURCE: Used in EN 301 025-01 V1.5.1, clause 9.5.1 SOURCE: Used in EN 301 178 V2.2.1, clause 9.5.1 SOURCE: Used in EN 301 178-01 V1.4.1, clause 9.5.1 SOURCE: Used in EN 302 885 V2.2.1, clause 9.5.1 SOURCE: Used in EN 302 885-01 V1.3.1, clause 9.5.1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signal that differs in frequency from the wanted signal by an amount equal to the adjacent channel separation for which the equipment is intended. for digital video links based on cofdm, the adjacent channel is entered 5 mhz, 10 mhz or 20 mhz away depending on the declared bandwidth. </w:t>
      </w:r>
    </w:p>
    <w:p w:rsidR="00761C1B" w:rsidRDefault="00761C1B" w:rsidP="00761C1B">
      <w:r>
        <w:t>SOURCE: Used in EN 302 064 V2.1.1, clause 8.4.1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w:t>
      </w:r>
    </w:p>
    <w:p w:rsidR="00761C1B" w:rsidRDefault="00761C1B" w:rsidP="00761C1B">
      <w:r>
        <w:t>SOURCE: Used in EN 300 086 V2.1.2, clause 8.4.1 SOURCE: Used in EN 300 086-01 V1.4.1, clause 8.4.1 SOURCE: Used in EN 300 296 V2.1.1, clause 8.4.1 SOURCE: Used in EN 300 296-01 V1.4.1, clause 8.4.1 SOURCE: Used in EN 300 341 V2.1.1, clause 9.3.1 SOURCE: Used in EN 300 341-01 V1.3.1, clause 9.3.1 SOURCE: Used in EN 300 390 V2.1.1, clause 8.4.1 SOURCE: Used in EN 300 390-01 V1.2.1, clause 9.4.1 SOURCE: Used in EN 303 276 V1.1.1, clause 9.4.1 SOURCE: Used in EN 303 405 V1.1.1, clause 8.4.1</w:t>
      </w:r>
    </w:p>
    <w:p w:rsidR="00761C1B" w:rsidRDefault="00761C1B" w:rsidP="00761C1B"/>
    <w:p w:rsidR="00761C1B" w:rsidRDefault="00761C1B" w:rsidP="00761C1B">
      <w:r>
        <w:t xml:space="preserve">                                                                                                                                                                                                                                                                                                                                                                                                                                                                                                                                                                                                                                                                                                                                                                                                                                                                                                                                                                                                                                                                                                                                                                                                                                                                                                                                                                                                                                                                                                                                                                                                                                                                                                                                                                                                                                                                                                                                                                                                                                                                                                                                                                                                                                                                                                                                                                                                                                                                                                                                                                                                                                                                                                                                                                                                                                                                                                                                                                                                                                                                                                                                                                                                                                                                                                                                                                                                                                                                                                                                                                                                                                                                                                                                                                                                                                                                                                                                                                                                                                                                                                                                                                                                                                                                                                                                                                                                                                                                                                                                                                                                                                                                                                                                                                                                                                                                                                                                                                                                                                                                                                                                                                                                                                                                                                                                                                                                                                                                                                                                                                                                                                                                                                                                                                                                                                                                                                                                                                                                                                                                                                                                                                                                                                                                                                                                                                                                                                                                                                                                                                                                                                                                                                                                                                                                                                                                                                                                                                                                                                                                                                                              The adjacent channel selectivity is a measure of the capability of the receiver to receive a wanted modulated signal without exceeding degradation due to the presence of an unwanted signal differing in frequency by an amount equal to the adjacent channel separation for which the equipment is intended. </w:t>
      </w:r>
    </w:p>
    <w:p w:rsidR="00761C1B" w:rsidRDefault="00761C1B" w:rsidP="00761C1B">
      <w:r>
        <w:t>SOURCE: Used in EN 300 674 V1.1.1, clause 8.3.4.1 SOURCE: Used in EN 300 761 V1.1.1, clause 8.3.4.1 SOURCE: Used in EN 300 761-01 V1.2.1, clause 8.3.4.1</w:t>
      </w:r>
    </w:p>
    <w:p w:rsidR="00761C1B" w:rsidRDefault="00761C1B" w:rsidP="00761C1B"/>
    <w:p w:rsidR="00761C1B" w:rsidRDefault="00761C1B" w:rsidP="00761C1B">
      <w:r>
        <w:t xml:space="preserve">                                                                                                                                                                                                                                                                                                                                                                                                                                                                                                                                                                                                                                                                                                                                                                                                                                                                                                                                                                                                                                                                                                                                                                                                                                                                                                                                                                                                                                                                                                                                                                                                                                                                                                                                                                                                                                                                                                                                                                                                                                                                                                                                                                                                                                                                                                                                                                                                                                                                                                                                                                                                                                                                                                                                                                                                                                                                                                                                                                                                                                                                                                                                                                                                                                                                                                                                                                                                                                                                                                                                                                                                                                                                                                                                                                                                                                                                                                                                                                                                                                                                                                                                                                                                                                                                                                                                                                                                                                                                                                                                                                                                                                                                                                                                                                                                                                                                                                                                                                                                                                                                                                                                                                                                                                                                                                                                                                                                                                                                                                                                                                                                                                                                                                                                                                                                                                                                                                                                                                                                                                                                                                                                                                                                                                                                                                                                                                                                                                                                                                                                                                                                                                                                                                                                                                                                                                                                                                                                                                                                                                                                                                                              adjacent channel selectivity is defined as the ability of suppression of an unwanted signal in the adjacent channels, at which the symbol error rate will result in a decoded dsc message. </w:t>
      </w:r>
    </w:p>
    <w:p w:rsidR="00761C1B" w:rsidRDefault="00761C1B" w:rsidP="00761C1B">
      <w:r>
        <w:t>SOURCE: Used in EN 300 373-01 V1.4.1, clause 11.2.1</w:t>
      </w:r>
    </w:p>
    <w:p w:rsidR="00761C1B" w:rsidRDefault="00761C1B" w:rsidP="00761C1B"/>
    <w:p w:rsidR="00761C1B" w:rsidRDefault="00761C1B" w:rsidP="00761C1B">
      <w:r>
        <w:t xml:space="preserve">                                                                                                                                                                                                                                                                                                                                                                                                                                                                                                                                                                                                                                                                                                                                                                                                                                                                                                                                                                                                                                                                                                                                                                                                                                                                                                                                                                                                                                                                                                                                                                                                                                                                                                                                                                                                                                                                                                                                                                                                                                                                                                                                                                                                                                                                                                                                                                                                                                                                                                                                                                                                                                                                                                                                                                                                                                                                                                                                                                                                                                                                                                                                                                                                                                                                                                                                                                                                                                                                                                                                                                                                                                                                                                                                                                                                                                                                                                                                                                                                                                                                                                                                                                                                                                                                                                                                                                                                                                                                                                                                                                                                                                                                                                                                                                                                                                                                                                                                                                                                                                                                                                                                                                                                                                                                                                                                                                                                                                                                                                                                                                                                                                                                                                                                                                                                                                                                                                                                                                                                                                                                                                                                                                                                                                                                                                                                                                                                                                                                                                                                                                                                                                                                                                                                                                                                                                                                                                                                                                                                                                                                                                                                  adjacent channel selectivity is defined as the rejection of an unwanted signal in the adjacent channels. </w:t>
      </w:r>
    </w:p>
    <w:p w:rsidR="00761C1B" w:rsidRDefault="00761C1B" w:rsidP="00761C1B">
      <w:r>
        <w:t>SOURCE: Used in EN 301 033 V1.4.1, clause 8.3.1 SOURCE: Used in EN 301 033 V1.4.1, clause 9.3.1</w:t>
      </w:r>
    </w:p>
    <w:p w:rsidR="00761C1B" w:rsidRDefault="00761C1B" w:rsidP="00761C1B"/>
    <w:p w:rsidR="00761C1B" w:rsidRDefault="00761C1B" w:rsidP="00761C1B">
      <w:r>
        <w:t xml:space="preserve">                                                                                                                                                                                                                                                                                                                                                                                                                                                                                                                                                                                                                                                                                                                                                                                                                                                                                                                                                                                                                                                                                                                                                                                                                                                                                                                                                                                                                                                                                                                                                                                                                                                                                                                                                                                                                                                                                                                                                                                                                                                                                                                                                                                                                                                                                                                                                                                                                                                                                                                                                                                                                                                                                                                                                                                                                                                                                                                                                                                                                                                                                                                                                                                                                                                                                                                                                                                                                                                                                                                                                                                                                                                                                                                                                                                                                                                                                                                                                                                                                                                                                                                                                                                                                                                                                                                                                                                                                                                                                                                                                                                                                                                                                                                                                                                                                                                                                                                                                                                                                                                                                                                                                                                                                                                                                                                                                                                                                                                                                                                                                                                                                                                                                                                                                                                                                                                                                                                                                                                                                                                                                                                                                                                                                                                                                                                                                                                                                                                                                                                                                                                                                                                                                                                                                                                                                                                                                                                                                                                                                                                                                                                                  adjacent channel selectivity is defined as the suppression of an unwanted signal, expressed as the symbol error rate caused by the unwanted signal in the output from the decoder. </w:t>
      </w:r>
    </w:p>
    <w:p w:rsidR="00761C1B" w:rsidRDefault="00761C1B" w:rsidP="00761C1B">
      <w:r>
        <w:t>SOURCE: Used in EN 300 338 V1.2.1, clause 9.3.1</w:t>
      </w:r>
    </w:p>
    <w:p w:rsidR="00761C1B" w:rsidRDefault="00761C1B" w:rsidP="00761C1B"/>
    <w:p w:rsidR="00761C1B" w:rsidRDefault="00761C1B" w:rsidP="00761C1B">
      <w:r>
        <w:t xml:space="preserve">                                                                                                                                                                                                                                                                                                                                                                                                                                                                                                                                                                                                                                                                                                                                                                                                                                                                                                                                                                                                                                                                                                                                                                                                                                                                                                                                                                                                                                                                                                                                                                                                                                                                                                                                                                                                                                                                                                                                                                                                                                                                                                                                                                                                                                                                                                                                                                                                                                                                                                                                                                                                                                                                                                                                                                                                                                                                                                                                                                                                                                                                                                                                                                                                                                                                                                                                                                                                                                                                                                                                                                                                                                                                                                                                                                                                                                                                                                                                                                                                                                                                                                                                                                                                                                                                                                                                                                                                                                                                                                                                                                                                                                                                                                                                                                                                                                                                                                                                                                                                                                                                                                                                                                                                                                                                                                                                                                                                                                                                                                                                                                                                                                                                                                                                                                                                                                                                                                                                                                                                                                                                                                                                                                                                                                                                                                                                                                                                                                                                                                                                                                                                                                                                                                                                                                                                                                                                                                                                                                                                                                                                                                                                  adjacent channel selectivity is defined by specifying a certain receiver performance (fer = 0,01) at a specified data rate, desired signal mean power and interfering signal mean power, where the interferer is a umb signal located on the adjacent channel. the following two signals specify the umb acs requirement: * a single tile signal from an adjacent umb system with minimum centre frequency offset of the interfering signal to the channel edge of a victim system equal to 272,8 khz (241 khz for 1,25 mhz and 2,5 mhz channel bandwidth) as shown in table 4.2.8.1.1-1. * a wideband signal in an adjacent channel position. the wideband signal is a 5 mhz umb carrier (1,25 mhz and 2,5 mhz umb carrier for 1,25 mhz and 2,5 mhz channel bandwidth, respectively), independent of the umb channel bandwidth with minimum centre frequency offset of the interfering signal to the band edge of a victim system equal to 2,5 mhz (625 khz and 1,25 mhz for 1,25 and 2,5 mhz channel bandwidth, respectively) as shown in table 4.2.8.1.1-2. 4.2.8.1.1 parameters table 4.2.8.1.1-1: access network adjacent channel selectivity (narrowband) parameters umb channel bandwidth (mhz) desired signal mean power (dbm) interfering signal mean power (dbm) interfering (...\...) [the expected end of this definition was beyond the limit of 200 words] </w:t>
      </w:r>
    </w:p>
    <w:p w:rsidR="00761C1B" w:rsidRDefault="00761C1B" w:rsidP="00761C1B">
      <w:r>
        <w:t>SOURCE: Used in EN 301 908-17 V4.2.1, clause 4.2.8.1</w:t>
      </w:r>
    </w:p>
    <w:p w:rsidR="00761C1B" w:rsidRDefault="00761C1B" w:rsidP="00761C1B"/>
    <w:p w:rsidR="00761C1B" w:rsidRDefault="00761C1B" w:rsidP="00761C1B">
      <w:r>
        <w:t xml:space="preserve">                                                                                                                                                                                                                                                                                                                                                                                                                                                                                                                                                                                                                                                                                                                                                                                                                                                                                                                                                                                                                                                                                                                                                                                                                                                                                                                                                                                                                                                                                                                                                                                                                                                                                                                                                                                                                                                                                                                                                                                                                                                                                                                                                                                                                                                                                                                                                                                                                                                                                                                                                                                                                                                                                                                                                                                                                                                                                                                                                                                                                                                                                                                                                                                                                                                                                                                                                                                                                                                                                                                                                                                                                                                                                                                                                                                                                                                                                                                                                                                                                                                                                                                                                                                                                                                                                                                                                                                                                                                                                                                                                                                                                                                                                                                                                                                                                                                                                                                                                                                                                                                                                                                                                                                                                                                                                                                                                                                                                                                                                                                                                                                                                                                                                                                                                                                                                                                                                                                                                                                                                                                                                                                                                                                                                                                                                                                                                                                                                                                                                                                                                                                                                                                                                                                                                                                                                                                                                                                                                                                                                                                                                                                                  The adjacent channel selectivity is defined in en 300 086-1 [1], clause 8.4.1. </w:t>
      </w:r>
    </w:p>
    <w:p w:rsidR="00761C1B" w:rsidRDefault="00761C1B" w:rsidP="00761C1B">
      <w:r>
        <w:t>SOURCE: Used in EN 300 086-02 V1.3.1, clause 4.3.3.1</w:t>
      </w:r>
    </w:p>
    <w:p w:rsidR="00761C1B" w:rsidRDefault="00761C1B" w:rsidP="00761C1B"/>
    <w:p w:rsidR="00761C1B" w:rsidRDefault="00761C1B" w:rsidP="00761C1B">
      <w:r>
        <w:t xml:space="preserve">                                                                                                                                                                                                                                                                                                                                                                                                                                                                                                                                                                                                                                                                                                                                                                                                                                                                                                                                                                                                                                                                                                                                                                                                                                                                                                                                                                                                                                                                                                                                                                                                                                                                                                                                                                                                                                                                                                                                                                                                                                                                                                                                                                                                                                                                                                                                                                                                                                                                                                                                                                                                                                                                                                                                                                                                                                                                                                                                                                                                                                                                                                                                                                                                                                                                                                                                                                                                                                                                                                                                                                                                                                                                                                                                                                                                                                                                                                                                                                                                                                                                                                                                                                                                                                                                                                                                                                                                                                                                                                                                                                                                                                                                                                                                                                                                                                                                                                                                                                                                                                                                                                                                                                                                                                                                                                                                                                                                                                                                                                                                                                                                                                                                                                                                                                                                                                                                                                                                                                                                                                                                                                                                                                                                                                                                                                                                                                                                                                                                                                                                                                                                                                                                                                                                                                                                                                                                                                                                                                                                                                                                                                                              The adjacent channel selectivity is defined in en 300 113-1 [1], clause 8.6.1. </w:t>
      </w:r>
    </w:p>
    <w:p w:rsidR="00761C1B" w:rsidRDefault="00761C1B" w:rsidP="00761C1B">
      <w:r>
        <w:t>SOURCE: Used in EN 300 113-02 V1.5.1, clause 4.3.3.1</w:t>
      </w:r>
    </w:p>
    <w:p w:rsidR="00761C1B" w:rsidRDefault="00761C1B" w:rsidP="00761C1B"/>
    <w:p w:rsidR="00761C1B" w:rsidRDefault="00761C1B" w:rsidP="00761C1B">
      <w:r>
        <w:t xml:space="preserve">                                                                                                                                                                                                                                                                                                                                                                                                                                                                                                                                                                                                                                                                                                                                                                                                                                                                                                                                                                                                                                                                                                                                                                                                                                                                                                                                                                                                                                                                                                                                                                                                                                                                                                                                                                                                                                                                                                                                                                                                                                                                                                                                                                                                                                                                                                                                                                                                                                                                                                                                                                                                                                                                                                                                                                                                                                                                                                                                                                                                                                                                                                                                                                                                                                                                                                                                                                                                                                                                                                                                                                                                                                                                                                                                                                                                                                                                                                                                                                                                                                                                                                                                                                                                                                                                                                                                                                                                                                                                                                                                                                                                                                                                                                                                                                                                                                                                                                                                                                                                                                                                                                                                                                                                                                                                                                                                                                                                                                                                                                                                                                                                                                                                                                                                                                                                                                                                                                                                                                                                                                                                                                                                                                                                                                                                                                                                                                                                                                                                                                                                                                                                                                                                                                                                                                                                                                                                                                                                                                                                                                                                                                                              The adjacent channel selectivity is defined in en 300 162-1 [2], clause 9.5.1. </w:t>
      </w:r>
    </w:p>
    <w:p w:rsidR="00761C1B" w:rsidRDefault="00761C1B" w:rsidP="00761C1B">
      <w:r>
        <w:t>SOURCE: Used in EN 300 162-02 V1.2.1, clause 4.2.10.1</w:t>
      </w:r>
    </w:p>
    <w:p w:rsidR="00761C1B" w:rsidRDefault="00761C1B" w:rsidP="00761C1B"/>
    <w:p w:rsidR="00761C1B" w:rsidRDefault="00761C1B" w:rsidP="00761C1B">
      <w:r>
        <w:t xml:space="preserve">                                                                                                                                                                                                                                                                                                                                                                                                                                                                                                                                                                                                                                                                                                                                                                                                                                                                                                                                                                                                                                                                                                                                                                                                                                                                                                                                                                                                                                                                                                                                                                                                                                                                                                                                                                                                                                                                                                                                                                                                                                                                                                                                                                                                                                                                                                                                                                                                                                                                                                                                                                                                                                                                                                                                                                                                                                                                                                                                                                                                                                                                                                                                                                                                                                                                                                                                                                                                                                                                                                                                                                                                                                                                                                                                                                                                                                                                                                                                                                                                                                                                                                                                                                                                                                                                                                                                                                                                                                                                                                                                                                                                                                                                                                                                                                                                                                                                                                                                                                                                                                                                                                                                                                                                                                                                                                                                                                                                                                                                                                                                                                                                                                                                                                                                                                                                                                                                                                                                                                                                                                                                                                                                                                                                                                                                                                                                                                                                                                                                                                                                                                                                                                                                                                                                                                                                                                                                                                                                                                                                                                                                                                                              The adjacent channel selectivity is defined in en 300 219-1 [4], clause 9.5.1. </w:t>
      </w:r>
    </w:p>
    <w:p w:rsidR="00761C1B" w:rsidRDefault="00761C1B" w:rsidP="00761C1B">
      <w:r>
        <w:t>SOURCE: Used in EN 300 219-02 V1.1.1, clause 4.2.12.1</w:t>
      </w:r>
    </w:p>
    <w:p w:rsidR="00761C1B" w:rsidRDefault="00761C1B" w:rsidP="00761C1B"/>
    <w:p w:rsidR="00761C1B" w:rsidRDefault="00761C1B" w:rsidP="00761C1B">
      <w:r>
        <w:t xml:space="preserve">                                                                                                                                                                                                                                                                                                                                                                                                                                                                                                                                                                                                                                                                                                                                                                                                                                                                                                                                                                                                                                                                                                                                                                                                                                                                                                                                                                                                                                                                                                                                                                                                                                                                                                                                                                                                                                                                                                                                                                                                                                                                                                                                                                                                                                                                                                                                                                                                                                                                                                                                                                                                                                                                                                                                                                                                                                                                                                                                                                                                                                                                                                                                                                                                                                                                                                                                                                                                                                                                                                                                                                                                                                                                                                                                                                                                                                                                                                                                                                                                                                                                                                                                                                                                                                                                                                                                                                                                                                                                                                                                                                                                                                                                                                                                                                                                                                                                                                                                                                                                                                                                                                                                                                                                                                                                                                                                                                                                                                                                                                                                                                                                                                                                                                                                                                                                                                                                                                                                                                                                                                                                                                                                                                                                                                                                                                                                                                                                                                                                                                                                                                                                                                                                                                                                                                                                                                                                                                                                                                                                                                                                                                                              The adjacent channel selectivity is defined in en 300 296-1 [1], clause 8.4.1. </w:t>
      </w:r>
    </w:p>
    <w:p w:rsidR="00761C1B" w:rsidRDefault="00761C1B" w:rsidP="00761C1B">
      <w:r>
        <w:t>SOURCE: Used in EN 300 296-02 V1.4.1, clause 4.3.3.1</w:t>
      </w:r>
    </w:p>
    <w:p w:rsidR="00761C1B" w:rsidRDefault="00761C1B" w:rsidP="00761C1B"/>
    <w:p w:rsidR="00761C1B" w:rsidRDefault="00761C1B" w:rsidP="00761C1B">
      <w:r>
        <w:t xml:space="preserve">                                                                                                                                                                                                                                                                                                                                                                                                                                                                                                                                                                                                                                                                                                                                                                                                                                                                                                                                                                                                                                                                                                                                                                                                                                                                                                                                                                                                                                                                                                                                                                                                                                                                                                                                                                                                                                                                                                                                                                                                                                                                                                                                                                                                                                                                                                                                                                                                                                                                                                                                                                                                                                                                                                                                                                                                                                                                                                                                                                                                                                                                                                                                                                                                                                                                                                                                                                                                                                                                                                                                                                                                                                                                                                                                                                                                                                                                                                                                                                                                                                                                                                                                                                                                                                                                                                                                                                                                                                                                                                                                                                                                                                                                                                                                                                                                                                                                                                                                                                                                                                                                                                                                                                                                                                                                                                                                                                                                                                                                                                                                                                                                                                                                                                                                                                                                                                                                                                                                                                                                                                                                                                                                                                                                                                                                                                                                                                                                                                                                                                                                                                                                                                                                                                                                                                                                                                                                                                                                                                                                                                                                                                                              The adjacent channel selectivity is defined in en 300 341-1 [4], subclause 9.3.1. </w:t>
      </w:r>
    </w:p>
    <w:p w:rsidR="00761C1B" w:rsidRDefault="00761C1B" w:rsidP="00761C1B">
      <w:r>
        <w:t>SOURCE: Used in EN 300 341-02 V1.1.1, clause 4.2.8.1</w:t>
      </w:r>
    </w:p>
    <w:p w:rsidR="00761C1B" w:rsidRDefault="00761C1B" w:rsidP="00761C1B"/>
    <w:p w:rsidR="00761C1B" w:rsidRDefault="00761C1B" w:rsidP="00761C1B">
      <w:r>
        <w:t xml:space="preserve">                                                                                                                                                                                                                                                                                                                                                                                                                                                                                                                                                                                                                                                                                                                                                                                                                                                                                                                                                                                                                                                                                                                                                                                                                                                                                                                                                                                                                                                                                                                                                                                                                                                                                                                                                                                                                                                                                                                                                                                                                                                                                                                                                                                                                                                                                                                                                                                                                                                                                                                                                                                                                                                                                                                                                                                                                                                                                                                                                                                                                                                                                                                                                                                                                                                                                                                                                                                                                                                                                                                                                                                                                                                                                                                                                                                                                                                                                                                                                                                                                                                                                                                                                                                                                                                                                                                                                                                                                                                                                                                                                                                                                                                                                                                                                                                                                                                                                                                                                                                                                                                                                                                                                                                                                                                                                                                                                                                                                                                                                                                                                                                                                                                                                                                                                                                                                                                                                                                                                                                                                                                                                                                                                                                                                                                                                                                                                                                                                                                                                                                                                                                                                                                                                                                                                                                                                                                                                                                                                                                                                                                                                                                              The adjacent channel selectivity is defined in en 300 390-1 [4], subclause 9.4.1. </w:t>
      </w:r>
    </w:p>
    <w:p w:rsidR="00761C1B" w:rsidRDefault="00761C1B" w:rsidP="00761C1B">
      <w:r>
        <w:t>SOURCE: Used in EN 300 390-02 V1.1.1, clause 4.2.10.1</w:t>
      </w:r>
    </w:p>
    <w:p w:rsidR="00761C1B" w:rsidRDefault="00761C1B" w:rsidP="00761C1B"/>
    <w:p w:rsidR="00761C1B" w:rsidRDefault="00761C1B" w:rsidP="00761C1B">
      <w:r>
        <w:t xml:space="preserve">                                                                                                                                                                                                                                                                                                                                                                                                                                                                                                                                                                                                                                                                                                                                                                                                                                                                                                                                                                                                                                                                                                                                                                                                                                                                                                                                                                                                                                                                                                                                                                                                                                                                                                                                                                                                                                                                                                                                                                                                                                                                                                                                                                                                                                                                                                                                                                                                                                                                                                                                                                                                                                                                                                                                                                                                                                                                                                                                                                                                                                                                                                                                                                                                                                                                                                                                                                                                                                                                                                                                                                                                                                                                                                                                                                                                                                                                                                                                                                                                                                                                                                                                                                                                                                                                                                                                                                                                                                                                                                                                                                                                                                                                                                                                                                                                                                                                                                                                                                                                                                                                                                                                                                                                                                                                                                                                                                                                                                                                                                                                                                                                                                                                                                                                                                                                                                                                                                                                                                                                                                                                                                                                                                                                                                                                                                                                                                                                                                                                                                                                                                                                                                                                                                                                                                                                                                                                                                                                                                                                                                                                                                                              The adjacent channel selectivity is defined in en 300 698-1 [1], clause 9.5.1. </w:t>
      </w:r>
    </w:p>
    <w:p w:rsidR="00761C1B" w:rsidRDefault="00761C1B" w:rsidP="00761C1B">
      <w:r>
        <w:t>SOURCE: Used in EN 300 698-02 V1.2.1, clause 4.2.13.1</w:t>
      </w:r>
    </w:p>
    <w:p w:rsidR="00761C1B" w:rsidRDefault="00761C1B" w:rsidP="00761C1B"/>
    <w:p w:rsidR="00761C1B" w:rsidRDefault="00761C1B" w:rsidP="00761C1B">
      <w:r>
        <w:t xml:space="preserve">                                                                                                                                                                                                                                                                                                                                                                                                                                                                                                                                                                                                                                                                                                                                                                                                                                                                                                                                                                                                                                                                                                                                                                                                                                                                                                                                                                                                                                                                                                                                                                                                                                                                                                                                                                                                                                                                                                                                                                                                                                                                                                                                                                                                                                                                                                                                                                                                                                                                                                                                                                                                                                                                                                                                                                                                                                                                                                                                                                                                                                                                                                                                                                                                                                                                                                                                                                                                                                                                                                                                                                                                                                                                                                                                                                                                                                                                                                                                                                                                                                                                                                                                                                                                                                                                                                                                                                                                                                                                                                                                                                                                                                                                                                                                                                                                                                                                                                                                                                                                                                                                                                                                                                                                                                                                                                                                                                                                                                                                                                                                                                                                                                                                                                                                                                                                                                                                                                                                                                                                                                                                                                                                                                                                                                                                                                                                                                                                                                                                                                                                                                                                                                                                                                                                                                                                                                                                                                                                                                                                                                                                                                                              The adjacent channel selectivity is defined in en 301 166-1 [2], clause 8.5.1. </w:t>
      </w:r>
    </w:p>
    <w:p w:rsidR="00761C1B" w:rsidRDefault="00761C1B" w:rsidP="00761C1B">
      <w:r>
        <w:t>SOURCE: Used in EN 301 166-02 V1.2.1, clause 4.3.3.1</w:t>
      </w:r>
    </w:p>
    <w:p w:rsidR="00761C1B" w:rsidRDefault="00761C1B" w:rsidP="00761C1B"/>
    <w:p w:rsidR="00761C1B" w:rsidRDefault="00761C1B" w:rsidP="00761C1B">
      <w:r>
        <w:t xml:space="preserve">                                                                                                                                                                                                                                                                                                                                                                                                                                                                                                                                                                                                                                                                                                                                                                                                                                                                                                                                                                                                                                                                                                                                                                                                                                                                                                                                                                                                                                                                                                                                                                                                                                                                                                                                                                                                                                                                                                                                                                                                                                                                                                                                                                                                                                                                                                                                                                                                                                                                                                                                                                                                                                                                                                                                                                                                                                                                                                                                                                                                                                                                                                                                                                                                                                                                                                                                                                                                                                                                                                                                                                                                                                                                                                                                                                                                                                                                                                                                                                                                                                                                                                                                                                                                                                                                                                                                                                                                                                                                                                                                                                                                                                                                                                                                                                                                                                                                                                                                                                                                                                                                                                                                                                                                                                                                                                                                                                                                                                                                                                                                                                                                                                                                                                                                                                                                                                                                                                                                                                                                                                                                                                                                                                                                                                                                                                                                                                                                                                                                                                                                                                                                                                                                                                                                                                                                                                                                                                                                                                                                                                                                                                                              The adjacent channel selectivity is in en 301 025-1 [1], clause 9.5.1 for the receiver and in en 301 025-1 [1], clause 10.3.1 for the dsc receiver. </w:t>
      </w:r>
    </w:p>
    <w:p w:rsidR="00761C1B" w:rsidRDefault="00761C1B" w:rsidP="00761C1B">
      <w:r>
        <w:t>SOURCE: Used in EN 301 025-02 V1.5.1, clause 4.2.13.1</w:t>
      </w:r>
    </w:p>
    <w:p w:rsidR="00761C1B" w:rsidRDefault="00761C1B" w:rsidP="00761C1B"/>
    <w:p w:rsidR="00761C1B" w:rsidRDefault="00761C1B" w:rsidP="00761C1B">
      <w:r>
        <w:t xml:space="preserve">                                                                                                                                                                                                                                                                                                                                                                                                                                                                                                                                                                                                                                                                                                                                                                                                                                                                                                                                                                                                                                                                                                                                                                                                                                                                                                                                                                                                                                                                                                                                                                                                                                                                                                                                                                                                                                                                                                                                                                                                                                                                                                                                                                                                                                                                                                                                                                                                                                                                                                                                                                                                                                                                                                                                                                                                                                                                                                                                                                                                                                                                                                                                                                                                                                                                                                                                                                                                                                                                                                                                                                                                                                                                                                                                                                                                                                                                                                                                                                                                                                                                                                                                                                                                                                                                                                                                                                                                                                                                                                                                                                                                                                                                                                                                                                                                                                                                                                                                                                                                                                                                                                                                                                                                                                                                                                                                                                                                                                                                                                                                                                                                                                                                                                                                                                                                                                                                                                                                                                                                                                                                                                                                                                                                                                                                                                                                                                                                                                                                                                                                                                                                                                                                                                                                                                                                                                                                                                                                                                                                                                                                                                                              The adjacent channel selectivity is the capability of the receiver to receive a wanted modulated signal at the nominal frequency without exceeding a given degradation due to the presence of an unwanted modulated signal in the adjacent channel. </w:t>
      </w:r>
    </w:p>
    <w:p w:rsidR="00761C1B" w:rsidRDefault="00761C1B" w:rsidP="00761C1B">
      <w:r>
        <w:t>SOURCE: Used in EN 300 433 V2.1.1, clause 8.2.1 SOURCE: Used in EN 300 433-01 V1.3.1, clause 8.2.1</w:t>
      </w:r>
    </w:p>
    <w:p w:rsidR="00761C1B" w:rsidRDefault="00761C1B" w:rsidP="00761C1B"/>
    <w:p w:rsidR="00761C1B" w:rsidRDefault="00761C1B" w:rsidP="00761C1B">
      <w:r>
        <w:t xml:space="preserve">                                                                                                                                                                                                                                                                                                                                                                                                                                                                                                                                                                                                                                                                                                                                                                                                                                                                                                                                                                                                                                                                                                                                                                                                                                                                                                                                                                                                                                                                                                                                                                                                                                                                                                                                                                                                                                                                                                                                                                                                                                                                                                                                                                                                                                                                                                                                                                                                                                                                                                                                                                                                                                                                                                                                                                                                                                                                                                                                                                                                                                                                                                                                                                                                                                                                                                                                                                                                                                                                                                                                                                                                                                                                                                                                                                                                                                                                                                                                                                                                                                                                                                                                                                                                                                                                                                                                                                                                                                                                                                                                                                                                                                                                                                                                                                                                                                                                                                                                                                                                                                                                                                                                                                                                                                                                                                                                                                                                                                                                                                                                                                                                                                                                                                                                                                                                                                                                                                                                                                                                                                                                                                                                                                                                                                                                                                                                                                                                                                                                                                                                                                                                                                                                                                                                                                                                                                                                                                                                                                                                                                                                                                                              The adjacent channel selectivity is the measure of the capability of the receiver to receive a wanted modulated signal at the nominal frequency without exceeding a given degradation due to the presence of an unwanted signal which differs in frequency from the wanted signal by 6,25 khz. </w:t>
      </w:r>
    </w:p>
    <w:p w:rsidR="00761C1B" w:rsidRDefault="00761C1B" w:rsidP="00761C1B">
      <w:r>
        <w:t>SOURCE: Used in EN 300 720 V2.1.1, clause 9.5.2.1</w:t>
      </w:r>
    </w:p>
    <w:p w:rsidR="00761C1B" w:rsidRDefault="00761C1B" w:rsidP="00761C1B"/>
    <w:p w:rsidR="00761C1B" w:rsidRDefault="00761C1B" w:rsidP="00761C1B">
      <w:r>
        <w:t xml:space="preserve">                                                                                                                                                                                                                                                                                                                                                                                                                                                                                                                                                                                                                                                                                                                                                                                                                                                                                                                                                                                                                                                                                                                                                                                                                                                                                                                                                                                                                                                                                                                                                                                                                                                                                                                                                                                                                                                                                                                                                                                                                                                                                                                                                                                                                                                                                                                                                                                                                                                                                                                                                                                                                                                                                                                                                                                                                                                                                                                                                                                                                                                                                                                                                                                                                                                                                                                                                                                                                                                                                                                                                                                                                                                                                                                                                                                                                                                                                                                                                                                                                                                                                                                                                                                                                                                                                                                                                                                                                                                                                                                                                                                                                                                                                                                                                                                                                                                                                                                                                                                                                                                                                                                                                                                                                                                                                                                                                                                                                                                                                                                                                                                                                                                                                                                                                                                                                                                                                                                                                                                                                                                                                                                                                                                                                                                                                                                                                                                                                                                                                                                                                                                                                                                                                                                                                                                                                                                                                                                                                                                                                                                                                                                              The adjacent channel selectivity is the measure of the capability of the receiver to receive a wanted modulated signal at the nominal frequency without exceeding a given degradation due to the presence of an unwanted signal which differs in frequency from the wanted signal by an amount equal to the adjacent csp for which the equipment is intended. </w:t>
      </w:r>
    </w:p>
    <w:p w:rsidR="00761C1B" w:rsidRDefault="00761C1B" w:rsidP="00761C1B">
      <w:r>
        <w:t>SOURCE: Used in EN 301 166 V2.1.1, clause 8.5.1 SOURCE: Used in EN 301 166-01 V1.3.1, clause 8.5.1</w:t>
      </w:r>
    </w:p>
    <w:p w:rsidR="00761C1B" w:rsidRDefault="00761C1B" w:rsidP="00761C1B"/>
    <w:p w:rsidR="00761C1B" w:rsidRDefault="00761C1B" w:rsidP="00761C1B">
      <w:r>
        <w:t xml:space="preserve">                                                                                                                                                                                                                                                                                                                                                                                                                                                                                                                                                                                                                                                                                                                                                                                                                                                                                                                                                                                                                                                                                                                                                                                                                                                                                                                                                                                                                                                                                                                                                                                                                                                                                                                                                                                                                                                                                                                                                                                                                                                                                                                                                                                                                                                                                                                                                                                                                                                                                                                                                                                                                                                                                                                                                                                                                                                                                                                                                                                                                                                                                                                                                                                                                                                                                                                                                                                                                                                                                                                                                                                                                                                                                                                                                                                                                                                                                                                                                                                                                                                                                                                                                                                                                                                                                                                                                                                                                                                                                                                                                                                                                                                                                                                                                                                                                                                                                                                                                                                                                                                                                                                                                                                                                                                                                                                                                                                                                                                                                                                                                                                                                                                                                                                                                                                                                                                                                                                                                                                                                                                                                                                                                                                                                                                                                                                                                                                                                                                                                                                                                                                                                                                                                                                                                                                                                                                                                                                                                                                                                                                                                                                              The adjacent channel selectivity is the measure of the capability of the receiver to receive a wanted modulated signal at the nominal frequency without exceeding a given degradation due to the presence of an unwanted signal which differs in frequency from the wanted signal in the 25 khz channels adjacent to the channel for which the equipment is intended. the csp of the equipment shall be declared by the supplier. </w:t>
      </w:r>
    </w:p>
    <w:p w:rsidR="00761C1B" w:rsidRDefault="00761C1B" w:rsidP="00761C1B">
      <w:r>
        <w:t>SOURCE: Used in EN 302 561 V2.1.1, clause 8.4.1</w:t>
      </w:r>
    </w:p>
    <w:p w:rsidR="00761C1B" w:rsidRDefault="00761C1B" w:rsidP="00761C1B"/>
    <w:p w:rsidR="00761C1B" w:rsidRDefault="00761C1B" w:rsidP="00761C1B">
      <w:r>
        <w:t xml:space="preserve">                                                                                                                                                                                                                                                                                                                                                                                                                                                                                                                                                                                                                                                                                                                                                                                                                                                                                                                                                                                                                                                                                                                                                                                                                                                                                                                                                                                                                                                                                                                                                                                                                                                                                                                                                                                                                                                                                                                                                                                                                                                                                                                                                                                                                                                                                                                                                                                                                                                                                                                                                                                                                                                                                                                                                                                                                                                                                                                                                                                                                                                                                                                                                                                                                                                                                                                                                                                                                                                                                                                                                                                                                                                                                                                                                                                                                                                                                                                                                                                                                                                                                                                                                                                                                                                                                                                                                                                                                                                                                                                                                                                                                                                                                                                                                                                                                                                                                                                                                                                                                                                                                                                                                                                                                                                                                                                                                                                                                                                                                                                                                                                                                                                                                                                                                                                                                                                                                                                                                                                                                                                                                                                                                                                                                                                                                                                                                                                                                                                                                                                                                                                                                                                                                                                                                                                                                                                                                                                                                                                                                                                                                                                              The adjacent channel selectivity of the dsc receiver is defined in en 301 929-1 [5], clause 9.15.1. </w:t>
      </w:r>
    </w:p>
    <w:p w:rsidR="00761C1B" w:rsidRDefault="00761C1B" w:rsidP="00761C1B">
      <w:r>
        <w:t>SOURCE: Used in EN 301 929-02 V1.2.1, clause 4.2.20.1</w:t>
      </w:r>
    </w:p>
    <w:p w:rsidR="00761C1B" w:rsidRDefault="00761C1B" w:rsidP="00761C1B"/>
    <w:p w:rsidR="00761C1B" w:rsidRDefault="00761C1B" w:rsidP="00761C1B">
      <w:r>
        <w:t xml:space="preserve">                                                                                                                                                                                                                                                                                                                                                                                                                                                                                                                                                                                                                                                                                                                                                                                                                                                                                                                                                                                                                                                                                                                                                                                                                                                                                                                                                                                                                                                                                                                                                                                                                                                                                                                                                                                                                                                                                                                                                                                                                                                                                                                                                                                                                                                                                                                                                                                                                                                                                                                                                                                                                                                                                                                                                                                                                                                                                                                                                                                                                                                                                                                                                                                                                                                                                                                                                                                                                                                                                                                                                                                                                                                                                                                                                                                                                                                                                                                                                                                                                                                                                                                                                                                                                                                                                                                                                                                                                                                                                                                                                                                                                                                                                                                                                                                                                                                                                                                                                                                                                                                                                                                                                                                                                                                                                                                                                                                                                                                                                                                                                                                                                                                                                                                                                                                                                                                                                                                                                                                                                                                                                                                                                                                                                                                                                                                                                                                                                                                                                                                                                                                                                                                                                                                                                                                                                                                                                                                                                                                                                                                                                                                              The adjacent signal selectivity is a measure of capability of the dr receiver to operate satisfactorily in the presence of an unwanted signal occupying 25 khz channel adjacent to the dr channel, i.e. positioned immediately outside designated dr operating band of 430 mhz to 440 mhz. the "adjacent signal selectivity" with narrowband interferer of different system had to be used as opposed to "adjacent channel selectivity" because the reference wideband system is designed to be operated utilizing only one channel, occupying the entire designated operating frequency band. </w:t>
      </w:r>
    </w:p>
    <w:p w:rsidR="00761C1B" w:rsidRDefault="00761C1B" w:rsidP="00761C1B">
      <w:r>
        <w:t>SOURCE: Used in EN 303 520 V1.1.1, clause 4.2.2.4.1</w:t>
      </w:r>
    </w:p>
    <w:p w:rsidR="00761C1B" w:rsidRDefault="00761C1B" w:rsidP="00761C1B"/>
    <w:p w:rsidR="00761C1B" w:rsidRDefault="00761C1B" w:rsidP="00761C1B">
      <w:r>
        <w:t xml:space="preserve">                                                                                                                                                                                                                                                                                                                                                                                                                                                                                                                                                                                                                                                                                                                                                                                                                                                                                                                                                                                                                                                                                                                                                                                                                                                                                                                                                                                                                                                                                                                                                                                                                                                                                                                                                                                                                                                                                                                                                                                                                                                                                                                                                                                                                                                                                                                                                                                                                                                                                                                                                                                                                                                                                                                                                                                                                                                                                                                                                                                                                                                                                                                                                                                                                                                                                                                                                                                                                                                                                                                                                                                                                                                                                                                                                                                                                                                                                                                                                                                                                                                                                                                                                                                                                                                                                                                                                                                                                                                                                                                                                                                                                                                                                                                                                                                                                                                                                                                                                                                                                                                                                                                                                                                                                                                                                                                                                                                                                                                                                                                                                                                                                                                                                                                                                                                                                                                                                                                                                                                                                                                                                                                                                                                                                                                                                                                                                                                                                                                                                                                                                                                                                                                                                                                                                                                                                                                                                                                                                                                                                                                                                                                              adjacent signal selectivity is defined as the ability of the receiver to discriminate between a wanted signal (to which the receiver is tuned) and unwanted signals existing simultaneously in channels adjacent to that of the wanted signal or an increase of the bit error ratio to 10-2. </w:t>
      </w:r>
    </w:p>
    <w:p w:rsidR="00761C1B" w:rsidRDefault="00761C1B" w:rsidP="00761C1B">
      <w:r>
        <w:t>SOURCE: Used in EN 300 373-02 V1.2.1, clause 4.2.7.1</w:t>
      </w:r>
    </w:p>
    <w:p w:rsidR="00761C1B" w:rsidRDefault="00761C1B" w:rsidP="00761C1B"/>
    <w:p w:rsidR="00761C1B" w:rsidRDefault="00761C1B" w:rsidP="00761C1B">
      <w:r>
        <w:t xml:space="preserve">                                                                                                                                                                                                                                                                                                                                                                                                                                                                                                                                                                                                                                                                                                                                                                                                                                                                                                                                                                                                                                                                                                                                                                                                                                                                                                                                                                                                                                                                                                                                                                                                                                                                                                                                                                                                                                                                                                                                                                                                                                                                                                                                                                                                                                                                                                                                                                                                                                                                                                                                                                                                                                                                                                                                                                                                                                                                                                                                                                                                                                                                                                                                                                                                                                                                                                                                                                                                                                                                                                                                                                                                                                                                                                                                                                                                                                                                                                                                                                                                                                                                                                                                                                                                                                                                                                                                                                                                                                                                                                                                                                                                                                                                                                                                                                                                                                                                                                                                                                                                                                                                                                                                                                                                                                                                                                                                                                                                                                                                                                                                                                                                                                                                                                                                                                                                                                                                                                                                                                                                                                                                                                                                                                                                                                                                                                                                                                                                                                                                                                                                                                                                                                                                                                                                                                                                                                                                                                                                                                                                                                                                                                                                  adjacent signal selectivity is defined as the ability of the receiver to discriminate between a wanted signal (to which the receiver is tuned) and unwanted signals existing simultaneously in channels adjacent to that of the wanted signal or an increase of the bit error ratio to 10-2. </w:t>
      </w:r>
    </w:p>
    <w:p w:rsidR="00761C1B" w:rsidRDefault="00761C1B" w:rsidP="00761C1B">
      <w:r>
        <w:t>SOURCE: Used in EN 303 402 V2.1.1, clause 9.3.1</w:t>
      </w:r>
    </w:p>
    <w:p w:rsidR="00761C1B" w:rsidRDefault="00761C1B" w:rsidP="00761C1B"/>
    <w:p w:rsidR="00761C1B" w:rsidRDefault="00761C1B" w:rsidP="00761C1B">
      <w:r>
        <w:t xml:space="preserve">                                                                                                                                                                                                                                                                                                                                                                                                                                                                                                                                                                                                                                                                                                                                                                                                                                                                                                                                                                                                                                                                                                                                                                                                                                                                                                                                                                                                                                                                                                                                                                                                                                                                                                                                                                                                                                                                                                                                                                                                                                                                                                                                                                                                                                                                                                                                                                                                                                                                                                                                                                                                                                                                                                                                                                                                                                                                                                                                                                                                                                                                                                                                                                                                                                                                                                                                                                                                                                                                                                                                                                                                                                                                                                                                                                                                                                                                                                                                                                                                                                                                                                                                                                                                                                                                                                                                                                                                                                                                                                                                                                                                                                                                                                                                                                                                                                                                                                                                                                                                                                                                                                                                                                                                                                                                                                                                                                                                                                                                                                                                                                                                                                                                                                                                                                                                                                                                                                                                                                                                                                                                                                                                                                                                                                                                                                                                                                                                                                                                                                                                                                                                                                                                                                                                                                                                                                                                                                                                                                                                                                                                                                                                  adjacent signal selectivity is defined as the ability of the receiver to discriminate between a wanted signal (to which the receiver is tuned) and unwanted signals existing simultaneously in channels adjacent to that of the wanted signal. </w:t>
      </w:r>
    </w:p>
    <w:p w:rsidR="00761C1B" w:rsidRDefault="00761C1B" w:rsidP="00761C1B">
      <w:r>
        <w:t>SOURCE: Used in EN 300 373-01 V1.4.1, clause 10.6.1 SOURCE: Used in EN 301 783 V2.1.1, clause 6.2.1</w:t>
      </w:r>
    </w:p>
    <w:p w:rsidR="00761C1B" w:rsidRDefault="00761C1B" w:rsidP="00761C1B"/>
    <w:p w:rsidR="00761C1B" w:rsidRDefault="00761C1B" w:rsidP="00761C1B">
      <w:r>
        <w:t xml:space="preserve">                                                                                                                                                                                                                                                                                                                                                                                                                                                                                                                                                                                                                                                                                                                                                                                                                                                                                                                                                                                                                                                                                                                                                                                                                                                                                                                                                                                                                                                                                                                                                                                                                                                                                                                                                                                                                                                                                                                                                                                                                                                                                                                                                                                                                                                                                                                                                                                                                                                                                                                                                                                                                                                                                                                                                                                                                                                                                                                                                                                                                                                                                                                                                                                                                                                                                                                                                                                                                                                                                                                                                                                                                                                                                                                                                                                                                                                                                                                                                                                                                                                                                                                                                                                                                                                                                                                                                                                                                                                                                                                                                                                                                                                                                                                                                                                                                                                                                                                                                                                                                                                                                                                                                                                                                                                                                                                                                                                                                                                                                                                                                                                                                                                                                                                                                                                                                                                                                                                                                                                                                                                                                                                                                                                                                                                                                                                                                                                                                                                                                                                                                                                                                                                                                                                                                                                                                                                                                                                                                                                                                                                                                                                                  The af agc expresses the capability of the receiver to limit the resulting audio output as a function of varying input modulation depths. </w:t>
      </w:r>
    </w:p>
    <w:p w:rsidR="00761C1B" w:rsidRDefault="00761C1B" w:rsidP="00761C1B">
      <w:r>
        <w:t>SOURCE: Used in EN 300 676 V1.3.1, clause 8.15.1</w:t>
      </w:r>
    </w:p>
    <w:p w:rsidR="00761C1B" w:rsidRDefault="00761C1B" w:rsidP="00761C1B"/>
    <w:p w:rsidR="00761C1B" w:rsidRDefault="00761C1B" w:rsidP="00761C1B">
      <w:r>
        <w:t xml:space="preserve">                                                                                                                                                                                                                                                                                                                                                                                                                                                                                                                                                                                                                                                                                                                                                                                                                                                                                                                                                                                                                                                                                                                                                                                                                                                                                                                                                                                                                                                                                                                                                                                                                                                                                                                                                                                                                                                                                                                                                                                                                                                                                                                                                                                                                                                                                                                                                                                                                                                                                                                                                                                                                                                                                                                                                                                                                                                                                                                                                                                                                                                                                                                                                                                                                                                                                                                                                                                                                                                                                                                                                                                                                                                                                                                                                                                                                                                                                                                                                                                                                                                                                                                                                                                                                                                                                                                                                                                                                                                                                                                                                                                                                                                                                                                                                                                                                                                                                                                                                                                                                                                                                                                                                                                                                                                                                                                                                                                                                                                                                                                                                                                                                                                                                                                                                                                                                                                                                                                                                                                                                                                                                                                                                                                                                                                                                                                                                                                                                                                                                                                                                                                                                                                                                                                                                                                                                                                                                                                                                                                                                                                                                                                              The af agc expresses the capability of the receiver to limit the resulting audio output as a function of varying input modulation depths. </w:t>
      </w:r>
    </w:p>
    <w:p w:rsidR="00761C1B" w:rsidRDefault="00761C1B" w:rsidP="00761C1B">
      <w:r>
        <w:t>SOURCE: Used in EN 300 676-01 V1.5.1, clause 8.15.1 SOURCE: Used in EN 302 617-01 V1.1.1, clause 8.15.1</w:t>
      </w:r>
    </w:p>
    <w:p w:rsidR="00761C1B" w:rsidRDefault="00761C1B" w:rsidP="00761C1B"/>
    <w:p w:rsidR="00761C1B" w:rsidRDefault="00761C1B" w:rsidP="00761C1B">
      <w:r>
        <w:t xml:space="preserve">                                                                                                                                                                                                                                                                                                                                                                                                                                                                                                                                                                                                                                                                                                                                                                                                                                                                                                                                                                                                                                                                                                                                                                                                                                                                                                                                                                                                                                                                                                                                                                                                                                                                                                                                                                                                                                                                                                                                                                                                                                                                                                                                                                                                                                                                                                                                                                                                                                                                                                                                                                                                                                                                                                                                                                                                                                                                                                                                                                                                                                                                                                                                                                                                                                                                                                                                                                                                                                                                                                                                                                                                                                                                                                                                                                                                                                                                                                                                                                                                                                                                                                                                                                                                                                                                                                                                                                                                                                                                                                                                                                                                                                                                                                                                                                                                                                                                                                                                                                                                                                                                                                                                                                                                                                                                                                                                                                                                                                                                                                                                                                                                                                                                                                                                                                                                                                                                                                                                                                                                                                                                                                                                                                                                                                                                                                                                                                                                                                                                                                                                                                                                                                                                                                                                                                                                                                                                                                                                                                                                                                                                                                                              agc attack time: the elapsed time from the instant at which the input-signal level is suddenly increased by a specified amount, until the instant at which the level of the output signal reaches and remains within ±2 db of the subsequent steady-state value. agc recovery time: the elapsed time from the instant when the input-signal level is suddenly decreased by a specified amount, until the instant at which the output signal reaches and remains within ±2 db of the subsequent steady-state value. </w:t>
      </w:r>
    </w:p>
    <w:p w:rsidR="00761C1B" w:rsidRDefault="00761C1B" w:rsidP="00761C1B">
      <w:r>
        <w:t>SOURCE: Used in EN 300 373-01 V1.4.1, clause 10.16.1</w:t>
      </w:r>
    </w:p>
    <w:p w:rsidR="00761C1B" w:rsidRDefault="00761C1B" w:rsidP="00761C1B"/>
    <w:p w:rsidR="00761C1B" w:rsidRDefault="00761C1B" w:rsidP="00761C1B">
      <w:r>
        <w:t xml:space="preserve">                                                                                                                                                                                                                                                                                                                                                                                                                                                                                                                                                                                                                                                                                                                                                                                                                                                                                                                                                                                                                                                                                                                                                                                                                                                                                                                                                                                                                                                                                                                                                                                                                                                                                                                                                                                                                                                                                                                                                                                                                                                                                                                                                                                                                                                                                                                                                                                                                                                                                                                                                                                                                                                                                                                                                                                                                                                                                                                                                                                                                                                                                                                                                                                                                                                                                                                                                                                                                                                                                                                                                                                                                                                                                                                                                                                                                                                                                                                                                                                                                                                                                                                                                                                                                                                                                                                                                                                                                                                                                                                                                                                                                                                                                                                                                                                                                                                                                                                                                                                                                                                                                                                                                                                                                                                                                                                                                                                                                                                                                                                                                                                                                                                                                                                                                                                                                                                                                                                                                                                                                                                                                                                                                                                                                                                                                                                                                                                                                                                                                                                                                                                                                                                                                                                                                                                                                                                                                                                                                                                                                                                                                                                                  agc attack time: the elapsed time from the instant at which the input-signal level is suddenly increased by a specified amount, until the instant at which the level of the output signal reaches and remains within ±2 db of the subsequent steady-state value. agc recovery time: the elapsed time from the instant when the input-signal level is suddenly decreased by a specified amount, until the instant at which the output signal reaches and remains within ±2 db of the subsequent steady-state value. </w:t>
      </w:r>
    </w:p>
    <w:p w:rsidR="00761C1B" w:rsidRDefault="00761C1B" w:rsidP="00761C1B">
      <w:r>
        <w:t>SOURCE: Used in EN 300 373-03 V1.2.1, clause 4.4.17.1</w:t>
      </w:r>
    </w:p>
    <w:p w:rsidR="00761C1B" w:rsidRDefault="00761C1B" w:rsidP="00761C1B"/>
    <w:p w:rsidR="00761C1B" w:rsidRDefault="00761C1B" w:rsidP="00761C1B">
      <w:r>
        <w:t xml:space="preserve">                                                                                                                                                                                                                                                                                                                                                                                                                                                                                                                                                                                                                                                                                                                                                                                                                                                                                                                                                                                                                                                                                                                                                                                                                                                                                                                                                                                                                                                                                                                                                                                                                                                                                                                                                                                                                                                                                                                                                                                                                                                                                                                                                                                                                                                                                                                                                                                                                                                                                                                                                                                                                                                                                                                                                                                                                                                                                                                                                                                                                                                                                                                                                                                                                                                                                                                                                                                                                                                                                                                                                                                                                                                                                                                                                                                                                                                                                                                                                                                                                                                                                                                                                                                                                                                                                                                                                                                                                                                                                                                                                                                                                                                                                                                                                                                                                                                                                                                                                                                                                                                                                                                                                                                                                                                                                                                                                                                                                                                                                                                                                                                                                                                                                                                                                                                                                                                                                                                                                                                                                                                                                                                                                                                                                                                                                                                                                                                                                                                                                                                                                                                                                                                                                                                                                                                                                                                                                                                                                                                                                                                                                                                                  agc attack time: the elapsed time from the instant at which the input-signal level is suddenly increased by a specified amount, until the instant at which the level of the output signal reaches and remains within â±2 db of the subsequent steady-state value. agc recovery time: the elapsed time from the instant when the input-signal level is suddenly decreased by a specified amount, until the instant at which the output signal reaches and remains within â±2 db of the subsequent steady-state value. </w:t>
      </w:r>
    </w:p>
    <w:p w:rsidR="00761C1B" w:rsidRDefault="00761C1B" w:rsidP="00761C1B">
      <w:r>
        <w:t>SOURCE: Used in EN 303 402 V2.1.1, clause 9.15.1</w:t>
      </w:r>
    </w:p>
    <w:p w:rsidR="00761C1B" w:rsidRDefault="00761C1B" w:rsidP="00761C1B"/>
    <w:p w:rsidR="00761C1B" w:rsidRDefault="00761C1B" w:rsidP="00761C1B">
      <w:r>
        <w:t xml:space="preserve">                                                                                                                                                                                                                                                                                                                                                                                                                                                                                                                                                                                                                                                                                                                                                                                                                                                                                                                                                                                                                                                                                                                                                                                                                                                                                                                                                                                                                                                                                                                                                                                                                                                                                                                                                                                                                                                                                                                                                                                                                                                                                                                                                                                                                                                                                                                                                                                                                                                                                                                                                                                                                                                                                                                                                                                                                                                                                                                                                                                                                                                                                                                                                                                                                                                                                                                                                                                                                                                                                                                                                                                                                                                                                                                                                                                                                                                                                                                                                                                                                                                                                                                                                                                                                                                                                                                                                                                                                                                                                                                                                                                                                                                                                                                                                                                                                                                                                                                                                                                                                                                                                                                                                                                                                                                                                                                                                                                                                                                                                                                                                                                                                                                                                                                                                                                                                                                                                                                                                                                                                                                                                                                                                                                                                                                                                                                                                                                                                                                                                                                                                                                                                                                                                                                                                                                                                                                                                                                                                                                                                                                                                                                                  The agc efficiency of the receiver is the ability to keep the change of audio output level within limits when the rf input voltage is varied over a specified range. </w:t>
      </w:r>
    </w:p>
    <w:p w:rsidR="00761C1B" w:rsidRDefault="00761C1B" w:rsidP="00761C1B">
      <w:r>
        <w:t>SOURCE: Used in EN 300 373-01 V1.4.1, clause 10.15.1</w:t>
      </w:r>
    </w:p>
    <w:p w:rsidR="00761C1B" w:rsidRDefault="00761C1B" w:rsidP="00761C1B"/>
    <w:p w:rsidR="00761C1B" w:rsidRDefault="00761C1B" w:rsidP="00761C1B">
      <w:r>
        <w:t xml:space="preserve">                                                                                                                                                                                                                                                                                                                                                                                                                                                                                                                                                                                                                                                                                                                                                                                                                                                                                                                                                                                                                                                                                                                                                                                                                                                                                                                                                                                                                                                                                                                                                                                                                                                                                                                                                                                                                                                                                                                                                                                                                                                                                                                                                                                                                                                                                                                                                                                                                                                                                                                                                                                                                                                                                                                                                                                                                                                                                                                                                                                                                                                                                                                                                                                                                                                                                                                                                                                                                                                                                                                                                                                                                                                                                                                                                                                                                                                                                                                                                                                                                                                                                                                                                                                                                                                                                                                                                                                                                                                                                                                                                                                                                                                                                                                                                                                                                                                                                                                                                                                                                                                                                                                                                                                                                                                                                                                                                                                                                                                                                                                                                                                                                                                                                                                                                                                                                                                                                                                                                                                                                                                                                                                                                                                                                                                                                                                                                                                                                                                                                                                                                                                                                                                                                                                                                                                                                                                                                                                                                                                                                                                                                                                              The agc efficiency of the receiver is the ability to keep the change of audio output level within limits when the rf input voltage is varied over a specified range. </w:t>
      </w:r>
    </w:p>
    <w:p w:rsidR="00761C1B" w:rsidRDefault="00761C1B" w:rsidP="00761C1B">
      <w:r>
        <w:t>SOURCE: Used in EN 300 373-03 V1.2.1, clause 4.4.16.1 SOURCE: Used in EN 303 402 V2.1.1, clause 9.14.1</w:t>
      </w:r>
    </w:p>
    <w:p w:rsidR="00761C1B" w:rsidRDefault="00761C1B" w:rsidP="00761C1B"/>
    <w:p w:rsidR="00761C1B" w:rsidRDefault="00761C1B" w:rsidP="00761C1B">
      <w:r>
        <w:t xml:space="preserve">                                                                                                                                                                                                                                                                                                                                                                                                                                                                                                                                                                                                                                                                                                                                                                                                                                                                                                                                                                                                                                                                                                                                                                                                                                                                                                                                                                                                                                                                                                                                                                                                                                                                                                                                                                                                                                                                                                                                                                                                                                                                                                                                                                                                                                                                                                                                                                                                                                                                                                                                                                                                                                                                                                                                                                                                                                                                                                                                                                                                                                                                                                                                                                                                                                                                                                                                                                                                                                                                                                                                                                                                                                                                                                                                                                                                                                                                                                                                                                                                                                                                                                                                                                                                                                                                                                                                                                                                                                                                                                                                                                                                                                                                                                                                                                                                                                                                                                                                                                                                                                                                                                                                                                                                                                                                                                                                                                                                                                                                                                                                                                                                                                                                                                                                                                                                                                                                                                                                                                                                                                                                                                                                                                                                                                                                                                                                                                                                                                                                                                                                                                                                                                                                                                                                                                                                                                                                                                                                                                                                                                                                                                                              aircraft station compatibility with bfwa systems introduces a reduction in maximum transmitter output power of the aircraft station when required to ensure compatibility with bfwa systems. it only applies to the band 5 855 mhz to 5 875 mhz. the requirement for bfwa mitigation for a given aircraft station position shall be determined as detailed in annex d. </w:t>
      </w:r>
    </w:p>
    <w:p w:rsidR="00761C1B" w:rsidRDefault="00761C1B" w:rsidP="00761C1B">
      <w:r>
        <w:t>SOURCE: Used in EN 303 339 V1.1.1, clause 4.2.7.1</w:t>
      </w:r>
    </w:p>
    <w:p w:rsidR="00761C1B" w:rsidRDefault="00761C1B" w:rsidP="00761C1B"/>
    <w:p w:rsidR="00761C1B" w:rsidRDefault="00761C1B" w:rsidP="00761C1B">
      <w:r>
        <w:t xml:space="preserve">                                                                                                                                                                                                                                                                                                                                                                                                                                                                                                                                                                                                                                                                                                                                                                                                                                                                                                                                                                                                                                                                                                                                                                                                                                                                                                                                                                                                                                                                                                                                                                                                                                                                                                                                                                                                                                                                                                                                                                                                                                                                                                                                                                                                                                                                                                                                                                                                                                                                                                                                                                                                                                                                                                                                                                                                                                                                                                                                                                                                                                                                                                                                                                                                                                                                                                                                                                                                                                                                                                                                                                                                                                                                                                                                                                                                                                                                                                                                                                                                                                                                                                                                                                                                                                                                                                                                                                                                                                                                                                                                                                                                                                                                                                                                                                                                                                                                                                                                                                                                                                                                                                                                                                                                                                                                                                                                                                                                                                                                                                                                                                                                                                                                                                                                                                                                                                                                                                                                                                                                                                                                                                                                                                                                                                                                                                                                                                                                                                                                                                                                                                                                                                                                                                                                                                                                                                                                                                                                                                                                                                                                                                                                  all echoes as a result of transmitting a microwave pulse create one spoke of the radar picture. all consecutive spokes within one complete antenna revolution have to be stored in the display memory and create the radar picture. after one antenna revolution the process starts again, and the old spokes are overwritten by the new ones. the time to replace the old echoes by the actual echoes is the reciprocal of the picture refresh rate. </w:t>
      </w:r>
    </w:p>
    <w:p w:rsidR="00761C1B" w:rsidRDefault="00761C1B" w:rsidP="00761C1B">
      <w:r>
        <w:t>SOURCE: Used in EN 302 194 V2.1.1, clause 8.4.4.1 SOURCE: Used in EN 302 194-01 V1.1.2, clause 7.4.4.1</w:t>
      </w:r>
    </w:p>
    <w:p w:rsidR="00761C1B" w:rsidRDefault="00761C1B" w:rsidP="00761C1B"/>
    <w:p w:rsidR="00761C1B" w:rsidRDefault="00761C1B" w:rsidP="00761C1B">
      <w:r>
        <w:t xml:space="preserve">                                                                                                                                                                                                                                                                                                                                                                                                                                                                                                                                                                                                                                                                                                                                                                                                                                                                                                                                                                                                                                                                                                                                                                                                                                                                                                                                                                                                                                                                                                                                                                                                                                                                                                                                                                                                                                                                                                                                                                                                                                                                                                                                                                                                                                                                                                                                                                                                                                                                                                                                                                                                                                                                                                                                                                                                                                                                                                                                                                                                                                                                                                                                                                                                                                                                                                                                                                                                                                                                                                                                                                                                                                                                                                                                                                                                                                                                                                                                                                                                                                                                                                                                                                                                                                                                                                                                                                                                                                                                                                                                                                                                                                                                                                                                                                                                                                                                                                                                                                                                                                                                                                                                                                                                                                                                                                                                                                                                                                                                                                                                                                                                                                                                                                                                                                                                                                                                                                                                                                                                                                                                                                                                                                                                                                                                                                                                                                                                                                                                                                                                                                                                                                                                                                                                                                                                                                                                                                                                                                                                                                                                                                                                  am suppression is a measure of the ability of a bss receiver to receive a wanted gsm modulated signal without exceeding a given degradation due to the presence of an unwanted modulated signal. </w:t>
      </w:r>
    </w:p>
    <w:p w:rsidR="00761C1B" w:rsidRDefault="00761C1B" w:rsidP="00761C1B">
      <w:r>
        <w:t>SOURCE: Used in EN 301 502 V12.5.1, clause 4.2.14.1</w:t>
      </w:r>
    </w:p>
    <w:p w:rsidR="00761C1B" w:rsidRDefault="00761C1B" w:rsidP="00761C1B"/>
    <w:p w:rsidR="00761C1B" w:rsidRDefault="00761C1B" w:rsidP="00761C1B">
      <w:r>
        <w:t xml:space="preserve">                                                                                                                                                                                                                                                                                                                                                                                                                                                                                                                                                                                                                                                                                                                                                                                                                                                                                                                                                                                                                                                                                                                                                                                                                                                                                                                                                                                                                                                                                                                                                                                                                                                                                                                                                                                                                                                                                                                                                                                                                                                                                                                                                                                                                                                                                                                                                                                                                                                                                                                                                                                                                                                                                                                                                                                                                                                                                                                                                                                                                                                                                                                                                                                                                                                                                                                                                                                                                                                                                                                                                                                                                                                                                                                                                                                                                                                                                                                                                                                                                                                                                                                                                                                                                                                                                                                                                                                                                                                                                                                                                                                                                                                                                                                                                                                                                                                                                                                                                                                                                                                                                                                                                                                                                                                                                                                                                                                                                                                                                                                                                                                                                                                                                                                                                                                                                                                                                                                                                                                                                                                                                                                                                                                                                                                                                                                                                                                                                                                                                                                                                                                                                                                                                                                                                                                                                                                                                                                                                                                                                                                                                                                                  The amplitude and phase performance required for the transmitter to ensure compliance with the maximum frequency deviation. note: if the amplitude and phase performance of a modulator is out of tolerance the pulse response leads to the result of overdeviation respectively underdeviation. overdeviation leads to a wider spectrum and in case of clipping etc. to intermodulation products. </w:t>
      </w:r>
    </w:p>
    <w:p w:rsidR="00761C1B" w:rsidRDefault="00761C1B" w:rsidP="00761C1B">
      <w:r>
        <w:t>SOURCE: Used in EN 302 018 V2.1.1, clause 4.2.6.1</w:t>
      </w:r>
    </w:p>
    <w:p w:rsidR="00761C1B" w:rsidRDefault="00761C1B" w:rsidP="00761C1B"/>
    <w:p w:rsidR="00761C1B" w:rsidRDefault="00761C1B" w:rsidP="00761C1B">
      <w:r>
        <w:t xml:space="preserve">                                                                                                                                                                                                                                                                                                                                                                                                                                                                                                                                                                                                                                                                                                                                                                                                                                                                                                                                                                                                                                                                                                                                                                                                                                                                                                                                                                                                                                                                                                                                                                                                                                                                                                                                                                                                                                                                                                                                                                                                                                                                                                                                                                                                                                                                                                                                                                                                                                                                                                                                                                                                                                                                                                                                                                                                                                                                                                                                                                                                                                                                                                                                                                                                                                                                                                                                                                                                                                                                                                                                                                                                                                                                                                                                                                                                                                                                                                                                                                                                                                                                                                                                                                                                                                                                                                                                                                                                                                                                                                                                                                                                                                                                                                                                                                                                                                                                                                                                                                                                                                                                                                                                                                                                                                                                                                                                                                                                                                                                                                                                                                                                                                                                                                                                                                                                                                                                                                                                                                                                                                                                                                                                                                                                                                                                                                                                                                                                                                                                                                                                                                                                                                                                                                                                                                                                                                                                                                                                                                                                                                                                                                                              The amplitude and phase performance required for the transmitter to ensure compliance with the maximum frequency deviation. note: if the amplitude and phase performance of a modulator is out of tolerance the pulse response leads to the result of overdeviation respectively underdeviation. overdeviation leads to a wider spectrum and in case of clipping etc. to intermodulation products. </w:t>
      </w:r>
    </w:p>
    <w:p w:rsidR="00761C1B" w:rsidRDefault="00761C1B" w:rsidP="00761C1B">
      <w:r>
        <w:t>SOURCE: Used in EN 302 018-01 V1.2.1, clause 4.3.6.1</w:t>
      </w:r>
    </w:p>
    <w:p w:rsidR="00761C1B" w:rsidRDefault="00761C1B" w:rsidP="00761C1B"/>
    <w:p w:rsidR="00761C1B" w:rsidRDefault="00761C1B" w:rsidP="00761C1B">
      <w:r>
        <w:t xml:space="preserve">                                                                                                                                                                                                                                                                                                                                                                                                                                                                                                                                                                                                                                                                                                                                                                                                                                                                                                                                                                                                                                                                                                                                                                                                                                                                                                                                                                                                                                                                                                                                                                                                                                                                                                                                                                                                                                                                                                                                                                                                                                                                                                                                                                                                                                                                                                                                                                                                                                                                                                                                                                                                                                                                                                                                                                                                                                                                                                                                                                                                                                                                                                                                                                                                                                                                                                                                                                                                                                                                                                                                                                                                                                                                                                                                                                                                                                                                                                                                                                                                                                                                                                                                                                                                                                                                                                                                                                                                                                                                                                                                                                                                                                                                                                                                                                                                                                                                                                                                                                                                                                                                                                                                                                                                                                                                                                                                                                                                                                                                                                                                                                                                                                                                                                                                                                                                                                                                                                                                                                                                                                                                                                                                                                                                                                                                                                                                                                                                                                                                                                                                                                                                                                                                                                                                                                                                                                                                                                                                                                                                                                                                                                                              The amplitude characteristic of the receiver is the relationship between the radio frequency input level of a specified modulated signal and the audio frequency level at the receiver output. </w:t>
      </w:r>
    </w:p>
    <w:p w:rsidR="00761C1B" w:rsidRDefault="00761C1B" w:rsidP="00761C1B">
      <w:r>
        <w:t>SOURCE: Used in EN 301 929 V2.1.1, clause 9.3.1 SOURCE: Used in EN 301 929-01 V1.2.1, clause 9.3.1</w:t>
      </w:r>
    </w:p>
    <w:p w:rsidR="00761C1B" w:rsidRDefault="00761C1B" w:rsidP="00761C1B"/>
    <w:p w:rsidR="00761C1B" w:rsidRDefault="00761C1B" w:rsidP="00761C1B">
      <w:r>
        <w:t xml:space="preserve">                                                                                                                                                                                                                                                                                                                                                                                                                                                                                                                                                                                                                                                                                                                                                                                                                                                                                                                                                                                                                                                                                                                                                                                                                                                                                                                                                                                                                                                                                                                                                                                                                                                                                                                                                                                                                                                                                                                                                                                                                                                                                                                                                                                                                                                                                                                                                                                                                                                                                                                                                                                                                                                                                                                                                                                                                                                                                                                                                                                                                                                                                                                                                                                                                                                                                                                                                                                                                                                                                                                                                                                                                                                                                                                                                                                                                                                                                                                                                                                                                                                                                                                                                                                                                                                                                                                                                                                                                                                                                                                                                                                                                                                                                                                                                                                                                                                                                                                                                                                                                                                                                                                                                                                                                                                                                                                                                                                                                                                                                                                                                                                                                                                                                                                                                                                                                                                                                                                                                                                                                                                                                                                                                                                                                                                                                                                                                                                                                                                                                                                                                                                                                                                                                                                                                                                                                                                                                                                                                                                                                                                                                                                              The amplitude characteristic of the receiver is the relationship between the rf level of a specified modulated signal at the receiver input and the resulting audio level at the receiver output. </w:t>
      </w:r>
    </w:p>
    <w:p w:rsidR="00761C1B" w:rsidRDefault="00761C1B" w:rsidP="00761C1B">
      <w:r>
        <w:t>SOURCE: Used in EN 301 925 V1.5.1, clause 12.4.1</w:t>
      </w:r>
    </w:p>
    <w:p w:rsidR="00761C1B" w:rsidRDefault="00761C1B" w:rsidP="00761C1B"/>
    <w:p w:rsidR="00761C1B" w:rsidRDefault="00761C1B" w:rsidP="00761C1B">
      <w:r>
        <w:t xml:space="preserve">                                                                                                                                                                                                                                                                                                                                                                                                                                                                                                                                                                                                                                                                                                                                                                                                                                                                                                                                                                                                                                                                                                                                                                                                                                                                                                                                                                                                                                                                                                                                                                                                                                                                                                                                                                                                                                                                                                                                                                                                                                                                                                                                                                                                                                                                                                                                                                                                                                                                                                                                                                                                                                                                                                                                                                                                                                                                                                                                                                                                                                                                                                                                                                                                                                                                                                                                                                                                                                                                                                                                                                                                                                                                                                                                                                                                                                                                                                                                                                                                                                                                                                                                                                                                                                                                                                                                                                                                                                                                                                                                                                                                                                                                                                                                                                                                                                                                                                                                                                                                                                                                                                                                                                                                                                                                                                                                                                                                                                                                                                                                                                                                                                                                                                                                                                                                                                                                                                                                                                                                                                                                                                                                                                                                                                                                                                                                                                                                                                                                                                                                                                                                                                                                                                                                                                                                                                                                                                                                                                                                                                                                                                                              The amplitude modulated hum and noise level is the peak voltage of the a.c. component at the output of a linear envelope detector, in the absence of any modulation signal. the result is expressed as a percentage of the d.c. component of the envelope detector output. </w:t>
      </w:r>
    </w:p>
    <w:p w:rsidR="00761C1B" w:rsidRDefault="00761C1B" w:rsidP="00761C1B">
      <w:r>
        <w:t>SOURCE: Used in EN 302 018 V2.1.1, clause 4.2.4.1 SOURCE: Used in EN 302 018-01 V1.2.1, clause 4.3.4.1</w:t>
      </w:r>
    </w:p>
    <w:p w:rsidR="00761C1B" w:rsidRDefault="00761C1B" w:rsidP="00761C1B"/>
    <w:p w:rsidR="00761C1B" w:rsidRDefault="00761C1B" w:rsidP="00761C1B">
      <w:r>
        <w:t xml:space="preserve">                                                                                                                                                                                                                                                                                                                                                                                                                                                                                                                                                                                                                                                                                                                                                                                                                                                                                                                                                                                                                                                                                                                                                                                                                                                                                                                                                                                                                                                                                                                                                                                                                                                                                                                                                                                                                                                                                                                                                                                                                                                                                                                                                                                                                                                                                                                                                                                                                                                                                                                                                                                                                                                                                                                                                                                                                                                                                                                                                                                                                                                                                                                                                                                                                                                                                                                                                                                                                                                                                                                                                                                                                                                                                                                                                                                                                                                                                                                                                                                                                                                                                                                                                                                                                                                                                                                                                                                                                                                                                                                                                                                                                                                                                                                                                                                                                                                                                                                                                                                                                                                                                                                                                                                                                                                                                                                                                                                                                                                                                                                                                                                                                                                                                                                                                                                                                                                                                                                                                                                                                                                                                                                                                                                                                                                                                                                                                                                                                                                                                                                                                                                                                                                                                                                                                                                                                                                                                                                                                                                                                                                                                                                              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761C1B" w:rsidRDefault="00761C1B" w:rsidP="00761C1B">
      <w:r>
        <w:t>SOURCE: Used in EN 302 617 V2.3.1, clause 6.4.1.1</w:t>
      </w:r>
    </w:p>
    <w:p w:rsidR="00761C1B" w:rsidRDefault="00761C1B" w:rsidP="00761C1B"/>
    <w:p w:rsidR="00761C1B" w:rsidRDefault="00761C1B" w:rsidP="00761C1B">
      <w:r>
        <w:t xml:space="preserve">                                                                                                                                                                                                                                                                                                                                                                                                                                                                                                                                                                                                                                                                                                                                                                                                                                                                                                                                                                                                                                                                                                                                                                                                                                                                                                                                                                                                                                                                                                                                                                                                                                                                                                                                                                                                                                                                                                                                                                                                                                                                                                                                                                                                                                                                                                                                                                                                                                                                                                                                                                                                                                                                                                                                                                                                                                                                                                                                                                                                                                                                                                                                                                                                                                                                                                                                                                                                                                                                                                                                                                                                                                                                                                                                                                                                                                                                                                                                                                                                                                                                                                                                                                                                                                                                                                                                                                                                                                                                                                                                                                                                                                                                                                                                                                                                                                                                                                                                                                                                                                                                                                                                                                                                                                                                                                                                                                                                                                                                                                                                                                                                                                                                                                                                                                                                                                                                                                                                                                                                                                                                                                                                                                                                                                                                                                                                                                                                                                                                                                                                                                                                                                                                                                                                                                                                                                                                                                                                                                                                                                                                                                                                  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761C1B" w:rsidRDefault="00761C1B" w:rsidP="00761C1B">
      <w:r>
        <w:t>SOURCE: Used in EN 300 676 V1.3.1, clause 7.4.1.1</w:t>
      </w:r>
    </w:p>
    <w:p w:rsidR="00761C1B" w:rsidRDefault="00761C1B" w:rsidP="00761C1B"/>
    <w:p w:rsidR="00761C1B" w:rsidRDefault="00761C1B" w:rsidP="00761C1B">
      <w:r>
        <w:t xml:space="preserve">                                                                                                                                                                                                                                                                                                                                                                                                                                                                                                                                                                                                                                                                                                                                                                                                                                                                                                                                                                                                                                                                                                                                                                                                                                                                                                                                                                                                                                                                                                                                                                                                                                                                                                                                                                                                                                                                                                                                                                                                                                                                                                                                                                                                                                                                                                                                                                                                                                                                                                                                                                                                                                                                                                                                                                                                                                                                                                                                                                                                                                                                                                                                                                                                                                                                                                                                                                                                                                                                                                                                                                                                                                                                                                                                                                                                                                                                                                                                                                                                                                                                                                                                                                                                                                                                                                                                                                                                                                                                                                                                                                                                                                                                                                                                                                                                                                                                                                                                                                                                                                                                                                                                                                                                                                                                                                                                                                                                                                                                                                                                                                                                                                                                                                                                                                                                                                                                                                                                                                                                                                                                                                                                                                                                                                                                                                                                                                                                                                                                                                                                                                                                                                                                                                                                                                                                                                                                                                                                                                                                                                                                                                                                  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761C1B" w:rsidRDefault="00761C1B" w:rsidP="00761C1B">
      <w:r>
        <w:t>SOURCE: Used in EN 300 676-01 V1.5.1, clause 7.4.1.1 SOURCE: Used in EN 302 617-01 V1.1.1, clause 7.4.1.1</w:t>
      </w:r>
    </w:p>
    <w:p w:rsidR="00761C1B" w:rsidRDefault="00761C1B" w:rsidP="00761C1B"/>
    <w:p w:rsidR="00761C1B" w:rsidRDefault="00761C1B" w:rsidP="00761C1B">
      <w:r>
        <w:t xml:space="preserve">                                                                                                                                                                                                                                                                                                                                                                                                                                                                                                                                                                                                                                                                                                                                                                                                                                                                                                                                                                                                                                                                                                                                                                                                                                                                                                                                                                                                                                                                                                                                                                                                                                                                                                                                                                                                                                                                                                                                                                                                                                                                                                                                                                                                                                                                                                                                                                                                                                                                                                                                                                                                                                                                                                                                                                                                                                                                                                                                                                                                                                                                                                                                                                                                                                                                                                                                                                                                                                                                                                                                                                                                                                                                                                                                                                                                                                                                                                                                                                                                                                                                                                                                                                                                                                                                                                                                                                                                                                                                                                                                                                                                                                                                                                                                                                                                                                                                                                                                                                                                                                                                                                                                                                                                                                                                                                                                                                                                                                                                                                                                                                                                                                                                                                                                                                                                                                                                                                                                                                                                                                                                                                                                                                                                                                                                                                                                                                                                                                                                                                                                                                                                                                                                                                                                                                                                                                                                                                                                                                                                                                                                                                                                  The amplitude modulation distortion is the ratio of the total rms voltage of all the harmonics of the modulated waveform to the total rms voltage. </w:t>
      </w:r>
    </w:p>
    <w:p w:rsidR="00761C1B" w:rsidRDefault="00761C1B" w:rsidP="00761C1B">
      <w:r>
        <w:t>SOURCE: Used in EN 300 676 V1.3.1, clause 7.4.3.1</w:t>
      </w:r>
    </w:p>
    <w:p w:rsidR="00761C1B" w:rsidRDefault="00761C1B" w:rsidP="00761C1B"/>
    <w:p w:rsidR="00761C1B" w:rsidRDefault="00761C1B" w:rsidP="00761C1B">
      <w:r>
        <w:t xml:space="preserve">                                                                                                                                                                                                                                                                                                                                                                                                                                                                                                                                                                                                                                                                                                                                                                                                                                                                                                                                                                                                                                                                                                                                                                                                                                                                                                                                                                                                                                                                                                                                                                                                                                                                                                                                                                                                                                                                                                                                                                                                                                                                                                                                                                                                                                                                                                                                                                                                                                                                                                                                                                                                                                                                                                                                                                                                                                                                                                                                                                                                                                                                                                                                                                                                                                                                                                                                                                                                                                                                                                                                                                                                                                                                                                                                                                                                                                                                                                                                                                                                                                                                                                                                                                                                                                                                                                                                                                                                                                                                                                                                                                                                                                                                                                                                                                                                                                                                                                                                                                                                                                                                                                                                                                                                                                                                                                                                                                                                                                                                                                                                                                                                                                                                                                                                                                                                                                                                                                                                                                                                                                                                                                                                                                                                                                                                                                                                                                                                                                                                                                                                                                                                                                                                                                                                                                                                                                                                                                                                                                                                                                                                                                                              The amplitude modulation distortion is the ratio of the total rms voltage of all the harmonics of the modulated waveform to the total rms voltage. </w:t>
      </w:r>
    </w:p>
    <w:p w:rsidR="00761C1B" w:rsidRDefault="00761C1B" w:rsidP="00761C1B">
      <w:r>
        <w:t>SOURCE: Used in EN 300 676-01 V1.5.1, clause 7.4.3.1 SOURCE: Used in EN 302 617 V2.3.1, clause 6.4.3.1 SOURCE: Used in EN 302 617-01 V1.1.1, clause 7.4.3.1</w:t>
      </w:r>
    </w:p>
    <w:p w:rsidR="00761C1B" w:rsidRDefault="00761C1B" w:rsidP="00761C1B"/>
    <w:p w:rsidR="00761C1B" w:rsidRDefault="00761C1B" w:rsidP="00761C1B">
      <w:r>
        <w:t xml:space="preserve">                                                                                                                                                                                                                                                                                                                                                                                                                                                                                                                                                                                                                                                                                                                                                                                                                                                                                                                                                                                                                                                                                                                                                                                                                                                                                                                                                                                                                                                                                                                                                                                                                                                                                                                                                                                                                                                                                                                                                                                                                                                                                                                                                                                                                                                                                                                                                                                                                                                                                                                                                                                                                                                                                                                                                                                                                                                                                                                                                                                                                                                                                                                                                                                                                                                                                                                                                                                                                                                                                                                                                                                                                                                                                                                                                                                                                                                                                                                                                                                                                                                                                                                                                                                                                                                                                                                                                                                                                                                                                                                                                                                                                                                                                                                                                                                                                                                                                                                                                                                                                                                                                                                                                                                                                                                                                                                                                                                                                                                                                                                                                                                                                                                                                                                                                                                                                                                                                                                                                                                                                                                                                                                                                                                                                                                                                                                                                                                                                                                                                                                                                                                                                                                                                                                                                                                                                                                                                                                                                                                                                                                                                                                              The amplitude response of the receiver limiter is the relationship between the radio frequency input level of a specific modulated signal and the audio frequency level at the receiver output port. </w:t>
      </w:r>
    </w:p>
    <w:p w:rsidR="00761C1B" w:rsidRDefault="00761C1B" w:rsidP="00761C1B">
      <w:r>
        <w:t>SOURCE: Used in EN 300 698 V2.2.1, clause 9.10.1 SOURCE: Used in EN 300 698-01 V1.4.1, clause 9.10.1</w:t>
      </w:r>
    </w:p>
    <w:p w:rsidR="00761C1B" w:rsidRDefault="00761C1B" w:rsidP="00761C1B"/>
    <w:p w:rsidR="00761C1B" w:rsidRDefault="00761C1B" w:rsidP="00761C1B">
      <w:r>
        <w:t xml:space="preserve">                                                                                                                                                                                                                                                                                                                                                                                                                                                                                                                                                                                                                                                                                                                                                                                                                                                                                                                                                                                                                                                                                                                                                                                                                                                                                                                                                                                                                                                                                                                                                                                                                                                                                                                                                                                                                                                                                                                                                                                                                                                                                                                                                                                                                                                                                                                                                                                                                                                                                                                                                                                                                                                                                                                                                                                                                                                                                                                                                                                                                                                                                                                                                                                                                                                                                                                                                                                                                                                                                                                                                                                                                                                                                                                                                                                                                                                                                                                                                                                                                                                                                                                                                                                                                                                                                                                                                                                                                                                                                                                                                                                                                                                                                                                                                                                                                                                                                                                                                                                                                                                                                                                                                                                                                                                                                                                                                                                                                                                                                                                                                                                                                                                                                                                                                                                                                                                                                                                                                                                                                                                                                                                                                                                                                                                                                                                                                                                                                                                                                                                                                                                                                                                                                                                                                                                                                                                                                                                                                                                                                                                                                                                              The amplitude response of the receiver limiter is the relationship between the radio frequency input level of a specific modulated signal and the audio frequency level at the receiver output. </w:t>
      </w:r>
    </w:p>
    <w:p w:rsidR="00761C1B" w:rsidRDefault="00761C1B" w:rsidP="00761C1B">
      <w:r>
        <w:t>SOURCE: Used in EN 300 225 V1.5.1, clause 10.9.1 SOURCE: Used in EN 301 466 V1.2.1, clause 9.11.1</w:t>
      </w:r>
    </w:p>
    <w:p w:rsidR="00761C1B" w:rsidRDefault="00761C1B" w:rsidP="00761C1B"/>
    <w:p w:rsidR="00761C1B" w:rsidRDefault="00761C1B" w:rsidP="00761C1B">
      <w:r>
        <w:t xml:space="preserve">                                                                                                                                                                                                                                                                                                                                                                                                                                                                                                                                                                                                                                                                                                                                                                                                                                                                                                                                                                                                                                                                                                                                                                                                                                                                                                                                                                                                                                                                                                                                                                                                                                                                                                                                                                                                                                                                                                                                                                                                                                                                                                                                                                                                                                                                                                                                                                                                                                                                                                                                                                                                                                                                                                                                                                                                                                                                                                                                                                                                                                                                                                                                                                                                                                                                                                                                                                                                                                                                                                                                                                                                                                                                                                                                                                                                                                                                                                                                                                                                                                                                                                                                                                                                                                                                                                                                                                                                                                                                                                                                                                                                                                                                                                                                                                                                                                                                                                                                                                                                                                                                                                                                                                                                                                                                                                                                                                                                                                                                                                                                                                                                                                                                                                                                                                                                                                                                                                                                                                                                                                                                                                                                                                                                                                                                                                                                                                                                                                                                                                                                                                                                                                                                                                                                                                                                                                                                                                                                                                                                                                                                                                                              an analogue interface may be provided consisting of four different signals: * acp azimuth clock pulse; * arp azimuth reference pulse; * tr trigger signal; * v video signal. </w:t>
      </w:r>
    </w:p>
    <w:p w:rsidR="00761C1B" w:rsidRDefault="00761C1B" w:rsidP="00761C1B">
      <w:r>
        <w:t>SOURCE: Used in EN 302 194 V2.1.1, clause 8.7.2.1</w:t>
      </w:r>
    </w:p>
    <w:p w:rsidR="00761C1B" w:rsidRDefault="00761C1B" w:rsidP="00761C1B"/>
    <w:p w:rsidR="00761C1B" w:rsidRDefault="00761C1B" w:rsidP="00761C1B">
      <w:r>
        <w:t xml:space="preserve">                                                                                                                                                                                                                                                                                                                                                                                                                                                                                                                                                                                                                                                                                                                                                                                                                                                                                                                                                                                                                                                                                                                                                                                                                                                                                                                                                                                                                                                                                                                                                                                                                                                                                                                                                                                                                                                                                                                                                                                                                                                                                                                                                                                                                                                                                                                                                                                                                                                                                                                                                                                                                                                                                                                                                                                                                                                                                                                                                                                                                                                                                                                                                                                                                                                                                                                                                                                                                                                                                                                                                                                                                                                                                                                                                                                                                                                                                                                                                                                                                                                                                                                                                                                                                                                                                                                                                                                                                                                                                                                                                                                                                                                                                                                                                                                                                                                                                                                                                                                                                                                                                                                                                                                                                                                                                                                                                                                                                                                                                                                                                                                                                                                                                                                                                                                                                                                                                                                                                                                                                                                                                                                                                                                                                                                                                                                                                                                                                                                                                                                                                                                                                                                                                                                                                                                                                                                                                                                                                                                                                                                                                                                                  an analogue interface may be provided consisting of four different signals: * acp azimuth clock pulse; * arp azimuth reference pulse; * tr trigger signal; * v video signal. </w:t>
      </w:r>
    </w:p>
    <w:p w:rsidR="00761C1B" w:rsidRDefault="00761C1B" w:rsidP="00761C1B">
      <w:r>
        <w:t>SOURCE: Used in EN 302 194-01 V1.1.2, clause 7.7.2.1</w:t>
      </w:r>
    </w:p>
    <w:p w:rsidR="00761C1B" w:rsidRDefault="00761C1B" w:rsidP="00761C1B"/>
    <w:p w:rsidR="00761C1B" w:rsidRDefault="00761C1B" w:rsidP="00761C1B">
      <w:r>
        <w:t xml:space="preserve">                                                                                                                                                                                                                                                                                                                                                                                                                                                                                                                                                                                                                                                                                                                                                                                                                                                                                                                                                                                                                                                                                                                                                                                                                                                                                                                                                                                                                                                                                                                                                                                                                                                                                                                                                                                                                                                                                                                                                                                                                                                                                                                                                                                                                                                                                                                                                                                                                                                                                                                                                                                                                                                                                                                                                                                                                                                                                                                                                                                                                                                                                                                                                                                                                                                                                                                                                                                                                                                                                                                                                                                                                                                                                                                                                                                                                                                                                                                                                                                                                                                                                                                                                                                                                                                                                                                                                                                                                                                                                                                                                                                                                                                                                                                                                                                                                                                                                                                                                                                                                                                                                                                                                                                                                                                                                                                                                                                                                                                                                                                                                                                                                                                                                                                                                                                                                                                                                                                                                                                                                                                                                                                                                                                                                                                                                                                                                                                                                                                                                                                                                                                                                                                                                                                                                                                                                                                                                                                                                                                                                                                                                                                                  an authorized user requests by the definition process that the swmi defines a new group and may also request to assign it to affected users. refer to modification process for changing group parameters and group members. before accepting the definition fe2 can authenticate the authorized user that has sent a dgna definition request. the authentication procedure is described in en 300 392-7 [5]. upon reception of an acceptable define pdu fe2 shall save the group definition into the database in swmi. if the group identity was omitted in the define pdu, fe2 shall be allocated a group identity. swmi may define further details of the group definition as indicated by the set reference information element. the meaning of the set reference values are outside the scope of the present document. if swmi does not allow an authorized user to define the group identity it shall reject the definition attempt with reason "allocation of group ids only by swmi supported". in case of call related dgna definition, fe2 shall retrieve the call membership data as indicated by the call identifier and use the call membership data to select the affected user to whom the assignment is to be done. the define (...\...) [the expected end of this definition was beyond the limit of 200 words] </w:t>
      </w:r>
    </w:p>
    <w:p w:rsidR="00761C1B" w:rsidRDefault="00761C1B" w:rsidP="00761C1B">
      <w:r>
        <w:t>SOURCE: Used in EN 300 392-1222 V1.4.1, clause 6.5.3.2</w:t>
      </w:r>
    </w:p>
    <w:p w:rsidR="00761C1B" w:rsidRDefault="00761C1B" w:rsidP="00761C1B"/>
    <w:p w:rsidR="00761C1B" w:rsidRDefault="00761C1B" w:rsidP="00761C1B">
      <w:r>
        <w:t xml:space="preserve">                                                                                                                                                                                                                                                                                                                                                                                                                                                                                                                                                                                                                                                                                                                                                                                                                                                                                                                                                                                                                                                                                                                                                                                                                                                                                                                                                                                                                                                                                                                                                                                                                                                                                                                                                                                                                                                                                                                                                                                                                                                                                                                                                                                                                                                                                                                                                                                                                                                                                                                                                                                                                                                                                                                                                                                                                                                                                                                                                                                                                                                                                                                                                                                                                                                                                                                                                                                                                                                                                                                                                                                                                                                                                                                                                                                                                                                                                                                                                                                                                                                                                                                                                                                                                                                                                                                                                                                                                                                                                                                                                                                                                                                                                                                                                                                                                                                                                                                                                                                                                                                                                                                                                                                                                                                                                                                                                                                                                                                                                                                                                                                                                                                                                                                                                                                                                                                                                                                                                                                                                                                                                                                                                                                                                                                                                                                                                                                                                                                                                                                                                                                                                                                                                                                                                                                                                                                                                                                                                                                                                                                                                                                                  an authorized user shall be able to define areas for later invocation. areas can also be predefined by the network. one or several user specific areas may be defined using a standardized procedure based on standard geographical co-ordinates. restrictions for area definition shall be an operator option. </w:t>
      </w:r>
    </w:p>
    <w:p w:rsidR="00761C1B" w:rsidRDefault="00761C1B" w:rsidP="00761C1B">
      <w:r>
        <w:t>SOURCE: Used in EN 300 392-1008 V1.2.1, clause 4.2.2.1.2</w:t>
      </w:r>
    </w:p>
    <w:p w:rsidR="00761C1B" w:rsidRDefault="00761C1B" w:rsidP="00761C1B"/>
    <w:p w:rsidR="00761C1B" w:rsidRDefault="00761C1B" w:rsidP="00761C1B">
      <w:r>
        <w:t xml:space="preserve">                                                                                                                                                                                                                                                                                                                                                                                                                                                                                                                                                                                                                                                                                                                                                                                                                                                                                                                                                                                                                                                                                                                                                                                                                                                                                                                                                                                                                                                                                                                                                                                                                                                                                                                                                                                                                                                                                                                                                                                                                                                                                                                                                                                                                                                                                                                                                                                                                                                                                                                                                                                                                                                                                                                                                                                                                                                                                                                                                                                                                                                                                                                                                                                                                                                                                                                                                                                                                                                                                                                                                                                                                                                                                                                                                                                                                                                                                                                                                                                                                                                                                                                                                                                                                                                                                                                                                                                                                                                                                                                                                                                                                                                                                                                                                                                                                                                                                                                                                                                                                                                                                                                                                                                                                                                                                                                                                                                                                                                                                                                                                                                                                                                                                                                                                                                                                                                                                                                                                                                                                                                                                                                                                                                                                                                                                                                                                                                                                                                                                                                                                                                                                                                                                                                                                                                                                                                                                                                                                                                                                                                                                                                                  an important parameter of the out-of-band (oob) emissions mask of the radar is the -40 db bandwidth. annex 8 of recommendation itu-r sm.1541-5 [1] specifies the -40 db bandwidth specified for various types of waveforms (e.g. pulsed radar signals). with the following assumptions which apply to most airport surface movement radars these specifications can be further simplified: * the radar is operating in a band within the limits 8 500 mhz to 10 000 mhz; * the pulse power is below 100 kw; * the pulse rise time tr is greater than 0,0094 t, where t is the pulse duration. with the aforementioned assumptions the -40 db bandwidth (b-40) for primary non-fm pulse radars can be determined as follows: where: * t is the pulse duration; * tr is the rise time in the case of a trapezoidal pulse. note: for typical values of a pulse duration of t = 50 ns and a rise time of tr = 10 ns the formula above yields a -40 db bandwidth value of 340 mhz. for radars with multiple pulse waveforms, the b-40 bandwidth should be calculated for each individual pulse type and the maximum b-40 bandwidth obtained shall be used to (...\...) [the expected end of this definition was beyond the limit of 200 words] </w:t>
      </w:r>
    </w:p>
    <w:p w:rsidR="00761C1B" w:rsidRDefault="00761C1B" w:rsidP="00761C1B">
      <w:r>
        <w:t>SOURCE: Used in EN 303 135 V2.1.1, clause 4.2.1.3.1</w:t>
      </w:r>
    </w:p>
    <w:p w:rsidR="00761C1B" w:rsidRDefault="00761C1B" w:rsidP="00761C1B"/>
    <w:p w:rsidR="00761C1B" w:rsidRDefault="00761C1B" w:rsidP="00761C1B">
      <w:r>
        <w:t xml:space="preserve">                                                                                                                                                                                                                                                                                                                                                                                                                                                                                                                                                                                                                                                                                                                                                                                                                                                                                                                                                                                                                                                                                                                                                                                                                                                                                                                                                                                                                                                                                                                                                                                                                                                                                                                                                                                                                                                                                                                                                                                                                                                                                                                                                                                                                                                                                                                                                                                                                                                                                                                                                                                                                                                                                                                                                                                                                                                                                                                                                                                                                                                                                                                                                                                                                                                                                                                                                                                                                                                                                                                                                                                                                                                                                                                                                                                                                                                                                                                                                                                                                                                                                                                                                                                                                                                                                                                                                                                                                                                                                                                                                                                                                                                                                                                                                                                                                                                                                                                                                                                                                                                                                                                                                                                                                                                                                                                                                                                                                                                                                                                                                                                                                                                                                                                                                                                                                                                                                                                                                                                                                                                                                                                                                                                                                                                                                                                                                                                                                                                                                                                                                                                                                                                                                                                                                                                                                                                                                                                                                                                                                                                                                                                                  an important parameter of the out-of-band (oob) emissions mask of the radar is the -40 db bandwidth. annex 8 of recommendation itu-r sm.1541-5 [i.8] specifies the -40 db bandwidth specified for various types of waveforms (e.g. pulsed radar signals). with the following assumptions which apply to most airport surface movement radars these specifications can be further simplified: * the radar is operating in the bands 9 000 mhz to 9 200 mhz or 9 300 mhz to 9 500 mhz; * the pulse power is below 100 kw; * the pulse rise time tr is greater than 0,0094âˆ™t, where t is the pulse duration. with the aforementioned assumptions the -40 db bandwidth (b-40) for primary non-fm pulse radars can be determined as follows: where: t is the pulse duration. tr is the rise time in the case of a trapezoidal pulse. note: for typical values of a pulse duration of t = 50 ns and a rise time of tr = 10 ns the formula above yields a -40 db bandwidth value of 340 mhz. for radars with multiple pulse waveforms, the b-40 bandwidth should be calculated for each individual pulse type and the maximum b-40 bandwidth obtained shall be (...\...) [the expected end of this definition was beyond the limit of 200 words] </w:t>
      </w:r>
    </w:p>
    <w:p w:rsidR="00761C1B" w:rsidRDefault="00761C1B" w:rsidP="00761C1B">
      <w:r>
        <w:t>SOURCE: Used in EN 303 213-0601 V2.1.1, clause 4.2.1.3.1</w:t>
      </w:r>
    </w:p>
    <w:p w:rsidR="00761C1B" w:rsidRDefault="00761C1B" w:rsidP="00761C1B"/>
    <w:p w:rsidR="00761C1B" w:rsidRDefault="00761C1B" w:rsidP="00761C1B">
      <w:r>
        <w:t xml:space="preserve">                                                                                                                                                                                                                                                                                                                                                                                                                                                                                                                                                                                                                                                                                                                                                                                                                                                                                                                                                                                                                                                                                                                                                                                                                                                                                                                                                                                                                                                                                                                                                                                                                                                                                                                                                                                                                                                                                                                                                                                                                                                                                                                                                                                                                                                                                                                                                                                                                                                                                                                                                                                                                                                                                                                                                                                                                                                                                                                                                                                                                                                                                                                                                                                                                                                                                                                                                                                                                                                                                                                                                                                                                                                                                                                                                                                                                                                                                                                                                                                                                                                                                                                                                                                                                                                                                                                                                                                                                                                                                                                                                                                                                                                                                                                                                                                                                                                                                                                                                                                                                                                                                                                                                                                                                                                                                                                                                                                                                                                                                                                                                                                                                                                                                                                                                                                                                                                                                                                                                                                                                                                                                                                                                                                                                                                                                                                                                                                                                                                                                                                                                                                                                                                                                                                                                                                                                                                                                                                                                                                                                                                                                                                                  anti blocking is the ability of a device to access the channel if the channel has been found to be blocked for more than 600 ms. </w:t>
      </w:r>
    </w:p>
    <w:p w:rsidR="00761C1B" w:rsidRDefault="00761C1B" w:rsidP="00761C1B">
      <w:r>
        <w:t>SOURCE: Used in EN 301 391 V1.1.1, clause 7.3.1</w:t>
      </w:r>
    </w:p>
    <w:p w:rsidR="00761C1B" w:rsidRDefault="00761C1B" w:rsidP="00761C1B"/>
    <w:p w:rsidR="00761C1B" w:rsidRDefault="00761C1B" w:rsidP="00761C1B">
      <w:r>
        <w:t xml:space="preserve">                                                                                                                                                                                                                                                                                                                                                                                                                                                                                                                                                                                                                                                                                                                                                                                                                                                                                                                                                                                                                                                                                                                                                                                                                                                                                                                                                                                                                                                                                                                                                                                                                                                                                                                                                                                                                                                                                                                                                                                                                                                                                                                                                                                                                                                                                                                                                                                                                                                                                                                                                                                                                                                                                                                                                                                                                                                                                                                                                                                                                                                                                                                                                                                                                                                                                                                                                                                                                                                                                                                                                                                                                                                                                                                                                                                                                                                                                                                                                                                                                                                                                                                                                                                                                                                                                                                                                                                                                                                                                                                                                                                                                                                                                                                                                                                                                                                                                                                                                                                                                                                                                                                                                                                                                                                                                                                                                                                                                                                                                                                                                                                                                                                                                                                                                                                                                                                                                                                                                                                                                                                                                                                                                                                                                                                                                                                                                                                                                                                                                                                                                                                                                                                                                                                                                                                                                                                                                                                                                                                                                                                                                                                                  applicable to mobile station operating in 1x systems. these requirements verify mobile station supervision when in the system access state, where the mobile station shall monitor the paging channel or forward common control channel at all times per clause 2.6.3.1.8 of tia/eia/is-2000.5-c [7]. </w:t>
      </w:r>
    </w:p>
    <w:p w:rsidR="00761C1B" w:rsidRDefault="00761C1B" w:rsidP="00761C1B">
      <w:r>
        <w:t>SOURCE: Used in EN 301 526 V1.1.1, clause 4.2.7.1</w:t>
      </w:r>
    </w:p>
    <w:p w:rsidR="00761C1B" w:rsidRDefault="00761C1B" w:rsidP="00761C1B"/>
    <w:p w:rsidR="00761C1B" w:rsidRDefault="00761C1B" w:rsidP="00761C1B">
      <w:r>
        <w:t xml:space="preserve">                                                                                                                                                                                                                                                                                                                                                                                                                                                                                                                                                                                                                                                                                                                                                                                                                                                                                                                                                                                                                                                                                                                                                                                                                                                                                                                                                                                                                                                                                                                                                                                                                                                                                                                                                                                                                                                                                                                                                                                                                                                                                                                                                                                                                                                                                                                                                                                                                                                                                                                                                                                                                                                                                                                                                                                                                                                                                                                                                                                                                                                                                                                                                                                                                                                                                                                                                                                                                                                                                                                                                                                                                                                                                                                                                                                                                                                                                                                                                                                                                                                                                                                                                                                                                                                                                                                                                                                                                                                                                                                                                                                                                                                                                                                                                                                                                                                                                                                                                                                                                                                                                                                                                                                                                                                                                                                                                                                                                                                                                                                                                                                                                                                                                                                                                                                                                                                                                                                                                                                                                                                                                                                                                                                                                                                                                                                                                                                                                                                                                                                                                                                                                                                                                                                                                                                                                                                                                                                                                                                                                                                                                                                                  applicable to mobile station operating in hrpd systems. when entering the active state of the default control channel mac protocol described in tia/eia/is-856-1 [8] the access terminal sets the control channel supervision timer for tccmpsupervision. if a control channel capsule is received while the timer is active, the timer is reset and restarted. if the timer expires the protocol returns a supervisionfailed indication and disables the timer. this default control channel mac protocol's supervisionfailed indication is received by the default air-link management protocol of the connection layer. upon the reception of a controlchannelmac. supervisionfailed indication, the default air-link management protocol proceeds as follows: if the access terminal is in the idle state of the default air-link management protocol, it deactivates the access channel mac and transitions to the initialization state. if the access terminal is in the connected state, of the default air-link management protocol, it closes the current connection and transitions to the idle state. test 1 verifies that when the access terminal is in the idle state of the default air-link management protocol, and the timer tccmpsupervision expires, the access terminal stops sending access probes. test 2 verifies that when the access terminal is in the connected state (...\...) [the expected end of this definition was beyond the limit of 200 words] </w:t>
      </w:r>
    </w:p>
    <w:p w:rsidR="00761C1B" w:rsidRDefault="00761C1B" w:rsidP="00761C1B">
      <w:r>
        <w:t>SOURCE: Used in EN 301 526 V1.1.1, clause 4.2.9.1</w:t>
      </w:r>
    </w:p>
    <w:p w:rsidR="00761C1B" w:rsidRDefault="00761C1B" w:rsidP="00761C1B"/>
    <w:p w:rsidR="00761C1B" w:rsidRDefault="00761C1B" w:rsidP="00761C1B">
      <w:r>
        <w:t xml:space="preserve">                                                                                                                                                                                                                                                                                                                                                                                                                                                                                                                                                                                                                                                                                                                                                                                                                                                                                                                                                                                                                                                                                                                                                                                                                                                                                                                                                                                                                                                                                                                                                                                                                                                                                                                                                                                                                                                                                                                                                                                                                                                                                                                                                                                                                                                                                                                                                                                                                                                                                                                                                                                                                                                                                                                                                                                                                                                                                                                                                                                                                                                                                                                                                                                                                                                                                                                                                                                                                                                                                                                                                                                                                                                                                                                                                                                                                                                                                                                                                                                                                                                                                                                                                                                                                                                                                                                                                                                                                                                                                                                                                                                                                                                                                                                                                                                                                                                                                                                                                                                                                                                                                                                                                                                                                                                                                                                                                                                                                                                                                                                                                                                                                                                                                                                                                                                                                                                                                                                                                                                                                                                                                                                                                                                                                                                                                                                                                                                                                                                                                                                                                                                                                                                                                                                                                                                                                                                                                                                                                                                                                                                                                                                                  applicable to mobile station operating in hrpd systems. when in the variable rate state of the default forward traffic channel mac protocol, the access terminal performs supervision on the drc and monitors the forwardtrafficvalid bit as follows. the access terminal sets the drc supervision timer for tftcmdrcsupervision when it transmits a null rate drc. if the access terminal requests a non-null rate while the drc supervision timer is active, the access terminal disables the timer. if the drc supervision timer expires, the access terminal disables the reverse traffic channel transmitter and sets the reverse traffic channel restart timer for time tftcmprestarttx. if the access terminal generates consecutive non-null rate drc values for more than nftcmprestarttx slots, the access terminal disables the reverse traffic channel restart timer and enables the reverse traffic channel transmitter. if the reverse traffic channel restart timer expires, the access terminal returns a supervisionfailed indication. the access terminal monitors the bit associated with its macindex in the forwardtrafficvalid field made available by the overheadmessages protocol. if this bit is set to 0, the access terminal shall return a supervisionfailed indication. test 1 verifies that the access terminal disables its transmitter when the drc supervision timer expires. test (...\...) [the expected end of this definition was beyond the limit of 200 words] </w:t>
      </w:r>
    </w:p>
    <w:p w:rsidR="00761C1B" w:rsidRDefault="00761C1B" w:rsidP="00761C1B">
      <w:r>
        <w:t>SOURCE: Used in EN 301 526 V1.1.1, clause 4.2.10.1</w:t>
      </w:r>
    </w:p>
    <w:p w:rsidR="00761C1B" w:rsidRDefault="00761C1B" w:rsidP="00761C1B"/>
    <w:p w:rsidR="00761C1B" w:rsidRDefault="00761C1B" w:rsidP="00761C1B">
      <w:r>
        <w:t xml:space="preserve">                                                                                                                                                                                                                                                                                                                                                                                                                                                                                                                                                                                                                                                                                                                                                                                                                                                                                                                                                                                                                                                                                                                                                                                                                                                                                                                                                                                                                                                                                                                                                                                                                                                                                                                                                                                                                                                                                                                                                                                                                                                                                                                                                                                                                                                                                                                                                                                                                                                                                                                                                                                                                                                                                                                                                                                                                                                                                                                                                                                                                                                                                                                                                                                                                                                                                                                                                                                                                                                                                                                                                                                                                                                                                                                                                                                                                                                                                                                                                                                                                                                                                                                                                                                                                                                                                                                                                                                                                                                                                                                                                                                                                                                                                                                                                                                                                                                                                                                                                                                                                                                                                                                                                                                                                                                                                                                                                                                                                                                                                                                                                                                                                                                                                                                                                                                                                                                                                                                                                                                                                                                                                                                                                                                                                                                                                                                                                                                                                                                                                                                                                                                                                                                                                                                                                                                                                                                                                                                                                                                                                                                                                                                                  applicable to mobile stations operating in 1x systems. this requirement is split into three parts: * part 1: supervision of forward traffic channel is the capability that the mobile station monitoring the forward traffic channel disables its transmitter after receiving an insufficient signal quality for a certain period and re-enables its transmitter after receiving a sufficient signal quality for another certain period with; * part 2: supervision of forward traffic channel is the capability that the mobile station monitoring the forward traffic channel disables its transmitter and declares a loss of the forward traffic channel after receiving an insufficient signal quality for a certain period of time; * part 3: supervision of forward traffic channel is the capability that the mobile station does not disable its transmitter while receiving a sufficient signal quality for a certain period with power control bits only, but no data. </w:t>
      </w:r>
    </w:p>
    <w:p w:rsidR="00761C1B" w:rsidRDefault="00761C1B" w:rsidP="00761C1B">
      <w:r>
        <w:t>SOURCE: Used in EN 301 526 V1.1.1, clause 4.2.8.1</w:t>
      </w:r>
    </w:p>
    <w:p w:rsidR="00761C1B" w:rsidRDefault="00761C1B" w:rsidP="00761C1B"/>
    <w:p w:rsidR="00761C1B" w:rsidRDefault="00761C1B" w:rsidP="00761C1B">
      <w:r>
        <w:t xml:space="preserve">                                                                                                                                                                                                                                                                                                                                                                                                                                                                                                                                                                                                                                                                                                                                                                                                                                                                                                                                                                                                                                                                                                                                                                                                                                                                                                                                                                                                                                                                                                                                                                                                                                                                                                                                                                                                                                                                                                                                                                                                                                                                                                                                                                                                                                                                                                                                                                                                                                                                                                                                                                                                                                                                                                                                                                                                                                                                                                                                                                                                                                                                                                                                                                                                                                                                                                                                                                                                                                                                                                                                                                                                                                                                                                                                                                                                                                                                                                                                                                                                                                                                                                                                                                                                                                                                                                                                                                                                                                                                                                                                                                                                                                                                                                                                                                                                                                                                                                                                                                                                                                                                                                                                                                                                                                                                                                                                                                                                                                                                                                                                                                                                                                                                                                                                                                                                                                                                                                                                                                                                                                                                                                                                                                                                                                                                                                                                                                                                                                                                                                                                                                                                                                                                                                                                                                                                                                                                                                                                                                                                                                                                                                                                  apply as applicable. data indicator data available; no data available. pdu parameters = a set of parameters required to fill the information elements of the pdu defined by the parameter mt2 service. each parameter shall be equally enumerated and its values shall have equal interpretation as the corresponding pdu information element. parameters for filling the pdu information elements shall be available in the following manner: - one parameter for each mandatory information element of the pdu. - one parameter for each optional information element required in the specific use of the pdu. - one parameter for each conditional information element required by the existence of a determining optional information element in the pdu. pdu type = the parameter defines the pdu that shall be generated as a consequence of a service request, the indication type service primitive that shall be generated as a response to a received pdu. the values of pdu type and their interpretation shall be equal to the values and interpretation of pdu type information element encoding defined in clause 8.5.91. result = definition of etsi en 300 392-2 [3], clause 20.2.4.3 shall apply as applicable. stolen 0 user data originates from a normal slot. 1 user (...\...) [the expected end of this definition was beyond the limit of 200 words] </w:t>
      </w:r>
    </w:p>
    <w:p w:rsidR="00761C1B" w:rsidRDefault="00761C1B" w:rsidP="00761C1B">
      <w:r>
        <w:t>SOURCE: Used in EN 300 392-05 V2.5.1, clause 20.2.4</w:t>
      </w:r>
    </w:p>
    <w:p w:rsidR="00761C1B" w:rsidRDefault="00761C1B" w:rsidP="00761C1B"/>
    <w:p w:rsidR="00761C1B" w:rsidRDefault="00761C1B" w:rsidP="00761C1B">
      <w:r>
        <w:t xml:space="preserve">                                                                                                                                                                                                                                                                                                                                                                                                                                                                                                                                                                                                                                                                                                                                                                                                                                                                                                                                                                                                                                                                                                                                                                                                                                                                                                                                                                                                                                                                                                                                                                                                                                                                                                                                                                                                                                                                                                                                                                                                                                                                                                                                                                                                                                                                                                                                                                                                                                                                                                                                                                                                                                                                                                                                                                                                                                                                                                                                                                                                                                                                                                                                                                                                                                                                                                                                                                                                                                                                                                                                                                                                                                                                                                                                                                                                                                                                                                                                                                                                                                                                                                                                                                                                                                                                                                                                                                                                                                                                                                                                                                                                                                                                                                                                                                                                                                                                                                                                                                                                                                                                                                                                                                                                                                                                                                                                                                                                                                                                                                                                                                                                                                                                                                                                                                                                                                                                                                                                                                                                                                                                                                                                                                                                                                                                                                                                                                                                                                                                                                                                                                                                                                                                                                                                                                                                                                                                                                                                                                                                                                                                                                                                  apply with the exception that the short number address is not applicable. 5.2.2.4.3 address type of the forwarded-to user definition in etsi en 300 392-9 [4], clause 8.4.1 shall apply with the exception that the short number address is not applicable. 5.2.2.4.4 address type of the last forwarding user definition in etsi en 300 392-9 [4], clause 8.4.1 shall apply with the exception that the short number address is not applicable. 5.2.2.4.5 address type of the originally called user definition in etsi en 300 392-9 [4], clause 8.4.1 shall apply with the exception that the short number address is not applicable. 5.2.2.4.6 address type of the served user definition in etsi en 300 392-9 [4], clause 8.4.1 shall apply with the exception that the short number address is not applicable. 5.2.2.5 basic service information basic service information element is a condensed form of the general basic service used in the basic tetra call and shall be coded as defined in table 51. table 51: basic service information element contents information element length value remark basic service information 4 00002 none 00012 speech 00102 circuit mode data 00112 speech and circuit mode data 01002 sds 01012 sds and speech 01102 sds (...\...) [the expected end of this definition was beyond the limit of 200 words] </w:t>
      </w:r>
    </w:p>
    <w:p w:rsidR="00761C1B" w:rsidRDefault="00761C1B" w:rsidP="00761C1B">
      <w:r>
        <w:t>SOURCE: Used in EN 300 392-1204 V1.4.1, clause 8.4.1</w:t>
      </w:r>
    </w:p>
    <w:p w:rsidR="00761C1B" w:rsidRDefault="00761C1B" w:rsidP="00761C1B"/>
    <w:p w:rsidR="00761C1B" w:rsidRDefault="00761C1B" w:rsidP="00761C1B">
      <w:r>
        <w:t xml:space="preserve">                                                                                                                                                                                                                                                                                                                                                                                                                                                                                                                                                                                                                                                                                                                                                                                                                                                                                                                                                                                                                                                                                                                                                                                                                                                                                                                                                                                                                                                                                                                                                                                                                                                                                                                                                                                                                                                                                                                                                                                                                                                                                                                                                                                                                                                                                                                                                                                                                                                                                                                                                                                                                                                                                                                                                                                                                                                                                                                                                                                                                                                                                                                                                                                                                                                                                                                                                                                                                                                                                                                                                                                                                                                                                                                                                                                                                                                                                                                                                                                                                                                                                                                                                                                                                                                                                                                                                                                                                                                                                                                                                                                                                                                                                                                                                                                                                                                                                                                                                                                                                                                                                                                                                                                                                                                                                                                                                                                                                                                                                                                                                                                                                                                                                                                                                                                                                                                                                                                                                                                                                                                                                                                                                                                                                                                                                                                                                                                                                                                                                                                                                                                                                                                                                                                                                                                                                                                                                                                                                                                                                                                                                                                                  as an implementation option, authorized/registered users may dynamically define the priority level or priority level range for each registered itsi/gtsi. this process supplements the provision process, where the itsis shall be allocated a priority level range upon provision, and facilitates the "on line" change of priority level ranges. the defined values are downloaded to the user mss using assignment. </w:t>
      </w:r>
    </w:p>
    <w:p w:rsidR="00761C1B" w:rsidRDefault="00761C1B" w:rsidP="00761C1B">
      <w:r>
        <w:t>SOURCE: Used in EN 300 392-1010 V1.2.1, clause 4.2.2.1.3</w:t>
      </w:r>
    </w:p>
    <w:p w:rsidR="00761C1B" w:rsidRDefault="00761C1B" w:rsidP="00761C1B"/>
    <w:p w:rsidR="00761C1B" w:rsidRDefault="00761C1B" w:rsidP="00761C1B">
      <w:r>
        <w:t xml:space="preserve">                                                                                                                                                                                                                                                                                                                                                                                                                                                                                                                                                                                                                                                                                                                                                                                                                                                                                                                                                                                                                                                                                                                                                                                                                                                                                                                                                                                                                                                                                                                                                                                                                                                                                                                                                                                                                                                                                                                                                                                                                                                                                                                                                                                                                                                                                                                                                                                                                                                                                                                                                                                                                                                                                                                                                                                                                                                                                                                                                                                                                                                                                                                                                                                                                                                                                                                                                                                                                                                                                                                                                                                                                                                                                                                                                                                                                                                                                                                                                                                                                                                                                                                                                                                                                                                                                                                                                                                                                                                                                                                                                                                                                                                                                                                                                                                                                                                                                                                                                                                                                                                                                                                                                                                                                                                                                                                                                                                                                                                                                                                                                                                                                                                                                                                                                                                                                                                                                                                                                                                                                                                                                                                                                                                                                                                                                                                                                                                                                                                                                                                                                                                                                                                                                                                                                                                                                                                                                                                                                                                                                                                                                                                                  asp type definitions there are no asn.1 asp type definitions in the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the ats. 6.1.2 test suite constants each test suite constant is defined in terms of a predefined type or a referenced type. the values given in the value column will remain unchanged throughout the test suite. 6.1.3 test suite parameters each test suite parameter is defined in terms of a predefined type or a referenced type. a referenced type is used when it is necessary to attach restrictions to these type definitions (it is not allowed to include restrictions directly in the test suite parameter table). the referenced type can have a length or value restriction attached to it in its declaration table. 6.1.4 variables 6.1.4.1 test suite variables no test suite variables are used or defined in this ats. 6.1.4.2 test case variables (...\...) [the expected end of this definition was beyond the limit of 200 words] </w:t>
      </w:r>
    </w:p>
    <w:p w:rsidR="00761C1B" w:rsidRDefault="00761C1B" w:rsidP="00761C1B">
      <w:r>
        <w:t>SOURCE: Used in EN 300 403-07 V2.1.2, clause 6.1.1.3.2 SOURCE: Used in EN 301 060-04 V1.1.4, clause 6.1.1.3.2 SOURCE: Used in EN 301 060-06 V1.1.4, clause 6.1.1.3.2 SOURCE: Used in EN 301 061-04 V1.1.4, clause 6.1.1.3.2 SOURCE: Used in EN 301 061-06 V1.1.4, clause 6.1.1.3.2</w:t>
      </w:r>
    </w:p>
    <w:p w:rsidR="00761C1B" w:rsidRDefault="00761C1B" w:rsidP="00761C1B"/>
    <w:p w:rsidR="00761C1B" w:rsidRDefault="00761C1B" w:rsidP="00761C1B">
      <w:r>
        <w:t xml:space="preserve">                                                                                                                                                                                                                                                                                                                                                                                                                                                                                                                                                                                                                                                                                                                                                                                                                                                                                                                                                                                                                                                                                                                                                                                                                                                                                                                                                                                                                                                                                                                                                                                                                                                                                                                                                                                                                                                                                                                                                                                                                                                                                                                                                                                                                                                                                                                                                                                                                                                                                                                                                                                                                                                                                                                                                                                                                                                                                                                                                                                                                                                                                                                                                                                                                                                                                                                                                                                                                                                                                                                                                                                                                                                                                                                                                                                                                                                                                                                                                                                                                                                                                                                                                                                                                                                                                                                                                                                                                                                                                                                                                                                                                                                                                                                                                                                                                                                                                                                                                                                                                                                                                                                                                                                                                                                                                                                                                                                                                                                                                                                                                                                                                                                                                                                                                                                                                                                                                                                                                                                                                                                                                                                                                                                                                                                                                                                                                                                                                                                                                                                                                                                                                                                                                                                                                                                                                                                                                                                                                                                                                                                                                                                                  asp type definitions there are no asn.1 asp type definitions in the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the ats. 6.1.2 test suite constants each test suite constant is defined in terms of a predefined type or a referenced type. the values given in the value column will remain unchanged throughout the test suite. 6.1.3 test suite parameters each test suite parameter is defined in terms of a predefined type. 6.1.4 variables 6.1.4.1 test suite variables no test suite variables are used or defined in this ats. 6.1.4.2 test case variables each test case variable is defined in terms of a predefined type. where test case variables are used in constraints, they are passed as formal parameters. 6.1.5 test suite operation definitions the description part of a test suite operation definition uses either natural language or a procedural definition. table 4: test (...\...) [the expected end of this definition was beyond the limit of 200 words] </w:t>
      </w:r>
    </w:p>
    <w:p w:rsidR="00761C1B" w:rsidRDefault="00761C1B" w:rsidP="00761C1B">
      <w:r>
        <w:t>SOURCE: Used in EN 300 402-07 V1.4.5, clause 6.1.1.3.2</w:t>
      </w:r>
    </w:p>
    <w:p w:rsidR="00761C1B" w:rsidRDefault="00761C1B" w:rsidP="00761C1B"/>
    <w:p w:rsidR="00761C1B" w:rsidRDefault="00761C1B" w:rsidP="00761C1B">
      <w:r>
        <w:t xml:space="preserve">                                                                                                                                                                                                                                                                                                                                                                                                                                                                                                                                                                                                                                                                                                                                                                                                                                                                                                                                                                                                                                                                                                                                                                                                                                                                                                                                                                                                                                                                                                                                                                                                                                                                                                                                                                                                                                                                                                                                                                                                                                                                                                                                                                                                                                                                                                                                                                                                                                                                                                                                                                                                                                                                                                                                                                                                                                                                                                                                                                                                                                                                                                                                                                                                                                                                                                                                                                                                                                                                                                                                                                                                                                                                                                                                                                                                                                                                                                                                                                                                                                                                                                                                                                                                                                                                                                                                                                                                                                                                                                                                                                                                                                                                                                                                                                                                                                                                                                                                                                                                                                                                                                                                                                                                                                                                                                                                                                                                                                                                                                                                                                                                                                                                                                                                                                                                                                                                                                                                                                                                                                                                                                                                                                                                                                                                                                                                                                                                                                                                                                                                                                                                                                                                                                                                                                                                                                                                                                                                                                                                                                                                                                                                  asp type definitions there are no asn.1 asp type definitions in the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the ats. 6.1.2 test suite constants no test suite constants are used or defined in this ats. 6.1.3 test suite parameters each test suite parameter is defined in terms of a predefined type or a referenced type. a referenced type is used when it is necessary to attach restrictions to these type definitions (it is not allowed to include restrictions directly in the test suite parameter table). the referenced type can have a length or value restriction attached to it in its declaration table. 6.1.4 variables 6.1.4.1 test suite variables no test suite variables are used or defined in this ats. 6.1.4.2 test case variables each test case variable is defined in terms of a predefined type or a referenced type. a referenced type (...\...) [the expected end of this definition was beyond the limit of 200 words] </w:t>
      </w:r>
    </w:p>
    <w:p w:rsidR="00761C1B" w:rsidRDefault="00761C1B" w:rsidP="00761C1B">
      <w:r>
        <w:t>SOURCE: Used in EN 300 052-06 V1.3.3, clause 6.1.1.3.2 SOURCE: Used in EN 300 061-06 V1.3.3, clause 6.1.1.3.2 SOURCE: Used in EN 300 064-06 V1.4.3, clause 6.1.1.3.2 SOURCE: Used in EN 300 097-06 V1.3.4, clause 6.1.1.3.2 SOURCE: Used in EN 300 098-06 V1.3.4, clause 6.1.1.3.2 SOURCE: Used in EN 300 130-04 V1.3.2, clause 6.1.1.3.2 SOURCE: Used in EN 300 130-06 V1.3.4, clause 6.1.1.3.2 SOURCE: Used in EN 300 141-04 V1.3.3, clause 6.1.1.3.2 SOURCE: Used in EN 300 141-06 V1.3.4, clause 6.1.1.3.2 SOURCE: Used in EN 300 185-04 V1.3.3, clause 6.1.1.3.2 SOURCE: Used in EN 300 185-06 V1.3.4, clause 6.1.1.3.2 SOURCE: Used in EN 300 195-04 V1.2.1, clause 6.1.1.3.2 SOURCE: Used in EN 300 195-06 V1.2.1, clause 6.1.1.3.2 SOURCE: Used in EN 300 210-04 V1.2.4, clause 6.1.1.3.2 SOURCE: Used in EN 300 210-06 V1.2.4, clause 6.1.1.3.2 SOURCE: Used in EN 300 286-04 V1.3.3, clause 6.1.1.3.2 SOURCE: Used in EN 300 286-06 V1.4.1, clause 6.1.1.3.2</w:t>
      </w:r>
    </w:p>
    <w:p w:rsidR="00761C1B" w:rsidRDefault="00761C1B" w:rsidP="00761C1B"/>
    <w:p w:rsidR="00761C1B" w:rsidRDefault="00761C1B" w:rsidP="00761C1B">
      <w:r>
        <w:t xml:space="preserve">                                                                                                                                                                                                                                                                                                                                                                                                                                                                                                                                                                                                                                                                                                                                                                                                                                                                                                                                                                                                                                                                                                                                                                                                                                                                                                                                                                                                                                                                                                                                                                                                                                                                                                                                                                                                                                                                                                                                                                                                                                                                                                                                                                                                                                                                                                                                                                                                                                                                                                                                                                                                                                                                                                                                                                                                                                                                                                                                                                                                                                                                                                                                                                                                                                                                                                                                                                                                                                                                                                                                                                                                                                                                                                                                                                                                                                                                                                                                                                                                                                                                                                                                                                                                                                                                                                                                                                                                                                                                                                                                                                                                                                                                                                                                                                                                                                                                                                                                                                                                                                                                                                                                                                                                                                                                                                                                                                                                                                                                                                                                                                                                                                                                                                                                                                                                                                                                                                                                                                                                                                                                                                                                                                                                                                                                                                                                                                                                                                                                                                                                                                                                                                                                                                                                                                                                                                                                                                                                                                                                                                                                                                                                  asp type definitions there are no asn.1 asp type definitions in the ats. 7.1.1.4 pdu type definitions 7.1.1.4.1 ttcn pdu type definitions the ttcn pdu type reflects the actual data being transferred or received. all pdus are embedded in asps. a meta-type asp has been defined for all messages which do not require the fields inside to be referenced. this meta-type asp carries the parameter type pdu. there is one meta-type asp for send events and one for receive events, named dl_dat_rq and dl_dat_in, respectively. if certain fields of a pdu have to be referenced, then a particular asp type has been defined for that message. for example, the call reference of an outgoing setup message needs to be read by the tester and therefore the asp type dl_dat_in_setup has been defined for this event. 7.1.1.4.2 asn.1 pdu type definitions there are no asn.1 pdu type definitions in the ats. 7.1.2 test suite constants each test suite constant is defined in terms of a predefined type. the values given in the value column will remain unchanged throughout the ats. 7.1.3 test suite parameters each test suite parameter is defined in terms of a predefined type or a referenced type. a (...\...) [the expected end of this definition was beyond the limit of 200 words] </w:t>
      </w:r>
    </w:p>
    <w:p w:rsidR="00761C1B" w:rsidRDefault="00761C1B" w:rsidP="00761C1B">
      <w:r>
        <w:t>SOURCE: Used in EN 300 267-06 V1.2.6, clause 7.1.1.3.2</w:t>
      </w:r>
    </w:p>
    <w:p w:rsidR="00761C1B" w:rsidRDefault="00761C1B" w:rsidP="00761C1B"/>
    <w:p w:rsidR="00761C1B" w:rsidRDefault="00761C1B" w:rsidP="00761C1B">
      <w:r>
        <w:t xml:space="preserve">                                                                                                                                                                                                                                                                                                                                                                                                                                                                                                                                                                                                                                                                                                                                                                                                                                                                                                                                                                                                                                                                                                                                                                                                                                                                                                                                                                                                                                                                                                                                                                                                                                                                                                                                                                                                                                                                                                                                                                                                                                                                                                                                                                                                                                                                                                                                                                                                                                                                                                                                                                                                                                                                                                                                                                                                                                                                                                                                                                                                                                                                                                                                                                                                                                                                                                                                                                                                                                                                                                                                                                                                                                                                                                                                                                                                                                                                                                                                                                                                                                                                                                                                                                                                                                                                                                                                                                                                                                                                                                                                                                                                                                                                                                                                                                                                                                                                                                                                                                                                                                                                                                                                                                                                                                                                                                                                                                                                                                                                                                                                                                                                                                                                                                                                                                                                                                                                                                                                                                                                                                                                                                                                                                                                                                                                                                                                                                                                                                                                                                                                                                                                                                                                                                                                                                                                                                                                                                                                                                                                                                                                                                                                  asp type definitions there are no asn.1 asp type definitions in the ats. 7.1.1.4 pdu type definitions 7.1.1.4.1 ttcn pdu type definitions the ttcn pdu type reflects the actual data being transferred or received. all pdus for the d-channel are embedded in asps. for the b-channel, because no asp has been defined for the in-band signalling protocol, frames or multiframes are sent and received on their own. a meta-type asp has been defined for all messages which do not require the fields inside to be referenced. this meta-type asp carries the parameter type pdu. there is one meta-type asp for send events and one for receive events, named dl_dat_rq and dl_dat_in, respectively. if certain fields of a pdu have to be referenced, then a particular asp type has been defined for that message. for example, the call reference of an outgoing setup message needs to be read by the tester and therefore the asp type dl_dat_in_setup has been defined for this event. 7.1.1.4.2 asn.1 pdu type definitions there are no asn.1 pdu type definitions in the ats. 7.1.2 test suite constants each test suite constant is defined in terms of a predefined type. the values given in the value column (...\...) [the expected end of this definition was beyond the limit of 200 words] </w:t>
      </w:r>
    </w:p>
    <w:p w:rsidR="00761C1B" w:rsidRDefault="00761C1B" w:rsidP="00761C1B">
      <w:r>
        <w:t>SOURCE: Used in EN 300 267-04 V1.2.4, clause 7.1.1.3.2</w:t>
      </w:r>
    </w:p>
    <w:p w:rsidR="00761C1B" w:rsidRDefault="00761C1B" w:rsidP="00761C1B"/>
    <w:p w:rsidR="00761C1B" w:rsidRDefault="00761C1B" w:rsidP="00761C1B">
      <w:r>
        <w:t xml:space="preserve">                                                                                                                                                                                                                                                                                                                                                                                                                                                                                                                                                                                                                                                                                                                                                                                                                                                                                                                                                                                                                                                                                                                                                                                                                                                                                                                                                                                                                                                                                                                                                                                                                                                                                                                                                                                                                                                                                                                                                                                                                                                                                                                                                                                                                                                                                                                                                                                                                                                                                                                                                                                                                                                                                                                                                                                                                                                                                                                                                                                                                                                                                                                                                                                                                                                                                                                                                                                                                                                                                                                                                                                                                                                                                                                                                                                                                                                                                                                                                                                                                                                                                                                                                                                                                                                                                                                                                                                                                                                                                                                                                                                                                                                                                                                                                                                                                                                                                                                                                                                                                                                                                                                                                                                                                                                                                                                                                                                                                                                                                                                                                                                                                                                                                                                                                                                                                                                                                                                                                                                                                                                                                                                                                                                                                                                                                                                                                                                                                                                                                                                                                                                                                                                                                                                                                                                                                                                                                                                                                                                                                                                                                                                                  asp type definitions there are no asn.1 asp type definitions in this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this ats. 6.1.2 test suite constants each test suite constant is defined in terms of a predefined type or a referenced type. the values given in the value column will remain unchanged throughout the test suite. 6.1.3 test suite parameters each test suite parameter is defined in terms of a predefined type. 6.1.4 variables 6.1.4.1 test suite variables each test suite variable is defined in terms of a predefined type. where test suite variables are used in constraints, they are passed as formal parameters. 6.1.4.2 test case variables each test case variable is defined in terms of a predefined type. where test case variables are used in constraints, they are passed as formal parameters. 6.1.5 test suite operation definitions the description part of a (...\...) [the expected end of this definition was beyond the limit of 200 words] </w:t>
      </w:r>
    </w:p>
    <w:p w:rsidR="00761C1B" w:rsidRDefault="00761C1B" w:rsidP="00761C1B">
      <w:r>
        <w:t>SOURCE: Used in EN 301 141-06 V1.1.1, clause 6.1.1.3.2 SOURCE: Used in EN 301 141-07 V1.1.1, clause 6.1.1.3.2</w:t>
      </w:r>
    </w:p>
    <w:p w:rsidR="00761C1B" w:rsidRDefault="00761C1B" w:rsidP="00761C1B"/>
    <w:p w:rsidR="00761C1B" w:rsidRDefault="00761C1B" w:rsidP="00761C1B">
      <w:r>
        <w:t xml:space="preserve">                                                                                                                                                                                                                                                                                                                                                                                                                                                                                                                                                                                                                                                                                                                                                                                                                                                                                                                                                                                                                                                                                                                                                                                                                                                                                                                                                                                                                                                                                                                                                                                                                                                                                                                                                                                                                                                                                                                                                                                                                                                                                                                                                                                                                                                                                                                                                                                                                                                                                                                                                                                                                                                                                                                                                                                                                                                                                                                                                                                                                                                                                                                                                                                                                                                                                                                                                                                                                                                                                                                                                                                                                                                                                                                                                                                                                                                                                                                                                                                                                                                                                                                                                                                                                                                                                                                                                                                                                                                                                                                                                                                                                                                                                                                                                                                                                                                                                                                                                                                                                                                                                                                                                                                                                                                                                                                                                                                                                                                                                                                                                                                                                                                                                                                                                                                                                                                                                                                                                                                                                                                                                                                                                                                                                                                                                                                                                                                                                                                                                                                                                                                                                                                                                                                                                                                                                                                                                                                                                                                                                                                                                                                                  The assign/assign-ack information flows are optional. if sent, in case of ss-pc definition for a group, the information flow may either be: - group addressed, in which case the assign flow is sent. no assign-ack flow shall be returned; or - individual addressed, in which case the assign/assign-ack flow may appear for each group member supporting this information flow. 5.4.1.1 definition of ss-pc when definition is sent to user a figure 4 shows the information flow sequence for normal operation of ss-pc definition when the definition is also sent to user a and when all parties are in one tetra system. note: the information flow from fe21 to fe1 is optional. figure 4: successful definition of ss-pc 5.4.1.2 definition when the authorized user is in a visited system figure 5 shows the information flow sequence for normal operation of ss-pc definition when the definition is also sent to user a. the authorized user is in a visited system and user a is in the home system. if the user a has migrated into another tetra system, the define and define-ack information flows shall appear between fe21 and fe3 in the relationship rc and between fe21 and fe25 in the relationship (...\...) [the expected end of this definition was beyond the limit of 200 words] </w:t>
      </w:r>
    </w:p>
    <w:p w:rsidR="00761C1B" w:rsidRDefault="00761C1B" w:rsidP="00761C1B">
      <w:r>
        <w:t>SOURCE: Used in EN 300 392-1110 V1.1.1, clause 5.4.1</w:t>
      </w:r>
    </w:p>
    <w:p w:rsidR="00761C1B" w:rsidRDefault="00761C1B" w:rsidP="00761C1B"/>
    <w:p w:rsidR="00761C1B" w:rsidRDefault="00761C1B" w:rsidP="00761C1B">
      <w:r>
        <w:t xml:space="preserve">                                                                                                                                                                                                                                                                                                                                                                                                                                                                                                                                                                                                                                                                                                                                                                                                                                                                                                                                                                                                                                                                                                                                                                                                                                                                                                                                                                                                                                                                                                                                                                                                                                                                                                                                                                                                                                                                                                                                                                                                                                                                                                                                                                                                                                                                                                                                                                                                                                                                                                                                                                                                                                                                                                                                                                                                                                                                                                                                                                                                                                                                                                                                                                                                                                                                                                                                                                                                                                                                                                                                                                                                                                                                                                                                                                                                                                                                                                                                                                                                                                                                                                                                                                                                                                                                                                                                                                                                                                                                                                                                                                                                                                                                                                                                                                                                                                                                                                                                                                                                                                                                                                                                                                                                                                                                                                                                                                                                                                                                                                                                                                                                                                                                                                                                                                                                                                                                                                                                                                                                                                                                                                                                                                                                                                                                                                                                                                                                                                                                                                                                                                                                                                                                                                                                                                                                                                                                                                                                                                                                                                                                                                                              The assign/assign-ack information flows are optional. if sent, in case of ss-ppc definition for a group, the information flow may either be: - group addressed, in which case the assign flow is sent. no assign-ack flow shall be returned; or - individual addressed, in which case the assign/assign-ack flow may appear for each group member supporting this information flow. 5.4.1.1 definition of ss-ppc when definition is sent to user a figure 4 shows the information flow sequence for normal operation of the ss-ppc definition when the definition is also sent to user a and when all parties are in one tetra system. figure 4: successful definition of ss-ppc 5.4.1.2 definition when authorized user is in visited system figure 5 shows the information flow sequence for normal operation of the ss-ppc definition when the definition is also sent to user a. the authorized user is in visited system and user a is in the home system. after the ss-ppc definition has been concluded, the home system of the defined subscriber identity may send the ss-ppc definitions applying the mobility management functions to other tetra systems (the visited system, if any user a is located in the visited system). if this is (...\...) [the expected end of this definition was beyond the limit of 200 words] </w:t>
      </w:r>
    </w:p>
    <w:p w:rsidR="00761C1B" w:rsidRDefault="00761C1B" w:rsidP="00761C1B">
      <w:r>
        <w:t>SOURCE: Used in EN 300 392-1116 V1.2.1, clause 5.4.1</w:t>
      </w:r>
    </w:p>
    <w:p w:rsidR="00761C1B" w:rsidRDefault="00761C1B" w:rsidP="00761C1B"/>
    <w:p w:rsidR="00761C1B" w:rsidRDefault="00761C1B" w:rsidP="00761C1B">
      <w:r>
        <w:t xml:space="preserve">                                                                                                                                                                                                                                                                                                                                                                                                                                                                                                                                                                                                                                                                                                                                                                                                                                                                                                                                                                                                                                                                                                                                                                                                                                                                                                                                                                                                                                                                                                                                                                                                                                                                                                                                                                                                                                                                                                                                                                                                                                                                                                                                                                                                                                                                                                                                                                                                                                                                                                                                                                                                                                                                                                                                                                                                                                                                                                                                                                                                                                                                                                                                                                                                                                                                                                                                                                                                                                                                                                                                                                                                                                                                                                                                                                                                                                                                                                                                                                                                                                                                                                                                                                                                                                                                                                                                                                                                                                                                                                                                                                                                                                                                                                                                                                                                                                                                                                                                                                                                                                                                                                                                                                                                                                                                                                                                                                                                                                                                                                                                                                                                                                                                                                                                                                                                                                                                                                                                                                                                                                                                                                                                                                                                                                                                                                                                                                                                                                                                                                                                                                                                                                                                                                                                                                                                                                                                                                                                                                                                                                                                                                                              at the called user ms/ls no modification to the basic call state. </w:t>
      </w:r>
    </w:p>
    <w:p w:rsidR="00761C1B" w:rsidRDefault="00761C1B" w:rsidP="00761C1B">
      <w:r>
        <w:t>SOURCE: Used in EN 300 392-1218 V1.1.1, clause 5.4.1</w:t>
      </w:r>
    </w:p>
    <w:p w:rsidR="00761C1B" w:rsidRDefault="00761C1B" w:rsidP="00761C1B"/>
    <w:p w:rsidR="00761C1B" w:rsidRDefault="00761C1B" w:rsidP="00761C1B">
      <w:r>
        <w:t xml:space="preserve">                                                                                                                                                                                                                                                                                                                                                                                                                                                                                                                                                                                                                                                                                                                                                                                                                                                                                                                                                                                                                                                                                                                                                                                                                                                                                                                                                                                                                                                                                                                                                                                                                                                                                                                                                                                                                                                                                                                                                                                                                                                                                                                                                                                                                                                                                                                                                                                                                                                                                                                                                                                                                                                                                                                                                                                                                                                                                                                                                                                                                                                                                                                                                                                                                                                                                                                                                                                                                                                                                                                                                                                                                                                                                                                                                                                                                                                                                                                                                                                                                                                                                                                                                                                                                                                                                                                                                                                                                                                                                                                                                                                                                                                                                                                                                                                                                                                                                                                                                                                                                                                                                                                                                                                                                                                                                                                                                                                                                                                                                                                                                                                                                                                                                                                                                                                                                                                                                                                                                                                                                                                                                                                                                                                                                                                                                                                                                                                                                                                                                                                                                                                                                                                                                                                                                                                                                                                                                                                                                                                                                                                                                                                                  at the calling user ms/ls no modification to the basic call state. </w:t>
      </w:r>
    </w:p>
    <w:p w:rsidR="00761C1B" w:rsidRDefault="00761C1B" w:rsidP="00761C1B">
      <w:r>
        <w:t>SOURCE: Used in EN 300 392-1219 V1.1.1, clause 5.4.1</w:t>
      </w:r>
    </w:p>
    <w:p w:rsidR="00761C1B" w:rsidRDefault="00761C1B" w:rsidP="00761C1B"/>
    <w:p w:rsidR="00761C1B" w:rsidRDefault="00761C1B" w:rsidP="00761C1B">
      <w:r>
        <w:t xml:space="preserve">                                                                                                                                                                                                                                                                                                                                                                                                                                                                                                                                                                                                                                                                                                                                                                                                                                                                                                                                                                                                                                                                                                                                                                                                                                                                                                                                                                                                                                                                                                                                                                                                                                                                                                                                                                                                                                                                                                                                                                                                                                                                                                                                                                                                                                                                                                                                                                                                                                                                                                                                                                                                                                                                                                                                                                                                                                                                                                                                                                                                                                                                                                                                                                                                                                                                                                                                                                                                                                                                                                                                                                                                                                                                                                                                                                                                                                                                                                                                                                                                                                                                                                                                                                                                                                                                                                                                                                                                                                                                                                                                                                                                                                                                                                                                                                                                                                                                                                                                                                                                                                                                                                                                                                                                                                                                                                                                                                                                                                                                                                                                                                                                                                                                                                                                                                                                                                                                                                                                                                                                                                                                                                                                                                                                                                                                                                                                                                                                                                                                                                                                                                                                                                                                                                                                                                                                                                                                                                                                                                                                                                                                                                                                  at user a ms 5.3.1.1 ccbs-idle this state exists if ss-ccbs is not active. 5.3.1.2 ccbs-wait-ack this state exists when user a ms has sent a request for ccbs to the network and is waiting for the ccbs request ack. 5.3.1.3 ccbs-invoked_user_a ss-ccbs has been invoked for user a ms. 5.3.1.4 ccbs-wait-user-a-answer user a ms has received the indication that user b is now free and that he can proceed with recall. 5.3.1.5 wait-alert/connect the user has accepted the recall and is waiting for d-alert/d-connect. 5.3.1.6 ccbs-list-requested user a ms has requested the list of outstanding ccbs request and is waiting for the response. 5.3.1.7 ccbs-cancel-requested user a ms has requested ccbs cancellation and is waiting for a response. 5.3.1.8 ccbs_wait_usera_free user a ms is non free and has received a notification that user b is now free. 5.3.1.9 ccbs-retention-idle user a ms has not yet received the call retention parameters which will be needed for the ccbs request. 5.3.1.10 ccbs-retention-active user a ms has received the call information retention parameters which will be needed for the ccbs request which has not yet been invoked. </w:t>
      </w:r>
    </w:p>
    <w:p w:rsidR="00761C1B" w:rsidRDefault="00761C1B" w:rsidP="00761C1B">
      <w:r>
        <w:t>SOURCE: Used in EN 300 392-1213 V1.2.1, clause 5.3.1</w:t>
      </w:r>
    </w:p>
    <w:p w:rsidR="00761C1B" w:rsidRDefault="00761C1B" w:rsidP="00761C1B"/>
    <w:p w:rsidR="00761C1B" w:rsidRDefault="00761C1B" w:rsidP="00761C1B">
      <w:r>
        <w:t xml:space="preserve">                                                                                                                                                                                                                                                                                                                                                                                                                                                                                                                                                                                                                                                                                                                                                                                                                                                                                                                                                                                                                                                                                                                                                                                                                                                                                                                                                                                                                                                                                                                                                                                                                                                                                                                                                                                                                                                                                                                                                                                                                                                                                                                                                                                                                                                                                                                                                                                                                                                                                                                                                                                                                                                                                                                                                                                                                                                                                                                                                                                                                                                                                                                                                                                                                                                                                                                                                                                                                                                                                                                                                                                                                                                                                                                                                                                                                                                                                                                                                                                                                                                                                                                                                                                                                                                                                                                                                                                                                                                                                                                                                                                                                                                                                                                                                                                                                                                                                                                                                                                                                                                                                                                                                                                                                                                                                                                                                                                                                                                                                                                                                                                                                                                                                                                                                                                                                                                                                                                                                                                                                                                                                                                                                                                                                                                                                                                                                                                                                                                                                                                                                                                                                                                                                                                                                                                                                                                                                                                                                                                                                                                                                                                                  at user a ms/ls 5.3.1.1 ccnr-idle this state exists if ss-ccnr is not active. 5.3.1.2 ccnr-requested this state exists when user a has sent a request for ccnr to the network and is waiting for the response. 5.3.1.3 ccnr-active ss-ccnr has been activated as a result of the user a request. 5.3.1.4 ccnr-recall user a has received the indication that user b is now free and that he can proceed with recall. 5.3.1.5 ccnr-call the user has accepted the recall. 5.3.1.6 ccnr-list-requested user a has requested the list of outstanding ccnr request and is waiting for the response. 5.3.1.7 ccnr-cancel user a has requested ccnr cancellation and is waiting for a response. 5.3.1.8 ccnr-retention-idle user a has not yet received the call retention parameters which will be needed for the ccnr request. </w:t>
      </w:r>
    </w:p>
    <w:p w:rsidR="00761C1B" w:rsidRDefault="00761C1B" w:rsidP="00761C1B">
      <w:r>
        <w:t>SOURCE: Used in EN 300 392-1223 V1.2.1, clause 5.3.1</w:t>
      </w:r>
    </w:p>
    <w:p w:rsidR="00761C1B" w:rsidRDefault="00761C1B" w:rsidP="00761C1B"/>
    <w:p w:rsidR="00761C1B" w:rsidRDefault="00761C1B" w:rsidP="00761C1B">
      <w:r>
        <w:t xml:space="preserve">                                                                                                                                                                                                                                                                                                                                                                                                                                                                                                                                                                                                                                                                                                                                                                                                                                                                                                                                                                                                                                                                                                                                                                                                                                                                                                                                                                                                                                                                                                                                                                                                                                                                                                                                                                                                                                                                                                                                                                                                                                                                                                                                                                                                                                                                                                                                                                                                                                                                                                                                                                                                                                                                                                                                                                                                                                                                                                                                                                                                                                                                                                                                                                                                                                                                                                                                                                                                                                                                                                                                                                                                                                                                                                                                                                                                                                                                                                                                                                                                                                                                                                                                                                                                                                                                                                                                                                                                                                                                                                                                                                                                                                                                                                                                                                                                                                                                                                                                                                                                                                                                                                                                                                                                                                                                                                                                                                                                                                                                                                                                                                                                                                                                                                                                                                                                                                                                                                                                                                                                                                                                                                                                                                                                                                                                                                                                                                                                                                                                                                                                                                                                                                                                                                                                                                                                                                                                                                                                                                                                                                                                                                                                  The atis encoder frequency error (demodulated signal) shall be as defined in en 300 698-1 [1], clause b.2.2.1. </w:t>
      </w:r>
    </w:p>
    <w:p w:rsidR="00761C1B" w:rsidRDefault="00761C1B" w:rsidP="00761C1B">
      <w:r>
        <w:t>SOURCE: Used in EN 300 698-02 V1.2.1, clause 4.2.8.1</w:t>
      </w:r>
    </w:p>
    <w:p w:rsidR="00761C1B" w:rsidRDefault="00761C1B" w:rsidP="00761C1B"/>
    <w:p w:rsidR="00761C1B" w:rsidRDefault="00761C1B" w:rsidP="00761C1B">
      <w:r>
        <w:t xml:space="preserve">                                                                                                                                                                                                                                                                                                                                                                                                                                                                                                                                                                                                                                                                                                                                                                                                                                                                                                                                                                                                                                                                                                                                                                                                                                                                                                                                                                                                                                                                                                                                                                                                                                                                                                                                                                                                                                                                                                                                                                                                                                                                                                                                                                                                                                                                                                                                                                                                                                                                                                                                                                                                                                                                                                                                                                                                                                                                                                                                                                                                                                                                                                                                                                                                                                                                                                                                                                                                                                                                                                                                                                                                                                                                                                                                                                                                                                                                                                                                                                                                                                                                                                                                                                                                                                                                                                                                                                                                                                                                                                                                                                                                                                                                                                                                                                                                                                                                                                                                                                                                                                                                                                                                                                                                                                                                                                                                                                                                                                                                                                                                                                                                                                                                                                                                                                                                                                                                                                                                                                                                                                                                                                                                                                                                                                                                                                                                                                                                                                                                                                                                                                                                                                                                                                                                                                                                                                                                                                                                                                                                                                                                                                                              The atis encoder modulation index shall be as defined in en 300 698-1 [1], clause b.2.3.1. </w:t>
      </w:r>
    </w:p>
    <w:p w:rsidR="00761C1B" w:rsidRDefault="00761C1B" w:rsidP="00761C1B">
      <w:r>
        <w:t>SOURCE: Used in EN 300 698-02 V1.2.1, clause 4.2.9.1</w:t>
      </w:r>
    </w:p>
    <w:p w:rsidR="00761C1B" w:rsidRDefault="00761C1B" w:rsidP="00761C1B"/>
    <w:p w:rsidR="00761C1B" w:rsidRDefault="00761C1B" w:rsidP="00761C1B">
      <w:r>
        <w:t xml:space="preserve">                                                                                                                                                                                                                                                                                                                                                                                                                                                                                                                                                                                                                                                                                                                                                                                                                                                                                                                                                                                                                                                                                                                                                                                                                                                                                                                                                                                                                                                                                                                                                                                                                                                                                                                                                                                                                                                                                                                                                                                                                                                                                                                                                                                                                                                                                                                                                                                                                                                                                                                                                                                                                                                                                                                                                                                                                                                                                                                                                                                                                                                                                                                                                                                                                                                                                                                                                                                                                                                                                                                                                                                                                                                                                                                                                                                                                                                                                                                                                                                                                                                                                                                                                                                                                                                                                                                                                                                                                                                                                                                                                                                                                                                                                                                                                                                                                                                                                                                                                                                                                                                                                                                                                                                                                                                                                                                                                                                                                                                                                                                                                                                                                                                                                                                                                                                                                                                                                                                                                                                                                                                                                                                                                                                                                                                                                                                                                                                                                                                                                                                                                                                                                                                                                                                                                                                                                                                                                                                                                                                                                                                                                                                              The atis encoder modulation rate shall be as defined in en 300 698-1 [1], clause b.2.4.1. </w:t>
      </w:r>
    </w:p>
    <w:p w:rsidR="00761C1B" w:rsidRDefault="00761C1B" w:rsidP="00761C1B">
      <w:r>
        <w:t>SOURCE: Used in EN 300 698-02 V1.2.1, clause 4.2.10.1</w:t>
      </w:r>
    </w:p>
    <w:p w:rsidR="00761C1B" w:rsidRDefault="00761C1B" w:rsidP="00761C1B"/>
    <w:p w:rsidR="00761C1B" w:rsidRDefault="00761C1B" w:rsidP="00761C1B">
      <w:r>
        <w:t xml:space="preserve">                                                                                                                                                                                                                                                                                                                                                                                                                                                                                                                                                                                                                                                                                                                                                                                                                                                                                                                                                                                                                                                                                                                                                                                                                                                                                                                                                                                                                                                                                                                                                                                                                                                                                                                                                                                                                                                                                                                                                                                                                                                                                                                                                                                                                                                                                                                                                                                                                                                                                                                                                                                                                                                                                                                                                                                                                                                                                                                                                                                                                                                                                                                                                                                                                                                                                                                                                                                                                                                                                                                                                                                                                                                                                                                                                                                                                                                                                                                                                                                                                                                                                                                                                                                                                                                                                                                                                                                                                                                                                                                                                                                                                                                                                                                                                                                                                                                                                                                                                                                                                                                                                                                                                                                                                                                                                                                                                                                                                                                                                                                                                                                                                                                                                                                                                                                                                                                                                                                                                                                                                                                                                                                                                                                                                                                                                                                                                                                                                                                                                                                                                                                                                                                                                                                                                                                                                                                                                                                                                                                                                                                                                                                              The atis programming shall be defined as the identification data stored within the atis equipment. </w:t>
      </w:r>
    </w:p>
    <w:p w:rsidR="00761C1B" w:rsidRDefault="00761C1B" w:rsidP="00761C1B">
      <w:r>
        <w:t>SOURCE: Used in EN 300 698-03 V1.2.1, clause 4.4.8.1</w:t>
      </w:r>
    </w:p>
    <w:p w:rsidR="00761C1B" w:rsidRDefault="00761C1B" w:rsidP="00761C1B"/>
    <w:p w:rsidR="00761C1B" w:rsidRDefault="00761C1B" w:rsidP="00761C1B">
      <w:r>
        <w:t xml:space="preserve">                                                                                                                                                                                                                                                                                                                                                                                                                                                                                                                                                                                                                                                                                                                                                                                                                                                                                                                                                                                                                                                                                                                                                                                                                                                                                                                                                                                                                                                                                                                                                                                                                                                                                                                                                                                                                                                                                                                                                                                                                                                                                                                                                                                                                                                                                                                                                                                                                                                                                                                                                                                                                                                                                                                                                                                                                                                                                                                                                                                                                                                                                                                                                                                                                                                                                                                                                                                                                                                                                                                                                                                                                                                                                                                                                                                                                                                                                                                                                                                                                                                                                                                                                                                                                                                                                                                                                                                                                                                                                                                                                                                                                                                                                                                                                                                                                                                                                                                                                                                                                                                                                                                                                                                                                                                                                                                                                                                                                                                                                                                                                                                                                                                                                                                                                                                                                                                                                                                                                                                                                                                                                                                                                                                                                                                                                                                                                                                                                                                                                                                                                                                                                                                                                                                                                                                                                                                                                                                                                                                                                                                                                                                              audio filters do not provide a uniform transmission speed for all frequencies. consequently, a phase difference can occur between frequencies within the passband. group delay (or envelope delay ) is proportional to the change in slope of the phase shift response versus frequency curve. </w:t>
      </w:r>
    </w:p>
    <w:p w:rsidR="00761C1B" w:rsidRDefault="00761C1B" w:rsidP="00761C1B">
      <w:r>
        <w:t>SOURCE: Used in EN 300 676 V1.3.1, clause 8.16.1</w:t>
      </w:r>
    </w:p>
    <w:p w:rsidR="00761C1B" w:rsidRDefault="00761C1B" w:rsidP="00761C1B"/>
    <w:p w:rsidR="00761C1B" w:rsidRDefault="00761C1B" w:rsidP="00761C1B">
      <w:r>
        <w:t xml:space="preserve">                                                                                                                                                                                                                                                                                                                                                                                                                                                                                                                                                                                                                                                                                                                                                                                                                                                                                                                                                                                                                                                                                                                                                                                                                                                                                                                                                                                                                                                                                                                                                                                                                                                                                                                                                                                                                                                                                                                                                                                                                                                                                                                                                                                                                                                                                                                                                                                                                                                                                                                                                                                                                                                                                                                                                                                                                                                                                                                                                                                                                                                                                                                                                                                                                                                                                                                                                                                                                                                                                                                                                                                                                                                                                                                                                                                                                                                                                                                                                                                                                                                                                                                                                                                                                                                                                                                                                                                                                                                                                                                                                                                                                                                                                                                                                                                                                                                                                                                                                                                                                                                                                                                                                                                                                                                                                                                                                                                                                                                                                                                                                                                                                                                                                                                                                                                                                                                                                                                                                                                                                                                                                                                                                                                                                                                                                                                                                                                                                                                                                                                                                                                                                                                                                                                                                                                                                                                                                                                                                                                                                                                                                                                                  audio filters do not provide a uniform transmission speed for all frequencies. consequently, a phase difference can occur between frequencies within the passband. group delay (or envelope delay ) is proportional to the change in slope of the phase shift response versus frequency curve. </w:t>
      </w:r>
    </w:p>
    <w:p w:rsidR="00761C1B" w:rsidRDefault="00761C1B" w:rsidP="00761C1B">
      <w:r>
        <w:t>SOURCE: Used in EN 300 676-01 V1.5.1, clause 8.16.1</w:t>
      </w:r>
    </w:p>
    <w:p w:rsidR="00761C1B" w:rsidRDefault="00761C1B" w:rsidP="00761C1B"/>
    <w:p w:rsidR="00761C1B" w:rsidRDefault="00761C1B" w:rsidP="00761C1B">
      <w:r>
        <w:t xml:space="preserve">                                                                                                                                                                                                                                                                                                                                                                                                                                                                                                                                                                                                                                                                                                                                                                                                                                                                                                                                                                                                                                                                                                                                                                                                                                                                                                                                                                                                                                                                                                                                                                                                                                                                                                                                                                                                                                                                                                                                                                                                                                                                                                                                                                                                                                                                                                                                                                                                                                                                                                                                                                                                                                                                                                                                                                                                                                                                                                                                                                                                                                                                                                                                                                                                                                                                                                                                                                                                                                                                                                                                                                                                                                                                                                                                                                                                                                                                                                                                                                                                                                                                                                                                                                                                                                                                                                                                                                                                                                                                                                                                                                                                                                                                                                                                                                                                                                                                                                                                                                                                                                                                                                                                                                                                                                                                                                                                                                                                                                                                                                                                                                                                                                                                                                                                                                                                                                                                                                                                                                                                                                                                                                                                                                                                                                                                                                                                                                                                                                                                                                                                                                                                                                                                                                                                                                                                                                                                                                                                                                                                                                                                                                                                  audio filters do not provide a uniform transmission speed for all frequencies. consequently, a phase difference can occur between frequencies within the passband. group delay (or envelope delay) is proportional to the change in slope of the phase shift response versus frequency curve. </w:t>
      </w:r>
    </w:p>
    <w:p w:rsidR="00761C1B" w:rsidRDefault="00761C1B" w:rsidP="00761C1B">
      <w:r>
        <w:t>SOURCE: Used in EN 300 676 V1.3.1, clause 7.4.5.1 SOURCE: Used in EN 300 676-01 V1.5.1, clause 7.4.5.1</w:t>
      </w:r>
    </w:p>
    <w:p w:rsidR="00761C1B" w:rsidRDefault="00761C1B" w:rsidP="00761C1B"/>
    <w:p w:rsidR="00761C1B" w:rsidRDefault="00761C1B" w:rsidP="00761C1B">
      <w:r>
        <w:t xml:space="preserve">                                                                                                                                                                                                                                                                                                                                                                                                                                                                                                                                                                                                                                                                                                                                                                                                                                                                                                                                                                                                                                                                                                                                                                                                                                                                                                                                                                                                                                                                                                                                                                                                                                                                                                                                                                                                                                                                                                                                                                                                                                                                                                                                                                                                                                                                                                                                                                                                                                                                                                                                                                                                                                                                                                                                                                                                                                                                                                                                                                                                                                                                                                                                                                                                                                                                                                                                                                                                                                                                                                                                                                                                                                                                                                                                                                                                                                                                                                                                                                                                                                                                                                                                                                                                                                                                                                                                                                                                                                                                                                                                                                                                                                                                                                                                                                                                                                                                                                                                                                                                                                                                                                                                                                                                                                                                                                                                                                                                                                                                                                                                                                                                                                                                                                                                                                                                                                                                                                                                                                                                                                                                                                                                                                                                                                                                                                                                                                                                                                                                                                                                                                                                                                                                                                                                                                                                                                                                                                                                                                                                                                                                                                                                  audio frequency in band limits (10 hz to 9 khz) are defined as the calculated equivalent emissions produced (see annex d) for the declared loop size(s), measured at the furthest point of the useful magnetic field volume as declared by the manufacturer. the manufacturer shall declare the maximum loop size and the position of the furthest point of the useful magnetic field volume and this shall be stated in the test report. out of band limits (&gt; 9 khz to 20 khz) are defined as the calculated equivalent emissions produced (see annex d) for the declared loop size(s) measured at 10 m from the furthest point of the useful magnetic field volume. </w:t>
      </w:r>
    </w:p>
    <w:p w:rsidR="00761C1B" w:rsidRDefault="00761C1B" w:rsidP="00761C1B">
      <w:r>
        <w:t>SOURCE: Used in EN 303 348 V1.1.2, clause 5.3.3.1</w:t>
      </w:r>
    </w:p>
    <w:p w:rsidR="00761C1B" w:rsidRDefault="00761C1B" w:rsidP="00761C1B"/>
    <w:p w:rsidR="00761C1B" w:rsidRDefault="00761C1B" w:rsidP="00761C1B">
      <w:r>
        <w:t xml:space="preserve">                                                                                                                                                                                                                                                                                                                                                                                                                                                                                                                                                                                                                                                                                                                                                                                                                                                                                                                                                                                                                                                                                                                                                                                                                                                                                                                                                                                                                                                                                                                                                                                                                                                                                                                                                                                                                                                                                                                                                                                                                                                                                                                                                                                                                                                                                                                                                                                                                                                                                                                                                                                                                                                                                                                                                                                                                                                                                                                                                                                                                                                                                                                                                                                                                                                                                                                                                                                                                                                                                                                                                                                                                                                                                                                                                                                                                                                                                                                                                                                                                                                                                                                                                                                                                                                                                                                                                                                                                                                                                                                                                                                                                                                                                                                                                                                                                                                                                                                                                                                                                                                                                                                                                                                                                                                                                                                                                                                                                                                                                                                                                                                                                                                                                                                                                                                                                                                                                                                                                                                                                                                                                                                                                                                                                                                                                                                                                                                                                                                                                                                                                                                                                                                                                                                                                                                                                                                                                                                                                                                                                                                                                                                                  audio frequency intermodulation is a process by which signals are produced from two or more wanted signals simultaneously present in the demodulator and/or audio amplifier of a telephony receiver. it is expressed in terms of the ratio of the level of each intermodulation component relative to the level of one or two test signals of equal amplitude. </w:t>
      </w:r>
    </w:p>
    <w:p w:rsidR="00761C1B" w:rsidRDefault="00761C1B" w:rsidP="00761C1B">
      <w:r>
        <w:t>SOURCE: Used in EN 300 373-01 V1.4.1, clause 10.12.1 SOURCE: Used in EN 300 373-03 V1.2.1, clause 4.4.14.1 SOURCE: Used in EN 303 402 V2.1.1, clause 9.12.1</w:t>
      </w:r>
    </w:p>
    <w:p w:rsidR="00761C1B" w:rsidRDefault="00761C1B" w:rsidP="00761C1B"/>
    <w:p w:rsidR="00761C1B" w:rsidRDefault="00761C1B" w:rsidP="00761C1B">
      <w:r>
        <w:t xml:space="preserve">                                                                                                                                                                                                                                                                                                                                                                                                                                                                                                                                                                                                                                                                                                                                                                                                                                                                                                                                                                                                                                                                                                                                                                                                                                                                                                                                                                                                                                                                                                                                                                                                                                                                                                                                                                                                                                                                                                                                                                                                                                                                                                                                                                                                                                                                                                                                                                                                                                                                                                                                                                                                                                                                                                                                                                                                                                                                                                                                                                                                                                                                                                                                                                                                                                                                                                                                                                                                                                                                                                                                                                                                                                                                                                                                                                                                                                                                                                                                                                                                                                                                                                                                                                                                                                                                                                                                                                                                                                                                                                                                                                                                                                                                                                                                                                                                                                                                                                                                                                                                                                                                                                                                                                                                                                                                                                                                                                                                                                                                                                                                                                                                                                                                                                                                                                                                                                                                                                                                                                                                                                                                                                                                                                                                                                                                                                                                                                                                                                                                                                                                                                                                                                                                                                                                                                                                                                                                                                                                                                                                                                                                                                                                  The audio frequency response expresses the ability of the receiver to operate without excessive degradation of its frequency response as a function of the audio frequency. </w:t>
      </w:r>
    </w:p>
    <w:p w:rsidR="00761C1B" w:rsidRDefault="00761C1B" w:rsidP="00761C1B">
      <w:r>
        <w:t>SOURCE: Used in EN 300 676 V1.3.1, clause 8.3.1</w:t>
      </w:r>
    </w:p>
    <w:p w:rsidR="00761C1B" w:rsidRDefault="00761C1B" w:rsidP="00761C1B"/>
    <w:p w:rsidR="00761C1B" w:rsidRDefault="00761C1B" w:rsidP="00761C1B">
      <w:r>
        <w:t xml:space="preserve">                                                                                                                                                                                                                                                                                                                                                                                                                                                                                                                                                                                                                                                                                                                                                                                                                                                                                                                                                                                                                                                                                                                                                                                                                                                                                                                                                                                                                                                                                                                                                                                                                                                                                                                                                                                                                                                                                                                                                                                                                                                                                                                                                                                                                                                                                                                                                                                                                                                                                                                                                                                                                                                                                                                                                                                                                                                                                                                                                                                                                                                                                                                                                                                                                                                                                                                                                                                                                                                                                                                                                                                                                                                                                                                                                                                                                                                                                                                                                                                                                                                                                                                                                                                                                                                                                                                                                                                                                                                                                                                                                                                                                                                                                                                                                                                                                                                                                                                                                                                                                                                                                                                                                                                                                                                                                                                                                                                                                                                                                                                                                                                                                                                                                                                                                                                                                                                                                                                                                                                                                                                                                                                                                                                                                                                                                                                                                                                                                                                                                                                                                                                                                                                                                                                                                                                                                                                                                                                                                                                                                                                                                                                              The audio frequency response expresses the ability of the receiver to operate without excessive degradation of its frequency response as a function of the audio frequency. </w:t>
      </w:r>
    </w:p>
    <w:p w:rsidR="00761C1B" w:rsidRDefault="00761C1B" w:rsidP="00761C1B">
      <w:r>
        <w:t>SOURCE: Used in EN 300 676-01 V1.5.1, clause 8.3.1 SOURCE: Used in EN 302 617-01 V1.1.1, clause 8.3.1</w:t>
      </w:r>
    </w:p>
    <w:p w:rsidR="00761C1B" w:rsidRDefault="00761C1B" w:rsidP="00761C1B"/>
    <w:p w:rsidR="00761C1B" w:rsidRDefault="00761C1B" w:rsidP="00761C1B">
      <w:r>
        <w:t xml:space="preserve">                                                                                                                                                                                                                                                                                                                                                                                                                                                                                                                                                                                                                                                                                                                                                                                                                                                                                                                                                                                                                                                                                                                                                                                                                                                                                                                                                                                                                                                                                                                                                                                                                                                                                                                                                                                                                                                                                                                                                                                                                                                                                                                                                                                                                                                                                                                                                                                                                                                                                                                                                                                                                                                                                                                                                                                                                                                                                                                                                                                                                                                                                                                                                                                                                                                                                                                                                                                                                                                                                                                                                                                                                                                                                                                                                                                                                                                                                                                                                                                                                                                                                                                                                                                                                                                                                                                                                                                                                                                                                                                                                                                                                                                                                                                                                                                                                                                                                                                                                                                                                                                                                                                                                                                                                                                                                                                                                                                                                                                                                                                                                                                                                                                                                                                                                                                                                                                                                                                                                                                                                                                                                                                                                                                                                                                                                                                                                                                                                                                                                                                                                                                                                                                                                                                                                                                                                                                                                                                                                                                                                                                                                                                              The audio frequency response expresses the ability of the transmitter to operate without excessive degradation of its frequency response as a function of the modulation frequency. </w:t>
      </w:r>
    </w:p>
    <w:p w:rsidR="00761C1B" w:rsidRDefault="00761C1B" w:rsidP="00761C1B">
      <w:r>
        <w:t>SOURCE: Used in EN 300 225 V1.5.1, clause 9.7.1 SOURCE: Used in EN 300 676 V1.3.1, clause 7.4.4.1 SOURCE: Used in EN 300 676-01 V1.5.1, clause 7.4.4.1 SOURCE: Used in EN 302 617 V2.3.1, clause 6.4.4.1 SOURCE: Used in EN 302 617-01 V1.1.1, clause 7.4.4.1</w:t>
      </w:r>
    </w:p>
    <w:p w:rsidR="00761C1B" w:rsidRDefault="00761C1B" w:rsidP="00761C1B"/>
    <w:p w:rsidR="00761C1B" w:rsidRDefault="00761C1B" w:rsidP="00761C1B">
      <w:r>
        <w:t xml:space="preserve">                                                                                                                                                                                                                                                                                                                                                                                                                                                                                                                                                                                                                                                                                                                                                                                                                                                                                                                                                                                                                                                                                                                                                                                                                                                                                                                                                                                                                                                                                                                                                                                                                                                                                                                                                                                                                                                                                                                                                                                                                                                                                                                                                                                                                                                                                                                                                                                                                                                                                                                                                                                                                                                                                                                                                                                                                                                                                                                                                                                                                                                                                                                                                                                                                                                                                                                                                                                                                                                                                                                                                                                                                                                                                                                                                                                                                                                                                                                                                                                                                                                                                                                                                                                                                                                                                                                                                                                                                                                                                                                                                                                                                                                                                                                                                                                                                                                                                                                                                                                                                                                                                                                                                                                                                                                                                                                                                                                                                                                                                                                                                                                                                                                                                                                                                                                                                                                                                                                                                                                                                                                                                                                                                                                                                                                                                                                                                                                                                                                                                                                                                                                                                                                                                                                                                                                                                                                                                                                                                                                                                                                                                                                              The audio frequency response is defined as the variation in the receiver's audio frequency output level as a function of the modulation frequency of the radio frequency signal with constant deviation applied to its input. </w:t>
      </w:r>
    </w:p>
    <w:p w:rsidR="00761C1B" w:rsidRDefault="00761C1B" w:rsidP="00761C1B">
      <w:r>
        <w:t>SOURCE: Used in EN 300 698-03 V1.2.1, clause 4.4.10.1 SOURCE: Used in EN 301 025 V2.2.1, clause 9.2.1 SOURCE: Used in EN 301 025-01 V1.5.1, clause 9.2.1</w:t>
      </w:r>
    </w:p>
    <w:p w:rsidR="00761C1B" w:rsidRDefault="00761C1B" w:rsidP="00761C1B"/>
    <w:p w:rsidR="00761C1B" w:rsidRDefault="00761C1B" w:rsidP="00761C1B">
      <w:r>
        <w:t xml:space="preserve">                                                                                                                                                                                                                                                                                                                                                                                                                                                                                                                                                                                                                                                                                                                                                                                                                                                                                                                                                                                                                                                                                                                                                                                                                                                                                                                                                                                                                                                                                                                                                                                                                                                                                                                                                                                                                                                                                                                                                                                                                                                                                                                                                                                                                                                                                                                                                                                                                                                                                                                                                                                                                                                                                                                                                                                                                                                                                                                                                                                                                                                                                                                                                                                                                                                                                                                                                                                                                                                                                                                                                                                                                                                                                                                                                                                                                                                                                                                                                                                                                                                                                                                                                                                                                                                                                                                                                                                                                                                                                                                                                                                                                                                                                                                                                                                                                                                                                                                                                                                                                                                                                                                                                                                                                                                                                                                                                                                                                                                                                                                                                                                                                                                                                                                                                                                                                                                                                                                                                                                                                                                                                                                                                                                                                                                                                                                                                                                                                                                                                                                                                                                                                                                                                                                                                                                                                                                                                                                                                                                                                                                                                                                              The audio frequency response is defined as the variation in the receiver's audio frequency output level as a function of the modulation frequency of the radio-frequency signal with constant deviation applied to its input. </w:t>
      </w:r>
    </w:p>
    <w:p w:rsidR="00761C1B" w:rsidRDefault="00761C1B" w:rsidP="00761C1B">
      <w:r>
        <w:t>SOURCE: Used in EN 300 225 V1.5.1, clause 10.2.1</w:t>
      </w:r>
    </w:p>
    <w:p w:rsidR="00761C1B" w:rsidRDefault="00761C1B" w:rsidP="00761C1B"/>
    <w:p w:rsidR="00761C1B" w:rsidRDefault="00761C1B" w:rsidP="00761C1B">
      <w:r>
        <w:t xml:space="preserve">                                                                                                                                                                                                                                                                                                                                                                                                                                                                                                                                                                                                                                                                                                                                                                                                                                                                                                                                                                                                                                                                                                                                                                                                                                                                                                                                                                                                                                                                                                                                                                                                                                                                                                                                                                                                                                                                                                                                                                                                                                                                                                                                                                                                                                                                                                                                                                                                                                                                                                                                                                                                                                                                                                                                                                                                                                                                                                                                                                                                                                                                                                                                                                                                                                                                                                                                                                                                                                                                                                                                                                                                                                                                                                                                                                                                                                                                                                                                                                                                                                                                                                                                                                                                                                                                                                                                                                                                                                                                                                                                                                                                                                                                                                                                                                                                                                                                                                                                                                                                                                                                                                                                                                                                                                                                                                                                                                                                                                                                                                                                                                                                                                                                                                                                                                                                                                                                                                                                                                                                                                                                                                                                                                                                                                                                                                                                                                                                                                                                                                                                                                                                                                                                                                                                                                                                                                                                                                                                                                                                                                                                                                                              The audio frequency response is the frequency deviation of the transmitter as a function of the modulating frequency. </w:t>
      </w:r>
    </w:p>
    <w:p w:rsidR="00761C1B" w:rsidRDefault="00761C1B" w:rsidP="00761C1B">
      <w:r>
        <w:t>SOURCE: Used in EN 300 162-01 V1.4.1, clause 8.5.1 SOURCE: Used in EN 300 698-03 V1.2.1, clause 4.4.4.1 SOURCE: Used in EN 300 720 V2.1.1, clause 8.6.1 SOURCE: Used in EN 300 720-01 V1.3.2, clause 8.6.1 SOURCE: Used in EN 301 025 V2.2.1, clause 8.5.1 SOURCE: Used in EN 301 025-01 V1.5.1, clause 8.5.1 SOURCE: Used in EN 301 178 V2.2.1, clause 8.5.1 SOURCE: Used in EN 301 178-01 V1.4.1, clause 8.5.1 SOURCE: Used in EN 301 466 V1.2.1, clause 8.5.1 SOURCE: Used in EN 302 885 V2.2.1, clause 8.5.1 SOURCE: Used in EN 302 885-01 V1.3.1, clause 8.5.1</w:t>
      </w:r>
    </w:p>
    <w:p w:rsidR="00761C1B" w:rsidRDefault="00761C1B" w:rsidP="00761C1B"/>
    <w:p w:rsidR="00761C1B" w:rsidRDefault="00761C1B" w:rsidP="00761C1B">
      <w:r>
        <w:t xml:space="preserve">                                                                                                                                                                                                                                                                                                                                                                                                                                                                                                                                                                                                                                                                                                                                                                                                                                                                                                                                                                                                                                                                                                                                                                                                                                                                                                                                                                                                                                                                                                                                                                                                                                                                                                                                                                                                                                                                                                                                                                                                                                                                                                                                                                                                                                                                                                                                                                                                                                                                                                                                                                                                                                                                                                                                                                                                                                                                                                                                                                                                                                                                                                                                                                                                                                                                                                                                                                                                                                                                                                                                                                                                                                                                                                                                                                                                                                                                                                                                                                                                                                                                                                                                                                                                                                                                                                                                                                                                                                                                                                                                                                                                                                                                                                                                                                                                                                                                                                                                                                                                                                                                                                                                                                                                                                                                                                                                                                                                                                                                                                                                                                                                                                                                                                                                                                                                                                                                                                                                                                                                                                                                                                                                                                                                                                                                                                                                                                                                                                                                                                                                                                                                                                                                                                                                                                                                                                                                                                                                                                                                                                                                                                                              The audio frequency response is the frequency deviation of the transmitter as a function of the modulation frequency. </w:t>
      </w:r>
    </w:p>
    <w:p w:rsidR="00761C1B" w:rsidRDefault="00761C1B" w:rsidP="00761C1B">
      <w:r>
        <w:t>SOURCE: Used in EN 300 698 V2.2.1, clause 8.6.1 SOURCE: Used in EN 300 698-01 V1.4.1, clause 8.6.1</w:t>
      </w:r>
    </w:p>
    <w:p w:rsidR="00761C1B" w:rsidRDefault="00761C1B" w:rsidP="00761C1B"/>
    <w:p w:rsidR="00761C1B" w:rsidRDefault="00761C1B" w:rsidP="00761C1B">
      <w:r>
        <w:t xml:space="preserve">                                                                                                                                                                                                                                                                                                                                                                                                                                                                                                                                                                                                                                                                                                                                                                                                                                                                                                                                                                                                                                                                                                                                                                                                                                                                                                                                                                                                                                                                                                                                                                                                                                                                                                                                                                                                                                                                                                                                                                                                                                                                                                                                                                                                                                                                                                                                                                                                                                                                                                                                                                                                                                                                                                                                                                                                                                                                                                                                                                                                                                                                                                                                                                                                                                                                                                                                                                                                                                                                                                                                                                                                                                                                                                                                                                                                                                                                                                                                                                                                                                                                                                                                                                                                                                                                                                                                                                                                                                                                                                                                                                                                                                                                                                                                                                                                                                                                                                                                                                                                                                                                                                                                                                                                                                                                                                                                                                                                                                                                                                                                                                                                                                                                                                                                                                                                                                                                                                                                                                                                                                                                                                                                                                                                                                                                                                                                                                                                                                                                                                                                                                                                                                                                                                                                                                                                                                                                                                                                                                                                                                                                                                                              The audio frequency response is the peak frequency deviation of the transmitter as a function of the modulating frequency. </w:t>
      </w:r>
    </w:p>
    <w:p w:rsidR="00761C1B" w:rsidRDefault="00761C1B" w:rsidP="00761C1B">
      <w:r>
        <w:t>SOURCE: Used in EN 301 925 V1.5.1, clause 10.6.1 SOURCE: Used in EN 301 929 V2.1.1, clause 8.4.1 SOURCE: Used in EN 301 929-01 V1.2.1, clause 8.4.1</w:t>
      </w:r>
    </w:p>
    <w:p w:rsidR="00761C1B" w:rsidRDefault="00761C1B" w:rsidP="00761C1B"/>
    <w:p w:rsidR="00761C1B" w:rsidRDefault="00761C1B" w:rsidP="00761C1B">
      <w:r>
        <w:t xml:space="preserve">                                                                                                                                                                                                                                                                                                                                                                                                                                                                                                                                                                                                                                                                                                                                                                                                                                                                                                                                                                                                                                                                                                                                                                                                                                                                                                                                                                                                                                                                                                                                                                                                                                                                                                                                                                                                                                                                                                                                                                                                                                                                                                                                                                                                                                                                                                                                                                                                                                                                                                                                                                                                                                                                                                                                                                                                                                                                                                                                                                                                                                                                                                                                                                                                                                                                                                                                                                                                                                                                                                                                                                                                                                                                                                                                                                                                                                                                                                                                                                                                                                                                                                                                                                                                                                                                                                                                                                                                                                                                                                                                                                                                                                                                                                                                                                                                                                                                                                                                                                                                                                                                                                                                                                                                                                                                                                                                                                                                                                                                                                                                                                                                                                                                                                                                                                                                                                                                                                                                                                                                                                                                                                                                                                                                                                                                                                                                                                                                                                                                                                                                                                                                                                                                                                                                                                                                                                                                                                                                                                                                                                                                                                                              The audio frequency response is the variation in receiver audio frequency output level as a function of the modulation frequency of a constant deviation test signal applied to the input. </w:t>
      </w:r>
    </w:p>
    <w:p w:rsidR="00761C1B" w:rsidRDefault="00761C1B" w:rsidP="00761C1B">
      <w:r>
        <w:t>SOURCE: Used in EN 301 929 V2.1.1, clause 9.2.1 SOURCE: Used in EN 301 929-01 V1.2.1, clause 9.2.1</w:t>
      </w:r>
    </w:p>
    <w:p w:rsidR="00761C1B" w:rsidRDefault="00761C1B" w:rsidP="00761C1B"/>
    <w:p w:rsidR="00761C1B" w:rsidRDefault="00761C1B" w:rsidP="00761C1B">
      <w:r>
        <w:t xml:space="preserve">                                                                                                                                                                                                                                                                                                                                                                                                                                                                                                                                                                                                                                                                                                                                                                                                                                                                                                                                                                                                                                                                                                                                                                                                                                                                                                                                                                                                                                                                                                                                                                                                                                                                                                                                                                                                                                                                                                                                                                                                                                                                                                                                                                                                                                                                                                                                                                                                                                                                                                                                                                                                                                                                                                                                                                                                                                                                                                                                                                                                                                                                                                                                                                                                                                                                                                                                                                                                                                                                                                                                                                                                                                                                                                                                                                                                                                                                                                                                                                                                                                                                                                                                                                                                                                                                                                                                                                                                                                                                                                                                                                                                                                                                                                                                                                                                                                                                                                                                                                                                                                                                                                                                                                                                                                                                                                                                                                                                                                                                                                                                                                                                                                                                                                                                                                                                                                                                                                                                                                                                                                                                                                                                                                                                                                                                                                                                                                                                                                                                                                                                                                                                                                                                                                                                                                                                                                                                                                                                                                                                                                                                                                                              The audio frequency response is the variation in the receiver audio output level as a function of the modulating frequency of the radio frequency signal with constant deviation applied to its input. </w:t>
      </w:r>
    </w:p>
    <w:p w:rsidR="00761C1B" w:rsidRDefault="00761C1B" w:rsidP="00761C1B">
      <w:r>
        <w:t>SOURCE: Used in EN 301 925 V1.5.1, clause 12.2.1</w:t>
      </w:r>
    </w:p>
    <w:p w:rsidR="00761C1B" w:rsidRDefault="00761C1B" w:rsidP="00761C1B"/>
    <w:p w:rsidR="00761C1B" w:rsidRDefault="00761C1B" w:rsidP="00761C1B">
      <w:r>
        <w:t xml:space="preserve">                                                                                                                                                                                                                                                                                                                                                                                                                                                                                                                                                                                                                                                                                                                                                                                                                                                                                                                                                                                                                                                                                                                                                                                                                                                                                                                                                                                                                                                                                                                                                                                                                                                                                                                                                                                                                                                                                                                                                                                                                                                                                                                                                                                                                                                                                                                                                                                                                                                                                                                                                                                                                                                                                                                                                                                                                                                                                                                                                                                                                                                                                                                                                                                                                                                                                                                                                                                                                                                                                                                                                                                                                                                                                                                                                                                                                                                                                                                                                                                                                                                                                                                                                                                                                                                                                                                                                                                                                                                                                                                                                                                                                                                                                                                                                                                                                                                                                                                                                                                                                                                                                                                                                                                                                                                                                                                                                                                                                                                                                                                                                                                                                                                                                                                                                                                                                                                                                                                                                                                                                                                                                                                                                                                                                                                                                                                                                                                                                                                                                                                                                                                                                                                                                                                                                                                                                                                                                                                                                                                                                                                                                                                              The audio frequency response is the variation in the receiver's audio frequency output level as a function of the modulating frequency of a received radio frequency signal modulated with constant deviation. </w:t>
      </w:r>
    </w:p>
    <w:p w:rsidR="00761C1B" w:rsidRDefault="00761C1B" w:rsidP="00761C1B">
      <w:r>
        <w:t>SOURCE: Used in EN 301 178 V2.2.1, clause 9.2.1 SOURCE: Used in EN 301 178-01 V1.4.1, clause 9.2.1 SOURCE: Used in EN 302 885 V2.2.1, clause 9.2.1 SOURCE: Used in EN 302 885-01 V1.3.1, clause 9.2.1</w:t>
      </w:r>
    </w:p>
    <w:p w:rsidR="00761C1B" w:rsidRDefault="00761C1B" w:rsidP="00761C1B"/>
    <w:p w:rsidR="00761C1B" w:rsidRDefault="00761C1B" w:rsidP="00761C1B">
      <w:r>
        <w:t xml:space="preserve">                                                                                                                                                                                                                                                                                                                                                                                                                                                                                                                                                                                                                                                                                                                                                                                                                                                                                                                                                                                                                                                                                                                                                                                                                                                                                                                                                                                                                                                                                                                                                                                                                                                                                                                                                                                                                                                                                                                                                                                                                                                                                                                                                                                                                                                                                                                                                                                                                                                                                                                                                                                                                                                                                                                                                                                                                                                                                                                                                                                                                                                                                                                                                                                                                                                                                                                                                                                                                                                                                                                                                                                                                                                                                                                                                                                                                                                                                                                                                                                                                                                                                                                                                                                                                                                                                                                                                                                                                                                                                                                                                                                                                                                                                                                                                                                                                                                                                                                                                                                                                                                                                                                                                                                                                                                                                                                                                                                                                                                                                                                                                                                                                                                                                                                                                                                                                                                                                                                                                                                                                                                                                                                                                                                                                                                                                                                                                                                                                                                                                                                                                                                                                                                                                                                                                                                                                                                                                                                                                                                                                                                                                                                              The audio frequency response is the variation in the receiver's audio frequency output level as a function of the modulating frequency of the radio frequency signal with constant deviation applied to its input. </w:t>
      </w:r>
    </w:p>
    <w:p w:rsidR="00761C1B" w:rsidRDefault="00761C1B" w:rsidP="00761C1B">
      <w:r>
        <w:t>SOURCE: Used in EN 300 162-01 V1.4.1, clause 9.2.1 SOURCE: Used in EN 300 720 V2.1.1, clause 9.2.1 SOURCE: Used in EN 300 720-01 V1.3.2, clause 9.2.1 SOURCE: Used in EN 301 466 V1.2.1, clause 9.2.1</w:t>
      </w:r>
    </w:p>
    <w:p w:rsidR="00761C1B" w:rsidRDefault="00761C1B" w:rsidP="00761C1B"/>
    <w:p w:rsidR="00761C1B" w:rsidRDefault="00761C1B" w:rsidP="00761C1B">
      <w:r>
        <w:t xml:space="preserve">                                                                                                                                                                                                                                                                                                                                                                                                                                                                                                                                                                                                                                                                                                                                                                                                                                                                                                                                                                                                                                                                                                                                                                                                                                                                                                                                                                                                                                                                                                                                                                                                                                                                                                                                                                                                                                                                                                                                                                                                                                                                                                                                                                                                                                                                                                                                                                                                                                                                                                                                                                                                                                                                                                                                                                                                                                                                                                                                                                                                                                                                                                                                                                                                                                                                                                                                                                                                                                                                                                                                                                                                                                                                                                                                                                                                                                                                                                                                                                                                                                                                                                                                                                                                                                                                                                                                                                                                                                                                                                                                                                                                                                                                                                                                                                                                                                                                                                                                                                                                                                                                                                                                                                                                                                                                                                                                                                                                                                                                                                                                                                                                                                                                                                                                                                                                                                                                                                                                                                                                                                                                                                                                                                                                                                                                                                                                                                                                                                                                                                                                                                                                                                                                                                                                                                                                                                                                                                                                                                                                                                                                                                                              The audio frequency response is the variation in the receiver's audio frequency output level as a function of the modulating frequency of the rf signal with constant deviation applied to its input. </w:t>
      </w:r>
    </w:p>
    <w:p w:rsidR="00761C1B" w:rsidRDefault="00761C1B" w:rsidP="00761C1B">
      <w:r>
        <w:t>SOURCE: Used in EN 300 698 V2.2.1, clause 9.2.1 SOURCE: Used in EN 300 698-01 V1.4.1, clause 9.2.1</w:t>
      </w:r>
    </w:p>
    <w:p w:rsidR="00761C1B" w:rsidRDefault="00761C1B" w:rsidP="00761C1B"/>
    <w:p w:rsidR="00761C1B" w:rsidRDefault="00761C1B" w:rsidP="00761C1B">
      <w:r>
        <w:t xml:space="preserve">                                                                                                                                                                                                                                                                                                                                                                                                                                                                                                                                                                                                                                                                                                                                                                                                                                                                                                                                                                                                                                                                                                                                                                                                                                                                                                                                                                                                                                                                                                                                                                                                                                                                                                                                                                                                                                                                                                                                                                                                                                                                                                                                                                                                                                                                                                                                                                                                                                                                                                                                                                                                                                                                                                                                                                                                                                                                                                                                                                                                                                                                                                                                                                                                                                                                                                                                                                                                                                                                                                                                                                                                                                                                                                                                                                                                                                                                                                                                                                                                                                                                                                                                                                                                                                                                                                                                                                                                                                                                                                                                                                                                                                                                                                                                                                                                                                                                                                                                                                                                                                                                                                                                                                                                                                                                                                                                                                                                                                                                                                                                                                                                                                                                                                                                                                                                                                                                                                                                                                                                                                                                                                                                                                                                                                                                                                                                                                                                                                                                                                                                                                                                                                                                                                                                                                                                                                                                                                                                                                                                                                                                                                                              The audio frequency response is the variation of the output power as a function of the modulation audio frequency. </w:t>
      </w:r>
    </w:p>
    <w:p w:rsidR="00761C1B" w:rsidRDefault="00761C1B" w:rsidP="00761C1B">
      <w:r>
        <w:t>SOURCE: Used in EN 300 373-01 V1.4.1, clause 8.8.1 SOURCE: Used in EN 300 373-03 V1.2.1, clause 4.4.4.1 SOURCE: Used in EN 303 402 V2.1.1, clause 8.9.1</w:t>
      </w:r>
    </w:p>
    <w:p w:rsidR="00761C1B" w:rsidRDefault="00761C1B" w:rsidP="00761C1B"/>
    <w:p w:rsidR="00761C1B" w:rsidRDefault="00761C1B" w:rsidP="00761C1B">
      <w:r>
        <w:t xml:space="preserve">                                                                                                                                                                                                                                                                                                                                                                                                                                                                                                                                                                                                                                                                                                                                                                                                                                                                                                                                                                                                                                                                                                                                                                                                                                                                                                                                                                                                                                                                                                                                                                                                                                                                                                                                                                                                                                                                                                                                                                                                                                                                                                                                                                                                                                                                                                                                                                                                                                                                                                                                                                                                                                                                                                                                                                                                                                                                                                                                                                                                                                                                                                                                                                                                                                                                                                                                                                                                                                                                                                                                                                                                                                                                                                                                                                                                                                                                                                                                                                                                                                                                                                                                                                                                                                                                                                                                                                                                                                                                                                                                                                                                                                                                                                                                                                                                                                                                                                                                                                                                                                                                                                                                                                                                                                                                                                                                                                                                                                                                                                                                                                                                                                                                                                                                                                                                                                                                                                                                                                                                                                                                                                                                                                                                                                                                                                                                                                                                                                                                                                                                                                                                                                                                                                                                                                                                                                                                                                                                                                                                                                                                                                                              The audio noise is defined as the ratio, in db, of the audio frequency power of the noise to the audio frequency power produced by the normal test signal (see clause 6.1) applied to the receiver input weighted according itu-t recommendation o.41 [1]. </w:t>
      </w:r>
    </w:p>
    <w:p w:rsidR="00761C1B" w:rsidRDefault="00761C1B" w:rsidP="00761C1B">
      <w:r>
        <w:t>SOURCE: Used in EN 300 676-01 V1.5.1, clause 8.4.1</w:t>
      </w:r>
    </w:p>
    <w:p w:rsidR="00761C1B" w:rsidRDefault="00761C1B" w:rsidP="00761C1B"/>
    <w:p w:rsidR="00761C1B" w:rsidRDefault="00761C1B" w:rsidP="00761C1B">
      <w:r>
        <w:t xml:space="preserve">                                                                                                                                                                                                                                                                                                                                                                                                                                                                                                                                                                                                                                                                                                                                                                                                                                                                                                                                                                                                                                                                                                                                                                                                                                                                                                                                                                                                                                                                                                                                                                                                                                                                                                                                                                                                                                                                                                                                                                                                                                                                                                                                                                                                                                                                                                                                                                                                                                                                                                                                                                                                                                                                                                                                                                                                                                                                                                                                                                                                                                                                                                                                                                                                                                                                                                                                                                                                                                                                                                                                                                                                                                                                                                                                                                                                                                                                                                                                                                                                                                                                                                                                                                                                                                                                                                                                                                                                                                                                                                                                                                                                                                                                                                                                                                                                                                                                                                                                                                                                                                                                                                                                                                                                                                                                                                                                                                                                                                                                                                                                                                                                                                                                                                                                                                                                                                                                                                                                                                                                                                                                                                                                                                                                                                                                                                                                                                                                                                                                                                                                                                                                                                                                                                                                                                                                                                                                                                                                                                                                                                                                                                                              The audio noise is defined as the ratio, in db, of the audio-frequency power of the noise to the audio-frequency power produced by the normal test signal (see clause 6.1) applied to the receiver input weighted according itu-t recommendation p.53 [3]. </w:t>
      </w:r>
    </w:p>
    <w:p w:rsidR="00761C1B" w:rsidRDefault="00761C1B" w:rsidP="00761C1B">
      <w:r>
        <w:t>SOURCE: Used in EN 300 676 V1.3.1, clause 8.4.1</w:t>
      </w:r>
    </w:p>
    <w:p w:rsidR="00761C1B" w:rsidRDefault="00761C1B" w:rsidP="00761C1B"/>
    <w:p w:rsidR="00761C1B" w:rsidRDefault="00761C1B" w:rsidP="00761C1B">
      <w:r>
        <w:t xml:space="preserve">                                                                                                                                                                                                                                                                                                                                                                                                                                                                                                                                                                                                                                                                                                                                                                                                                                                                                                                                                                                                                                                                                                                                                                                                                                                                                                                                                                                                                                                                                                                                                                                                                                                                                                                                                                                                                                                                                                                                                                                                                                                                                                                                                                                                                                                                                                                                                                                                                                                                                                                                                                                                                                                                                                                                                                                                                                                                                                                                                                                                                                                                                                                                                                                                                                                                                                                                                                                                                                                                                                                                                                                                                                                                                                                                                                                                                                                                                                                                                                                                                                                                                                                                                                                                                                                                                                                                                                                                                                                                                                                                                                                                                                                                                                                                                                                                                                                                                                                                                                                                                                                                                                                                                                                                                                                                                                                                                                                                                                                                                                                                                                                                                                                                                                                                                                                                                                                                                                                                                                                                                                                                                                                                                                                                                                                                                                                                                                                                                                                                                                                                                                                                                                                                                                                                                                                                                                                                                                                                                                                                                                                                                                                              The audio noise is defined as the ratio, in db, of the audio-frequency power of the noise to the audio-frequency power produced by the normal test signal (see clause 6.1) applied to the receiver input weighted according to itu-t recommendation o.41 [1]. </w:t>
      </w:r>
    </w:p>
    <w:p w:rsidR="00761C1B" w:rsidRDefault="00761C1B" w:rsidP="00761C1B">
      <w:r>
        <w:t>SOURCE: Used in EN 302 617-01 V1.1.1, clause 8.4.1</w:t>
      </w:r>
    </w:p>
    <w:p w:rsidR="00761C1B" w:rsidRDefault="00761C1B" w:rsidP="00761C1B"/>
    <w:p w:rsidR="00761C1B" w:rsidRDefault="00761C1B" w:rsidP="00761C1B">
      <w:r>
        <w:t xml:space="preserve">                                                                                                                                                                                                                                                                                                                                                                                                                                                                                                                                                                                                                                                                                                                                                                                                                                                                                                                                                                                                                                                                                                                                                                                                                                                                                                                                                                                                                                                                                                                                                                                                                                                                                                                                                                                                                                                                                                                                                                                                                                                                                                                                                                                                                                                                                                                                                                                                                                                                                                                                                                                                                                                                                                                                                                                                                                                                                                                                                                                                                                                                                                                                                                                                                                                                                                                                                                                                                                                                                                                                                                                                                                                                                                                                                                                                                                                                                                                                                                                                                                                                                                                                                                                                                                                                                                                                                                                                                                                                                                                                                                                                                                                                                                                                                                                                                                                                                                                                                                                                                                                                                                                                                                                                                                                                                                                                                                                                                                                                                                                                                                                                                                                                                                                                                                                                                                                                                                                                                                                                                                                                                                                                                                                                                                                                                                                                                                                                                                                                                                                                                                                                                                                                                                                                                                                                                                                                                                                                                                                                                                                                                                                              The audio sweep characteristics shall be as defined in en 302 961-1 [1], clauses 8.2.6.1 and 8.2.6.2. </w:t>
      </w:r>
    </w:p>
    <w:p w:rsidR="00761C1B" w:rsidRDefault="00761C1B" w:rsidP="00761C1B">
      <w:r>
        <w:t>SOURCE: Used in EN 302 961-02 V1.2.1, clause 4.2.3.1</w:t>
      </w:r>
    </w:p>
    <w:p w:rsidR="00761C1B" w:rsidRDefault="00761C1B" w:rsidP="00761C1B"/>
    <w:p w:rsidR="00761C1B" w:rsidRDefault="00761C1B" w:rsidP="00761C1B">
      <w:r>
        <w:t xml:space="preserve">                                                                                                                                                                                                                                                                                                                                                                                                                                                                                                                                                                                                                                                                                                                                                                                                                                                                                                                                                                                                                                                                                                                                                                                                                                                                                                                                                                                                                                                                                                                                                                                                                                                                                                                                                                                                                                                                                                                                                                                                                                                                                                                                                                                                                                                                                                                                                                                                                                                                                                                                                                                                                                                                                                                                                                                                                                                                                                                                                                                                                                                                                                                                                                                                                                                                                                                                                                                                                                                                                                                                                                                                                                                                                                                                                                                                                                                                                                                                                                                                                                                                                                                                                                                                                                                                                                                                                                                                                                                                                                                                                                                                                                                                                                                                                                                                                                                                                                                                                                                                                                                                                                                                                                                                                                                                                                                                                                                                                                                                                                                                                                                                                                                                                                                                                                                                                                                                                                                                                                                                                                                                                                                                                                                                                                                                                                                                                                                                                                                                                                                                                                                                                                                                                                                                                                                                                                                                                                                                                                                                                                                                                                                              The authorized user may be able to set and remove barring for those affected users defined upon provision. </w:t>
      </w:r>
    </w:p>
    <w:p w:rsidR="00761C1B" w:rsidRDefault="00761C1B" w:rsidP="00761C1B">
      <w:r>
        <w:t>SOURCE: Used in EN 300 392-1018 V1.3.1, clause 4.2.2.1.2 SOURCE: Used in EN 300 392-1019 V1.2.1, clause 4.2.2.1.2</w:t>
      </w:r>
    </w:p>
    <w:p w:rsidR="00761C1B" w:rsidRDefault="00761C1B" w:rsidP="00761C1B"/>
    <w:p w:rsidR="00761C1B" w:rsidRDefault="00761C1B" w:rsidP="00761C1B">
      <w:r>
        <w:t xml:space="preserve">                                                                                                                                                                                                                                                                                                                                                                                                                                                                                                                                                                                                                                                                                                                                                                                                                                                                                                                                                                                                                                                                                                                                                                                                                                                                                                                                                                                                                                                                                                                                                                                                                                                                                                                                                                                                                                                                                                                                                                                                                                                                                                                                                                                                                                                                                                                                                                                                                                                                                                                                                                                                                                                                                                                                                                                                                                                                                                                                                                                                                                                                                                                                                                                                                                                                                                                                                                                                                                                                                                                                                                                                                                                                                                                                                                                                                                                                                                                                                                                                                                                                                                                                                                                                                                                                                                                                                                                                                                                                                                                                                                                                                                                                                                                                                                                                                                                                                                                                                                                                                                                                                                                                                                                                                                                                                                                                                                                                                                                                                                                                                                                                                                                                                                                                                                                                                                                                                                                                                                                                                                                                                                                                                                                                                                                                                                                                                                                                                                                                                                                                                                                                                                                                                                                                                                                                                                                                                                                                                                                                                                                                                                                              The authorized user shall be able to carry out definition. </w:t>
      </w:r>
    </w:p>
    <w:p w:rsidR="00761C1B" w:rsidRDefault="00761C1B" w:rsidP="00761C1B">
      <w:r>
        <w:t>SOURCE: Used in EN 300 392-1006 V1.4.1, clause 4.2.2.1.2</w:t>
      </w:r>
    </w:p>
    <w:p w:rsidR="00761C1B" w:rsidRDefault="00761C1B" w:rsidP="00761C1B"/>
    <w:p w:rsidR="00761C1B" w:rsidRDefault="00761C1B" w:rsidP="00761C1B">
      <w:r>
        <w:t xml:space="preserve">                                                                                                                                                                                                                                                                                                                                                                                                                                                                                                                                                                                                                                                                                                                                                                                                                                                                                                                                                                                                                                                                                                                                                                                                                                                                                                                                                                                                                                                                                                                                                                                                                                                                                                                                                                                                                                                                                                                                                                                                                                                                                                                                                                                                                                                                                                                                                                                                                                                                                                                                                                                                                                                                                                                                                                                                                                                                                                                                                                                                                                                                                                                                                                                                                                                                                                                                                                                                                                                                                                                                                                                                                                                                                                                                                                                                                                                                                                                                                                                                                                                                                                                                                                                                                                                                                                                                                                                                                                                                                                                                                                                                                                                                                                                                                                                                                                                                                                                                                                                                                                                                                                                                                                                                                                                                                                                                                                                                                                                                                                                                                                                                                                                                                                                                                                                                                                                                                                                                                                                                                                                                                                                                                                                                                                                                                                                                                                                                                                                                                                                                                                                                                                                                                                                                                                                                                                                                                                                                                                                                                                                                                                                              automatic release is the ability of the release mechanism to release the satellite epirb after having been submerged in water under specified conditions. </w:t>
      </w:r>
    </w:p>
    <w:p w:rsidR="00761C1B" w:rsidRDefault="00761C1B" w:rsidP="00761C1B">
      <w:r>
        <w:t>SOURCE: Used in EN 300 066 V1.3.1, clause 12.2.1</w:t>
      </w:r>
    </w:p>
    <w:p w:rsidR="00761C1B" w:rsidRDefault="00761C1B" w:rsidP="00761C1B"/>
    <w:p w:rsidR="00761C1B" w:rsidRDefault="00761C1B" w:rsidP="00761C1B">
      <w:r>
        <w:t xml:space="preserve">                                                                                                                                                                                                                                                                                                                                                                                                                                                                                                                                                                                                                                                                                                                                                                                                                                                                                                                                                                                                                                                                                                                                                                                                                                                                                                                                                                                                                                                                                                                                                                                                                                                                                                                                                                                                                                                                                                                                                                                                                                                                                                                                                                                                                                                                                                                                                                                                                                                                                                                                                                                                                                                                                                                                                                                                                                                                                                                                                                                                                                                                                                                                                                                                                                                                                                                                                                                                                                                                                                                                                                                                                                                                                                                                                                                                                                                                                                                                                                                                                                                                                                                                                                                                                                                                                                                                                                                                                                                                                                                                                                                                                                                                                                                                                                                                                                                                                                                                                                                                                                                                                                                                                                                                                                                                                                                                                                                                                                                                                                                                                                                                                                                                                                                                                                                                                                                                                                                                                                                                                                                                                                                                                                                                                                                                                                                                                                                                                                                                                                                                                                                                                                                                                                                                                                                                                                                                                                                                                                                                                                                                                                                                  automatic transmit power control (atpc) is a mechanism used by the equipment to ensure a mitigation factor on the aggregate power from a large number of devices. </w:t>
      </w:r>
    </w:p>
    <w:p w:rsidR="00761C1B" w:rsidRDefault="00761C1B" w:rsidP="00761C1B">
      <w:r>
        <w:t>SOURCE: Used in EN 302 623 V1.1.1, clause 4.2.6.1</w:t>
      </w:r>
    </w:p>
    <w:p w:rsidR="00761C1B" w:rsidRDefault="00761C1B" w:rsidP="00761C1B"/>
    <w:p w:rsidR="00761C1B" w:rsidRDefault="00761C1B" w:rsidP="00761C1B">
      <w:r>
        <w:t xml:space="preserve">                                                                                                                                                                                                                                                                                                                                                                                                                                                                                                                                                                                                                                                                                                                                                                                                                                                                                                                                                                                                                                                                                                                                                                                                                                                                                                                                                                                                                                                                                                                                                                                                                                                                                                                                                                                                                                                                                                                                                                                                                                                                                                                                                                                                                                                                                                                                                                                                                                                                                                                                                                                                                                                                                                                                                                                                                                                                                                                                                                                                                                                                                                                                                                                                                                                                                                                                                                                                                                                                                                                                                                                                                                                                                                                                                                                                                                                                                                                                                                                                                                                                                                                                                                                                                                                                                                                                                                                                                                                                                                                                                                                                                                                                                                                                                                                                                                                                                                                                                                                                                                                                                                                                                                                                                                                                                                                                                                                                                                                                                                                                                                                                                                                                                                                                                                                                                                                                                                                                                                                                                                                                                                                                                                                                                                                                                                                                                                                                                                                                                                                                                                                                                                                                                                                                                                                                                                                                                                                                                                                                                                                                                                                                  The average usable sensitivity (data) expressed as field strength is the average field strength, expressed in db?v/m, produced by a carrier at the nominal frequency of the receiver, modulated with the normal test signal (subclause 7.1) which will, without interference, produce after demodulation a data signal with a specified bit error ratio or a specified successful message ratio. the specified bit error ratio is 10-2. the specified successful message ratio is 80 %. the average is calculated from 8 measurements of field strength where the receiver is rotated in 45? increments starting at an arbitrary orientation. note: the average usable sensitivity mostly differs only by a small amount from the maximum usable sensitivity to be found in a particular direction. this is due to the properties of the averaging process as used in the formula in subclauses </w:t>
      </w:r>
    </w:p>
    <w:p w:rsidR="00761C1B" w:rsidRDefault="00761C1B" w:rsidP="00761C1B">
      <w:r>
        <w:t>SOURCE: Used in EN 300 390-01 V1.2.1, clause 9.1.1</w:t>
      </w:r>
    </w:p>
    <w:p w:rsidR="00761C1B" w:rsidRDefault="00761C1B" w:rsidP="00761C1B"/>
    <w:p w:rsidR="00761C1B" w:rsidRDefault="00761C1B" w:rsidP="00761C1B">
      <w:r>
        <w:t xml:space="preserve">                                                                                                                                                                                                                                                                                                                                                                                                                                                                                                                                                                                                                                                                                                                                                                                                                                                                                                                                                                                                                                                                                                                                                                                                                                                                                                                                                                                                                                                                                                                                                                                                                                                                                                                                                                                                                                                                                                                                                                                                                                                                                                                                                                                                                                                                                                                                                                                                                                                                                                                                                                                                                                                                                                                                                                                                                                                                                                                                                                                                                                                                                                                                                                                                                                                                                                                                                                                                                                                                                                                                                                                                                                                                                                                                                                                                                                                                                                                                                                                                                                                                                                                                                                                                                                                                                                                                                                                                                                                                                                                                                                                                                                                                                                                                                                                                                                                                                                                                                                                                                                                                                                                                                                                                                                                                                                                                                                                                                                                                                                                                                                                                                                                                                                                                                                                                                                                                                                                                                                                                                                                                                                                                                                                                                                                                                                                                                                                                                                                                                                                                                                                                                                                                                                                                                                                                                                                                                                                                                                                                                                                                                                                              The average usable sensitivity (data) expressed as field strength is the average field strength, expressed in dbï</w:t>
      </w:r>
      <w:r>
        <w:rPr>
          <w:rFonts w:ascii="Calibri" w:hAnsi="Calibri" w:cs="Calibri"/>
        </w:rPr>
        <w:t>­</w:t>
      </w:r>
      <w:r>
        <w:t xml:space="preserve">v/m, produced by a carrier at the nominal frequency of the receiver, modulated with the normal test signal (clause 6.1) which will, without interference, produce after demodulation a data signal with a specified bit error ratio or a specified successful message ratio. the specified bit error ratio is 10-2. the specified successful message ratio is 80 %. the average is calculated from 8 measurements of field strength where the receiver is rotated in 45ï‚° increments starting at an arbitrary orientation. note: the average usable sensitivity mostly differs only by a small amount from the maximum usable sensitivity to be found in a particular direction. this is due to the properties of the averaging process as used in the formula in clauses </w:t>
      </w:r>
    </w:p>
    <w:p w:rsidR="00761C1B" w:rsidRDefault="00761C1B" w:rsidP="00761C1B">
      <w:r>
        <w:t>SOURCE: Used in EN 300 390 V2.1.1, clause 8.1.1</w:t>
      </w:r>
    </w:p>
    <w:p w:rsidR="00761C1B" w:rsidRDefault="00761C1B" w:rsidP="00761C1B"/>
    <w:p w:rsidR="00761C1B" w:rsidRDefault="00761C1B" w:rsidP="00761C1B">
      <w:r>
        <w:t xml:space="preserve">                                                                                                                                                                                                                                                                                                                                                                                                                                                                                                                                                                                                                                                                                                                                                                                                                                                                                                                                                                                                                                                                                                                                                                                                                                                                                                                                                                                                                                                                                                                                                                                                                                                                                                                                                                                                                                                                                                                                                                                                                                                                                                                                                                                                                                                                                                                                                                                                                                                                                                                                                                                                                                                                                                                                                                                                                                                                                                                                                                                                                                                                                                                                                                                                                                                                                                                                                                                                                                                                                                                                                                                                                                                                                                                                                                                                                                                                                                                                                                                                                                                                                                                                                                                                                                                                                                                                                                                                                                                                                                                                                                                                                                                                                                                                                                                                                                                                                                                                                                                                                                                                                                                                                                                                                                                                                                                                                                                                                                                                                                                                                                                                                                                                                                                                                                                                                                                                                                                                                                                                                                                                                                                                                                                                                                                                                                                                                                                                                                                                                                                                                                                                                                                                                                                                                                                                                                                                                                                                                                                                                                                                                                                              The average usable sensitivity (field strength, responses) is defined in en 300 341-1 [4], subclause 9.1.1. </w:t>
      </w:r>
    </w:p>
    <w:p w:rsidR="00761C1B" w:rsidRDefault="00761C1B" w:rsidP="00761C1B">
      <w:r>
        <w:t>SOURCE: Used in EN 300 341-02 V1.1.1, clause 4.2.6.1</w:t>
      </w:r>
    </w:p>
    <w:p w:rsidR="00761C1B" w:rsidRDefault="00761C1B" w:rsidP="00761C1B"/>
    <w:p w:rsidR="00761C1B" w:rsidRDefault="00761C1B" w:rsidP="00761C1B">
      <w:r>
        <w:t xml:space="preserve">                                                                                                                                                                                                                                                                                                                                                                                                                                                                                                                                                                                                                                                                                                                                                                                                                                                                                                                                                                                                                                                                                                                                                                                                                                                                                                                                                                                                                                                                                                                                                                                                                                                                                                                                                                                                                                                                                                                                                                                                                                                                                                                                                                                                                                                                                                                                                                                                                                                                                                                                                                                                                                                                                                                                                                                                                                                                                                                                                                                                                                                                                                                                                                                                                                                                                                                                                                                                                                                                                                                                                                                                                                                                                                                                                                                                                                                                                                                                                                                                                                                                                                                                                                                                                                                                                                                                                                                                                                                                                                                                                                                                                                                                                                                                                                                                                                                                                                                                                                                                                                                                                                                                                                                                                                                                                                                                                                                                                                                                                                                                                                                                                                                                                                                                                                                                                                                                                                                                                                                                                                                                                                                                                                                                                                                                                                                                                                                                                                                                                                                                                                                                                                                                                                                                                                                                                                                                                                                                                                                                                                                                                                                              The average usable sensitivity (responses) expressed as field strength is the average field strength, expressed in db?v/m, produced by a carrier at the nominal frequency of the receiver, modulated with the normal test signal d-m3 (see subclause 7.1) which will, without interference, produce after demodulation a specified successful response ratio. the average is calculated from 8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subclause </w:t>
      </w:r>
    </w:p>
    <w:p w:rsidR="00761C1B" w:rsidRDefault="00761C1B" w:rsidP="00761C1B">
      <w:r>
        <w:t>SOURCE: Used in EN 300 341-01 V1.3.1, clause 9.1.1</w:t>
      </w:r>
    </w:p>
    <w:p w:rsidR="00761C1B" w:rsidRDefault="00761C1B" w:rsidP="00761C1B"/>
    <w:p w:rsidR="00761C1B" w:rsidRDefault="00761C1B" w:rsidP="00761C1B">
      <w:r>
        <w:t xml:space="preserve">                                                                                                                                                                                                                                                                                                                                                                                                                                                                                                                                                                                                                                                                                                                                                                                                                                                                                                                                                                                                                                                                                                                                                                                                                                                                                                                                                                                                                                                                                                                                                                                                                                                                                                                                                                                                                                                                                                                                                                                                                                                                                                                                                                                                                                                                                                                                                                                                                                                                                                                                                                                                                                                                                                                                                                                                                                                                                                                                                                                                                                                                                                                                                                                                                                                                                                                                                                                                                                                                                                                                                                                                                                                                                                                                                                                                                                                                                                                                                                                                                                                                                                                                                                                                                                                                                                                                                                                                                                                                                                                                                                                                                                                                                                                                                                                                                                                                                                                                                                                                                                                                                                                                                                                                                                                                                                                                                                                                                                                                                                                                                                                                                                                                                                                                                                                                                                                                                                                                                                                                                                                                                                                                                                                                                                                                                                                                                                                                                                                                                                                                                                                                                                                                                                                                                                                                                                                                                                                                                                                                                                                                                                                              The average usable sensitivity (responses) expressed as field strength is the average field strength, expressed in dbï</w:t>
      </w:r>
      <w:r>
        <w:rPr>
          <w:rFonts w:ascii="Calibri" w:hAnsi="Calibri" w:cs="Calibri"/>
        </w:rPr>
        <w:t>­</w:t>
      </w:r>
      <w:r>
        <w:t xml:space="preserve">v/m, produced by a carrier at the nominal frequency of the receiver, modulated with the normal test signal d-m3 (see clause 7.1) which will, without interference, produce after demodulation a specified successful response ratio. the average is calculated from 8 measurements of field strength when the receiver is rotated in 45ï‚°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w:t>
      </w:r>
    </w:p>
    <w:p w:rsidR="00761C1B" w:rsidRDefault="00761C1B" w:rsidP="00761C1B">
      <w:r>
        <w:t>SOURCE: Used in EN 300 341 V2.1.1, clause 9.1.1</w:t>
      </w:r>
    </w:p>
    <w:p w:rsidR="00761C1B" w:rsidRDefault="00761C1B" w:rsidP="00761C1B"/>
    <w:p w:rsidR="00761C1B" w:rsidRDefault="00761C1B" w:rsidP="00761C1B">
      <w:r>
        <w:t xml:space="preserve">                                                                                                                                                                                                                                                                                                                                                                                                                                                                                                                                                                                                                                                                                                                                                                                                                                                                                                                                                                                                                                                                                                                                                                                                                                                                                                                                                                                                                                                                                                                                                                                                                                                                                                                                                                                                                                                                                                                                                                                                                                                                                                                                                                                                                                                                                                                                                                                                                                                                                                                                                                                                                                                                                                                                                                                                                                                                                                                                                                                                                                                                                                                                                                                                                                                                                                                                                                                                                                                                                                                                                                                                                                                                                                                                                                                                                                                                                                                                                                                                                                                                                                                                                                                                                                                                                                                                                                                                                                                                                                                                                                                                                                                                                                                                                                                                                                                                                                                                                                                                                                                                                                                                                                                                                                                                                                                                                                                                                                                                                                                                                                                                                                                                                                                                                                                                                                                                                                                                                                                                                                                                                                                                                                                                                                                                                                                                                                                                                                                                                                                                                                                                                                                                                                                                                                                                                                                                                                                                                                                                                                                                                                                              The average usable sensitivity (responses) expressed as field strength is the average field strength, expressed in dbï</w:t>
      </w:r>
      <w:r>
        <w:rPr>
          <w:rFonts w:ascii="Calibri" w:hAnsi="Calibri" w:cs="Calibri"/>
        </w:rPr>
        <w:t>­</w:t>
      </w:r>
      <w:r>
        <w:t xml:space="preserve">v/m, produced by a carrier at the nominal frequency of the receiver, modulated with the normal test signal d-m3 (see clause 7.3) which will, without interference, produce after demodulation a specified successful response ratio. the average is calculated from 8 measurements of field strength when the receiver is rotated in 45ï‚°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w:t>
      </w:r>
    </w:p>
    <w:p w:rsidR="00761C1B" w:rsidRDefault="00761C1B" w:rsidP="00761C1B">
      <w:r>
        <w:t>SOURCE: Used in EN 300 219 V2.1.1, clause 9.3.1</w:t>
      </w:r>
    </w:p>
    <w:p w:rsidR="00761C1B" w:rsidRDefault="00761C1B" w:rsidP="00761C1B"/>
    <w:p w:rsidR="00761C1B" w:rsidRDefault="00761C1B" w:rsidP="00761C1B">
      <w:r>
        <w:t xml:space="preserve">                                                                                                                                                                                                                                                                                                                                                                                                                                                                                                                                                                                                                                                                                                                                                                                                                                                                                                                                                                                                                                                                                                                                                                                                                                                                                                                                                                                                                                                                                                                                                                                                                                                                                                                                                                                                                                                                                                                                                                                                                                                                                                                                                                                                                                                                                                                                                                                                                                                                                                                                                                                                                                                                                                                                                                                                                                                                                                                                                                                                                                                                                                                                                                                                                                                                                                                                                                                                                                                                                                                                                                                                                                                                                                                                                                                                                                                                                                                                                                                                                                                                                                                                                                                                                                                                                                                                                                                                                                                                                                                                                                                                                                                                                                                                                                                                                                                                                                                                                                                                                                                                                                                                                                                                                                                                                                                                                                                                                                                                                                                                                                                                                                                                                                                                                                                                                                                                                                                                                                                                                                                                                                                                                                                                                                                                                                                                                                                                                                                                                                                                                                                                                                                                                                                                                                                                                                                                                                                                                                                                                                                                                                                              The average usable sensitivity expressed as field strength is the average field strength, expressed in db?v/m, produced by a carrier at the nominal frequency of the receiver, modulated with the normal test signal (see clause 6.1) which will, without interference, produce after demodulation a sinad ratio of 20 db measured through a psophometric weighting network. the average is calculated from eight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8.1.2.1 g). for instance, an error not exceeding 1,2 db can be found if the sensitivity is equal in seven directions and is extremely bad in the eighth direction. for the same reason the starting direction (or angle) can be selected randomly. </w:t>
      </w:r>
    </w:p>
    <w:p w:rsidR="00761C1B" w:rsidRDefault="00761C1B" w:rsidP="00761C1B">
      <w:r>
        <w:t>SOURCE: Used in EN 300 296-01 V1.4.1, clause 8.1.1</w:t>
      </w:r>
    </w:p>
    <w:p w:rsidR="00761C1B" w:rsidRDefault="00761C1B" w:rsidP="00761C1B"/>
    <w:p w:rsidR="00761C1B" w:rsidRDefault="00761C1B" w:rsidP="00761C1B">
      <w:r>
        <w:t xml:space="preserve">                                                                                                                                                                                                                                                                                                                                                                                                                                                                                                                                                                                                                                                                                                                                                                                                                                                                                                                                                                                                                                                                                                                                                                                                                                                                                                                                                                                                                                                                                                                                                                                                                                                                                                                                                                                                                                                                                                                                                                                                                                                                                                                                                                                                                                                                                                                                                                                                                                                                                                                                                                                                                                                                                                                                                                                                                                                                                                                                                                                                                                                                                                                                                                                                                                                                                                                                                                                                                                                                                                                                                                                                                                                                                                                                                                                                                                                                                                                                                                                                                                                                                                                                                                                                                                                                                                                                                                                                                                                                                                                                                                                                                                                                                                                                                                                                                                                                                                                                                                                                                                                                                                                                                                                                                                                                                                                                                                                                                                                                                                                                                                                                                                                                                                                                                                                                                                                                                                                                                                                                                                                                                                                                                                                                                                                                                                                                                                                                                                                                                                                                                                                                                                                                                                                                                                                                                                                                                                                                                                                                                                                                                                                              The average usable sensitivity expressed as field strength is the average field strength, expressed in dbï</w:t>
      </w:r>
      <w:r>
        <w:rPr>
          <w:rFonts w:ascii="Calibri" w:hAnsi="Calibri" w:cs="Calibri"/>
        </w:rPr>
        <w:t>­</w:t>
      </w:r>
      <w:r>
        <w:t xml:space="preserve">v/m, produced by a carrier at the nominal frequency of the receiver, modulated with the normal test signal (see clause 6.1) which will, without interference, produce after demodulation a sinad ratio of 20 db measured through a psophometric weighting network. the average is calculated from eight measurements of field strength when the receiver is rotated in 45ï‚°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8.1.2.1 g). for instance, an error not exceeding 1,2 db can be found if the sensitivity is equal in seven directions and is extremely bad in the eighth direction. for the same reason the starting direction (or angle) can be selected randomly. </w:t>
      </w:r>
    </w:p>
    <w:p w:rsidR="00761C1B" w:rsidRDefault="00761C1B" w:rsidP="00761C1B">
      <w:r>
        <w:t>SOURCE: Used in EN 300 296 V2.1.1, clause 8.1.1</w:t>
      </w:r>
    </w:p>
    <w:p w:rsidR="00761C1B" w:rsidRDefault="00761C1B" w:rsidP="00761C1B"/>
    <w:p w:rsidR="00761C1B" w:rsidRDefault="00761C1B" w:rsidP="00761C1B">
      <w:r>
        <w:t xml:space="preserve">                                                                                                                                                                                                                                                                                                                                                                                                                                                                                                                                                                                                                                                                                                                                                                                                                                                                                                                                                                                                                                                                                                                                                                                                                                                                                                                                                                                                                                                                                                                                                                                                                                                                                                                                                                                                                                                                                                                                                                                                                                                                                                                                                                                                                                                                                                                                                                                                                                                                                                                                                                                                                                                                                                                                                                                                                                                                                                                                                                                                                                                                                                                                                                                                                                                                                                                                                                                                                                                                                                                                                                                                                                                                                                                                                                                                                                                                                                                                                                                                                                                                                                                                                                                                                                                                                                                                                                                                                                                                                                                                                                                                                                                                                                                                                                                                                                                                                                                                                                                                                                                                                                                                                                                                                                                                                                                                                                                                                                                                                                                                                                                                                                                                                                                                                                                                                                                                                                                                                                                                                                                                                                                                                                                                                                                                                                                                                                                                                                                                                                                                                                                                                                                                                                                                                                                                                                                                                                                                                                                                                                                                                                                              The average usable sensitivity is defined in en 300 390-1 [4], subclause 9.1.1. </w:t>
      </w:r>
    </w:p>
    <w:p w:rsidR="00761C1B" w:rsidRDefault="00761C1B" w:rsidP="00761C1B">
      <w:r>
        <w:t>SOURCE: Used in EN 300 390-02 V1.1.1, clause 4.2.8.1</w:t>
      </w:r>
    </w:p>
    <w:p w:rsidR="00761C1B" w:rsidRDefault="00761C1B" w:rsidP="00761C1B"/>
    <w:p w:rsidR="00761C1B" w:rsidRDefault="00761C1B" w:rsidP="00761C1B">
      <w:r>
        <w:t xml:space="preserve">                                                                                                                                                                                                                                                                                                                                                                                                                                                                                                                                                                                                                                                                                                                                                                                                                                                                                                                                                                                                                                                                                                                                                                                                                                                                                                                                                                                                                                                                                                                                                                                                                                                                                                                                                                                                                                                                                                                                                                                                                                                                                                                                                                                                                                                                                                                                                                                                                                                                                                                                                                                                                                                                                                                                                                                                                                                                                                                                                                                                                                                                                                                                                                                                                                                                                                                                                                                                                                                                                                                                                                                                                                                                                                                                                                                                                                                                                                                                                                                                                                                                                                                                                                                                                                                                                                                                                                                                                                                                                                                                                                                                                                                                                                                                                                                                                                                                                                                                                                                                                                                                                                                                                                                                                                                                                                                                                                                                                                                                                                                                                                                                                                                                                                                                                                                                                                                                                                                                                                                                                                                                                                                                                                                                                                                                                                                                                                                                                                                                                                                                                                                                                                                                                                                                                                                                                                                                                                                                                                                                                                                                                                                              The average usable sensitivity, for analogue equipment, expressed as field strength is the average field strength, expressed in dbï</w:t>
      </w:r>
      <w:r>
        <w:rPr>
          <w:rFonts w:ascii="Calibri" w:hAnsi="Calibri" w:cs="Calibri"/>
        </w:rPr>
        <w:t>­</w:t>
      </w:r>
      <w:r>
        <w:t>v/m, produced by a carrier at the nominal frequency of the receiver, modulated with the normal test signal (see clause 6.1) which will, without interference, produce after demodulation a sinad ratio of 20 db measured through a psophometric weighting network. the average is calculated from eight measurements of field strength when the receiver is rotated in 45ï‚° increments starting at a particular orientation. the maximum usable sensitivity, for digital equipment, expressed as field strength is the field strength, expressed in dbï</w:t>
      </w:r>
      <w:r>
        <w:rPr>
          <w:rFonts w:ascii="Calibri" w:hAnsi="Calibri" w:cs="Calibri"/>
        </w:rPr>
        <w:t>­</w:t>
      </w:r>
      <w:r>
        <w:t xml:space="preserve">v/m, produced by a carrier at the nominal frequency of the receiver, modulated with the test signal m2 or m6 (see clause 6.1.3) which will, without interference, produce after demodulation a data signal with a specified bit error ratio or a specified successful message ratio. the specified bit error ratio is 10-2. note: the average usable sensitivity mostly differs only by a small amount from the maximum usable sensitivity to be found in a particular direction. this is due to the properties of the averaging process as used in the formula in clause 8.1.2.1 g). for instance, an error not exceeding 1,2 (...\...) [the expected end of this definition was beyond the limit of 200 words] </w:t>
      </w:r>
    </w:p>
    <w:p w:rsidR="00761C1B" w:rsidRDefault="00761C1B" w:rsidP="00761C1B">
      <w:r>
        <w:t>SOURCE: Used in EN 303 405 V1.1.1, clause 8.1.1</w:t>
      </w:r>
    </w:p>
    <w:p w:rsidR="00761C1B" w:rsidRDefault="00761C1B" w:rsidP="00761C1B"/>
    <w:p w:rsidR="00761C1B" w:rsidRDefault="00761C1B" w:rsidP="00761C1B">
      <w:r>
        <w:t xml:space="preserve">                                                                                                                                                                                                                                                                                                                                                                                                                                                                                                                                                                                                                                                                                                                                                                                                                                                                                                                                                                                                                                                                                                                                                                                                                                                                                                                                                                                                                                                                                                                                                                                                                                                                                                                                                                                                                                                                                                                                                                                                                                                                                                                                                                                                                                                                                                                                                                                                                                                                                                                                                                                                                                                                                                                                                                                                                                                                                                                                                                                                                                                                                                                                                                                                                                                                                                                                                                                                                                                                                                                                                                                                                                                                                                                                                                                                                                                                                                                                                                                                                                                                                                                                                                                                                                                                                                                                                                                                                                                                                                                                                                                                                                                                                                                                                                                                                                                                                                                                                                                                                                                                                                                                                                                                                                                                                                                                                                                                                                                                                                                                                                                                                                                                                                                                                                                                                                                                                                                                                                                                                                                                                                                                                                                                                                                                                                                                                                                                                                                                                                                                                                                                                                                                                                                                                                                                                                                                                                                                                                                                                                                                                                                              The average useable sensitivity (speech, field strength) is defined in en 300 296-1 [1], clause 8.1.1. </w:t>
      </w:r>
    </w:p>
    <w:p w:rsidR="00761C1B" w:rsidRDefault="00761C1B" w:rsidP="00761C1B">
      <w:r>
        <w:t>SOURCE: Used in EN 300 296-02 V1.4.1, clause 4.3.1.1</w:t>
      </w:r>
    </w:p>
    <w:p w:rsidR="00761C1B" w:rsidRDefault="00761C1B" w:rsidP="00761C1B"/>
    <w:p w:rsidR="00761C1B" w:rsidRDefault="00761C1B" w:rsidP="00761C1B">
      <w:r>
        <w:t xml:space="preserve">                                                                                                                                                                                                                                                                                                                                                                                                                                                                                                                                                                                                                                                                                                                                                                                                                                                                                                                                                                                                                                                                                                                                                                                                                                                                                                                                                                                                                                                                                                                                                                                                                                                                                                                                                                                                                                                                                                                                                                                                                                                                                                                                                                                                                                                                                                                                                                                                                                                                                                                                                                                                                                                                                                                                                                                                                                                                                                                                                                                                                                                                                                                                                                                                                                                                                                                                                                                                                                                                                                                                                                                                                                                                                                                                                                                                                                                                                                                                                                                                                                                                                                                                                                                                                                                                                                                                                                                                                                                                                                                                                                                                                                                                                                                                                                                                                                                                                                                                                                                                                                                                                                                                                                                                                                                                                                                                                                                                                                                                                                                                                                                                                                                                                                                                                                                                                                                                                                                                                                                                                                                                                                                                                                                                                                                                                                                                                                                                                                                                                                                                                                                                                                                                                                                                                                                                                                                                                                                                                                                                                                                                                                                              The azimuthal resolution is the ability of the radar to display and distinguish targets which are close to each other in azimuth and at the same distance from the antenna. in the present document the azimuthal resolution is understood to be the minimum azimuthal distance between standard reflectors at which they are shown clearly separated on the radar picture. the azimuthal resolution is related to range scale and distance. the required azimuthal resolution capability for the lower range scales up to and including 1 200 m is shown in annex b. </w:t>
      </w:r>
    </w:p>
    <w:p w:rsidR="00761C1B" w:rsidRDefault="00761C1B" w:rsidP="00761C1B">
      <w:r>
        <w:t>SOURCE: Used in EN 302 194 V2.1.1, clause 8.1.6.1 SOURCE: Used in EN 302 194-01 V1.1.2, clause 7.1.6.1</w:t>
      </w:r>
    </w:p>
    <w:p w:rsidR="00761C1B" w:rsidRDefault="00761C1B" w:rsidP="00761C1B"/>
    <w:p w:rsidR="00761C1B" w:rsidRDefault="00761C1B" w:rsidP="00761C1B">
      <w:r>
        <w:t xml:space="preserve">                                                                                                                                                                                                                                                                                                                                                                                                                                                                                                                                                                                                                                                                                                                                                                                                                                                                                                                                                                                                                                                                                                                                                                                                                                                                                                                                                                                                                                                                                                                                                                                                                                                                                                                                                                                                                                                                                                                                                                                                                                                                                                                                                                                                                                                                                                                                                                                                                                                                                                                                                                                                                                                                                                                                                                                                                                                                                                                                                                                                                                                                                                                                                                                                                                                                                                                                                                                                                                                                                                                                                                                                                                                                                                                                                                                                                                                                                                                                                                                                                                                                                                                                                                                                                                                                                                                                                                                                                                                                                                                                                                                                                                                                                                                                                                                                                                                                                                                                                                                                                                                                                                                                                                                                                                                                                                                                                                                                                                                                                                                                                                                                                                                                                                                                                                                                                                                                                                                                                                                                                                                                                                                                                                                                                                                                                                                                                                                                                                                                                                                                                                                                                                                                                                                                                                                                                                                                                                                                                                                                                                                                                                                              battery capacity is the ability of the internal power source of the equipment to deliver sufficient power for an uninterrupted operation of the equipment in a specified time period. </w:t>
      </w:r>
    </w:p>
    <w:p w:rsidR="00761C1B" w:rsidRDefault="00761C1B" w:rsidP="00761C1B">
      <w:r>
        <w:t>SOURCE: Used in EN 300 066 V1.3.1, clause 10.2.1</w:t>
      </w:r>
    </w:p>
    <w:p w:rsidR="00761C1B" w:rsidRDefault="00761C1B" w:rsidP="00761C1B"/>
    <w:p w:rsidR="00761C1B" w:rsidRDefault="00761C1B" w:rsidP="00761C1B">
      <w:r>
        <w:t xml:space="preserve">                                                                                                                                                                                                                                                                                                                                                                                                                                                                                                                                                                                                                                                                                                                                                                                                                                                                                                                                                                                                                                                                                                                                                                                                                                                                                                                                                                                                                                                                                                                                                                                                                                                                                                                                                                                                                                                                                                                                                                                                                                                                                                                                                                                                                                                                                                                                                                                                                                                                                                                                                                                                                                                                                                                                                                                                                                                                                                                                                                                                                                                                                                                                                                                                                                                                                                                                                                                                                                                                                                                                                                                                                                                                                                                                                                                                                                                                                                                                                                                                                                                                                                                                                                                                                                                                                                                                                                                                                                                                                                                                                                                                                                                                                                                                                                                                                                                                                                                                                                                                                                                                                                                                                                                                                                                                                                                                                                                                                                                                                                                                                                                                                                                                                                                                                                                                                                                                                                                                                                                                                                                                                                                                                                                                                                                                                                                                                                                                                                                                                                                                                                                                                                                                                                                                                                                                                                                                                                                                                                                                                                                                                                                                  battery capacity is the ability of the internal power source of the equipment to deliver sufficient power for an uninterrupted operation of the equipment in a specified time period. </w:t>
      </w:r>
    </w:p>
    <w:p w:rsidR="00761C1B" w:rsidRDefault="00761C1B" w:rsidP="00761C1B">
      <w:r>
        <w:t>SOURCE: Used in EN 302 152-01 V1.1.1, clause 8.1.1</w:t>
      </w:r>
    </w:p>
    <w:p w:rsidR="00761C1B" w:rsidRDefault="00761C1B" w:rsidP="00761C1B"/>
    <w:p w:rsidR="00761C1B" w:rsidRDefault="00761C1B" w:rsidP="00761C1B">
      <w:r>
        <w:t xml:space="preserve">                                                                                                                                                                                                                                                                                                                                                                                                                                                                                                                                                                                                                                                                                                                                                                                                                                                                                                                                                                                                                                                                                                                                                                                                                                                                                                                                                                                                                                                                                                                                                                                                                                                                                                                                                                                                                                                                                                                                                                                                                                                                                                                                                                                                                                                                                                                                                                                                                                                                                                                                                                                                                                                                                                                                                                                                                                                                                                                                                                                                                                                                                                                                                                                                                                                                                                                                                                                                                                                                                                                                                                                                                                                                                                                                                                                                                                                                                                                                                                                                                                                                                                                                                                                                                                                                                                                                                                                                                                                                                                                                                                                                                                                                                                                                                                                                                                                                                                                                                                                                                                                                                                                                                                                                                                                                                                                                                                                                                                                                                                                                                                                                                                                                                                                                                                                                                                                                                                                                                                                                                                                                                                                                                                                                                                                                                                                                                                                                                                                                                                                                                                                                                                                                                                                                                                                                                                                                                                                                                                                                                                                                                                                                  be embedded in the -- q931infoelement. result errors { notsubscribed, notavailable, supplementaryserviceinteractionnotallowed, resourceunavailable, invaliddivertedtonr, specialservicenr, diversiontoservedusernr, numberofdiversionsexceeded} -- end of callrerouteing operation definition divertingleginformation1 ::= operation argument sequence { diversionreason diversionreason, subscriptionoption subscriptionoption, divertedtonumber presentednumberunscreened optional} -- end of divertingleginformation1 operation definition divertingleginformation2 ::= operation argument sequence { diversioncounter diversioncounter, diversionreason diversionreason, divertingnr [1] presentednumberunscreened optional, originalcallednr [2] presentednumberunscreened optional} -- end of divertingleginformation2 operation definition divertingleginformation3 ::= operation argument presentationallowedindicator presentationallowedindicator -- end of divertingleginformation3 operation definition intresultlist ::= set size (0..29) of intresult intresult ::= sequence {servedusernr servedusernr, basicservice basicservice, procedure procedure, forwardedtoaddress address} servedusernr ::= choice {individualnumber partynumber, allnumbers null} diversioncounter ::= integer (1..5) subscriptionoption ::= enumerated {nonotification (0), notificationwithoutdivertedtonr (1), notificationwithdivertedtonr (2)} procedure ::= enumerated {cfu (0), cfb (1), cfnr (2)} servedusernumberlist ::= set size (0..99) of partynumber diversionreason ::= enumerated {unknown (0), cfu (1), cfb (2), cfnr (3), cdalerting (4), cdimmediate (5)} noreplytimer ::= integer (1..180) invaliddivertedtonr ::= error specialservicenr ::= error diversiontoservedusernr ::= error incomingcallaccepted ::= error numberofdiversionsexceeded ::= error notactivated ::= error requestalreadyaccepted ::= error invalidnoreplytimervalue ::= error activationdiversion activationdiversion ::= localvalue 7 deactivationdiversion deactivationdiversion ::= localvalue 8 activationstatusnotificationdiv activationstatusnotificationdiv ::= localvalue 9 deactivationstatusnotificationdiv deactivationstatusnotificationdiv ::= localvalue 10 interrogationdiversion interrogationdiversion ::= localvalue 11 (...\...) [the expected end of this definition was beyond the limit of 200 words] </w:t>
      </w:r>
    </w:p>
    <w:p w:rsidR="00761C1B" w:rsidRDefault="00761C1B" w:rsidP="00761C1B">
      <w:r>
        <w:t>SOURCE: Used in EN 300 207-01 V3.1.1, clause 4.5</w:t>
      </w:r>
    </w:p>
    <w:p w:rsidR="00761C1B" w:rsidRDefault="00761C1B" w:rsidP="00761C1B"/>
    <w:p w:rsidR="00761C1B" w:rsidRDefault="00761C1B" w:rsidP="00761C1B">
      <w:r>
        <w:t xml:space="preserve">                                                                                                                                                                                                                                                                                                                                                                                                                                                                                                                                                                                                                                                                                                                                                                                                                                                                                                                                                                                                                                                                                                                                                                                                                                                                                                                                                                                                                                                                                                                                                                                                                                                                                                                                                                                                                                                                                                                                                                                                                                                                                                                                                                                                                                                                                                                                                                                                                                                                                                                                                                                                                                                                                                                                                                                                                                                                                                                                                                                                                                                                                                                                                                                                                                                                                                                                                                                                                                                                                                                                                                                                                                                                                                                                                                                                                                                                                                                                                                                                                                                                                                                                                                                                                                                                                                                                                                                                                                                                                                                                                                                                                                                                                                                                                                                                                                                                                                                                                                                                                                                                                                                                                                                                                                                                                                                                                                                                                                                                                                                                                                                                                                                                                                                                                                                                                                                                                                                                                                                                                                                                                                                                                                                                                                                                                                                                                                                                                                                                                                                                                                                                                                                                                                                                                                                                                                                                                                                                                                                                                                                                                                                                  The beam-width of an antenna is the angle between the two half-power (-3 db) points of the main lobe, when referenced to the peak effective radiated power of the main lobe. </w:t>
      </w:r>
    </w:p>
    <w:p w:rsidR="00761C1B" w:rsidRDefault="00761C1B" w:rsidP="00761C1B">
      <w:r>
        <w:t>SOURCE: Used in EN 302 208 V3.1.1, clause 4.3.4.2</w:t>
      </w:r>
    </w:p>
    <w:p w:rsidR="00761C1B" w:rsidRDefault="00761C1B" w:rsidP="00761C1B"/>
    <w:p w:rsidR="00761C1B" w:rsidRDefault="00761C1B" w:rsidP="00761C1B">
      <w:r>
        <w:t xml:space="preserve">                                                                                                                                                                                                                                                                                                                                                                                                                                                                                                                                                                                                                                                                                                                                                                                                                                                                                                                                                                                                                                                                                                                                                                                                                                                                                                                                                                                                                                                                                                                                                                                                                                                                                                                                                                                                                                                                                                                                                                                                                                                                                                                                                                                                                                                                                                                                                                                                                                                                                                                                                                                                                                                                                                                                                                                                                                                                                                                                                                                                                                                                                                                                                                                                                                                                                                                                                                                                                                                                                                                                                                                                                                                                                                                                                                                                                                                                                                                                                                                                                                                                                                                                                                                                                                                                                                                                                                                                                                                                                                                                                                                                                                                                                                                                                                                                                                                                                                                                                                                                                                                                                                                                                                                                                                                                                                                                                                                                                                                                                                                                                                                                                                                                                                                                                                                                                                                                                                                                                                                                                                                                                                                                                                                                                                                                                                                                                                                                                                                                                                                                                                                                                                                                                                                                                                                                                                                                                                                                                                                                                                                                                                                              bearing facilities i.e. an electronic bearing line (ebl) allows to determine the azimuthal angle of a target with reference to the heading line (bearing angle). the bearing angle can be red on a bearing scale or on a numerical display. a bearing scale is a scale arranged around the outermost edge of the radar picture. </w:t>
      </w:r>
    </w:p>
    <w:p w:rsidR="00761C1B" w:rsidRDefault="00761C1B" w:rsidP="00761C1B">
      <w:r>
        <w:t>SOURCE: Used in EN 302 194 V2.1.1, clause 8.1.10.1</w:t>
      </w:r>
    </w:p>
    <w:p w:rsidR="00761C1B" w:rsidRDefault="00761C1B" w:rsidP="00761C1B"/>
    <w:p w:rsidR="00761C1B" w:rsidRDefault="00761C1B" w:rsidP="00761C1B">
      <w:r>
        <w:t xml:space="preserve">                                                                                                                                                                                                                                                                                                                                                                                                                                                                                                                                                                                                                                                                                                                                                                                                                                                                                                                                                                                                                                                                                                                                                                                                                                                                                                                                                                                                                                                                                                                                                                                                                                                                                                                                                                                                                                                                                                                                                                                                                                                                                                                                                                                                                                                                                                                                                                                                                                                                                                                                                                                                                                                                                                                                                                                                                                                                                                                                                                                                                                                                                                                                                                                                                                                                                                                                                                                                                                                                                                                                                                                                                                                                                                                                                                                                                                                                                                                                                                                                                                                                                                                                                                                                                                                                                                                                                                                                                                                                                                                                                                                                                                                                                                                                                                                                                                                                                                                                                                                                                                                                                                                                                                                                                                                                                                                                                                                                                                                                                                                                                                                                                                                                                                                                                                                                                                                                                                                                                                                                                                                                                                                                                                                                                                                                                                                                                                                                                                                                                                                                                                                                                                                                                                                                                                                                                                                                                                                                                                                                                                                                                                                                  bearing facilities i.e. an electronic bearing line (ebl) allows to determine the azimuthal angle of a target with reference to the heading line (bearing angle). the bearing angle can be red on a bearing scale or on a numerical display. a bearing scale is a scale arranged around the outermost edge of the radar picture. </w:t>
      </w:r>
    </w:p>
    <w:p w:rsidR="00761C1B" w:rsidRDefault="00761C1B" w:rsidP="00761C1B">
      <w:r>
        <w:t>SOURCE: Used in EN 302 194-01 V1.1.2, clause 7.1.10.1</w:t>
      </w:r>
    </w:p>
    <w:p w:rsidR="00761C1B" w:rsidRDefault="00761C1B" w:rsidP="00761C1B"/>
    <w:p w:rsidR="00761C1B" w:rsidRDefault="00761C1B" w:rsidP="00761C1B">
      <w:r>
        <w:t xml:space="preserve">                                                                                                                                                                                                                                                                                                                                                                                                                                                                                                                                                                                                                                                                                                                                                                                                                                                                                                                                                                                                                                                                                                                                                                                                                                                                                                                                                                                                                                                                                                                                                                                                                                                                                                                                                                                                                                                                                                                                                                                                                                                                                                                                                                                                                                                                                                                                                                                                                                                                                                                                                                                                                                                                                                                                                                                                                                                                                                                                                                                                                                                                                                                                                                                                                                                                                                                                                                                                                                                                                                                                                                                                                                                                                                                                                                                                                                                                                                                                                                                                                                                                                                                                                                                                                                                                                                                                                                                                                                                                                                                                                                                                                                                                                                                                                                                                                                                                                                                                                                                                                                                                                                                                                                                                                                                                                                                                                                                                                                                                                                                                                                                                                                                                                                                                                                                                                                                                                                                                                                                                                                                                                                                                                                                                                                                                                                                                                                                                                                                                                                                                                                                                                                                                                                                                                                                                                                                                                                                                                                                                                                                                                                                                  The bit rate is the number of bits/s. </w:t>
      </w:r>
    </w:p>
    <w:p w:rsidR="00761C1B" w:rsidRDefault="00761C1B" w:rsidP="00761C1B">
      <w:r>
        <w:t>SOURCE: Used in EN 300 066 V1.3.1, clause 8.5.1</w:t>
      </w:r>
    </w:p>
    <w:p w:rsidR="00761C1B" w:rsidRDefault="00761C1B" w:rsidP="00761C1B"/>
    <w:p w:rsidR="00761C1B" w:rsidRDefault="00761C1B" w:rsidP="00761C1B">
      <w:r>
        <w:t xml:space="preserve">                                                                                                                                                                                                                                                                                                                                                                                                                                                                                                                                                                                                                                                                                                                                                                                                                                                                                                                                                                                                                                                                                                                                                                                                                                                                                                                                                                                                                                                                                                                                                                                                                                                                                                                                                                                                                                                                                                                                                                                                                                                                                                                                                                                                                                                                                                                                                                                                                                                                                                                                                                                                                                                                                                                                                                                                                                                                                                                                                                                                                                                                                                                                                                                                                                                                                                                                                                                                                                                                                                                                                                                                                                                                                                                                                                                                                                                                                                                                                                                                                                                                                                                                                                                                                                                                                                                                                                                                                                                                                                                                                                                                                                                                                                                                                                                                                                                                                                                                                                                                                                                                                                                                                                                                                                                                                                                                                                                                                                                                                                                                                                                                                                                                                                                                                                                                                                                                                                                                                                                                                                                                                                                                                                                                                                                                                                                                                                                                                                                                                                                                                                                                                                                                                                                                                                                                                                                                                                                                                                                                                                                                                                                              The bit stream speed is the number of bit/s. </w:t>
      </w:r>
    </w:p>
    <w:p w:rsidR="00761C1B" w:rsidRDefault="00761C1B" w:rsidP="00761C1B">
      <w:r>
        <w:t>SOURCE: Used in EN 300 338 V1.2.1, clause 7.3.1 SOURCE: Used in EN 300 338 V1.2.1, clause 8.3.1 SOURCE: Used in EN 300 338-01 V1.4.1, clause 6.2.1.3.1 SOURCE: Used in EN 300 338-01 V1.4.1, clause 6.2.3.3.1</w:t>
      </w:r>
    </w:p>
    <w:p w:rsidR="00761C1B" w:rsidRDefault="00761C1B" w:rsidP="00761C1B"/>
    <w:p w:rsidR="00761C1B" w:rsidRDefault="00761C1B" w:rsidP="00761C1B">
      <w:r>
        <w:t xml:space="preserve">                                                                                                                                                                                                                                                                                                                                                                                                                                                                                                                                                                                                                                                                                                                                                                                                                                                                                                                                                                                                                                                                                                                                                                                                                                                                                                                                                                                                                                                                                                                                                                                                                                                                                                                                                                                                                                                                                                                                                                                                                                                                                                                                                                                                                                                                                                                                                                                                                                                                                                                                                                                                                                                                                                                                                                                                                                                                                                                                                                                                                                                                                                                                                                                                                                                                                                                                                                                                                                                                                                                                                                                                                                                                                                                                                                                                                                                                                                                                                                                                                                                                                                                                                                                                                                                                                                                                                                                                                                                                                                                                                                                                                                                                                                                                                                                                                                                                                                                                                                                                                                                                                                                                                                                                                                                                                                                                                                                                                                                                                                                                                                                                                                                                                                                                                                                                                                                                                                                                                                                                                                                                                                                                                                                                                                                                                                                                                                                                                                                                                                                                                                                                                                                                                                                                                                                                                                                                                                                                                                                                                                                                                                                              blocking and spurious response rejection is a measure of the ability of a bss receiver to receive a wanted gsm modulated signal in the presence of an interfering signal; the level of the interfering signal is higher for the test of blocking than for spurious response. </w:t>
      </w:r>
    </w:p>
    <w:p w:rsidR="00761C1B" w:rsidRDefault="00761C1B" w:rsidP="00761C1B">
      <w:r>
        <w:t>SOURCE: Used in EN 301 502 V12.5.1, clause 4.2.12.1</w:t>
      </w:r>
    </w:p>
    <w:p w:rsidR="00761C1B" w:rsidRDefault="00761C1B" w:rsidP="00761C1B"/>
    <w:p w:rsidR="00761C1B" w:rsidRDefault="00761C1B" w:rsidP="00761C1B">
      <w:r>
        <w:t xml:space="preserve">                                                                                                                                                                                                                                                                                                                                                                                                                                                                                                                                                                                                                                                                                                                                                                                                                                                                                                                                                                                                                                                                                                                                                                                                                                                                                                                                                                                                                                                                                                                                                                                                                                                                                                                                                                                                                                                                                                                                                                                                                                                                                                                                                                                                                                                                                                                                                                                                                                                                                                                                                                                                                                                                                                                                                                                                                                                                                                                                                                                                                                                                                                                                                                                                                                                                                                                                                                                                                                                                                                                                                                                                                                                                                                                                                                                                                                                                                                                                                                                                                                                                                                                                                                                                                                                                                                                                                                                                                                                                                                                                                                                                                                                                                                                                                                                                                                                                                                                                                                                                                                                                                                                                                                                                                                                                                                                                                                                                                                                                                                                                                                                                                                                                                                                                                                                                                                                                                                                                                                                                                                                                                                                                                                                                                                                                                                                                                                                                                                                                                                                                                                                                                                                                                                                                                                                                                                                                                                                                                                                                                                                                                                                                  The blocking characteristic is a measure of the receiver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rsidR="00761C1B" w:rsidRDefault="00761C1B" w:rsidP="00761C1B">
      <w:r>
        <w:t>SOURCE: Used in EN 301 908-06 V5.2.1, clause 4.2.7.1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 covered by adjacent channel selectivity test), without this unwanted input signal causing a degradation of the performance of the receiver beyond a specified limit. the blocking performance shall apply at all frequencies except those at which spurious response occurs. the specifications are divided into in-band, out-of-band, and narrow band blocking. in-band blocking: the in-band blocking specifications pertain only to the cases where the blockers are located at a carrier frequency offset up to ?15 mhz from the signal carrier frequency; the blockers are umb signals with a channel bandwidth of 5 mhz. out-of-band blocking: the out-of-band blocking specifications pertain to those cases where the blockers are located at a carrier frequency offset greater than 15 mhz from the signal carrier frequency; the blockers are cw. the out-of-band blocking is divided into 3 basic frequency ranges: * frequency range 1: 15 mhz &lt; blocker carrier frequency offset from the signal ? 60 mhz. * frequency range 2: 60 mhz &lt; blocker (...\...) [the expected end of this definition was beyond the limit of 200 words] </w:t>
      </w:r>
    </w:p>
    <w:p w:rsidR="00761C1B" w:rsidRDefault="00761C1B" w:rsidP="00761C1B">
      <w:r>
        <w:t>SOURCE: Used in EN 301 908-16 V4.2.1, clause 4.2.6.1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(first and second), without this unwanted input signal causing a degradation of the performance of the receiver beyond a specified limit. the blocking performance shall apply at all frequencies except those at which a spurious response occur. psens5 and psens10 are the sensitivity levels at ber â‰¤ 10-6, for 5 mhz, and 10 mhz channels respectively, corresponding to the most robust modulation and coding rate supported by the user equipment. the wanted signal with the most robust modulation and coding supported by the ue shall be used. </w:t>
      </w:r>
    </w:p>
    <w:p w:rsidR="00761C1B" w:rsidRDefault="00761C1B" w:rsidP="00761C1B">
      <w:r>
        <w:t>SOURCE: Used in EN 301 908-19 V6.3.1, clause 4.2.7.1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separately for in-band and out-of-band signals. the blocking performance shall apply at all frequencies except those at which a spurious response occur. in-band signals are signals in the 2 160 mhz to 2 210 mhz band, i.e. signals in the mss and neighbouring bands. out-of-band signals are signals outside this band. </w:t>
      </w:r>
    </w:p>
    <w:p w:rsidR="00761C1B" w:rsidRDefault="00761C1B" w:rsidP="00761C1B">
      <w:r>
        <w:t>SOURCE: Used in EN 302 574-02 V2.1.1, clause 4.2.10.1 SOURCE: Used in EN 302 574-02 V2.1.1, clause 6.2.8.1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 </w:t>
      </w:r>
    </w:p>
    <w:p w:rsidR="00761C1B" w:rsidRDefault="00761C1B" w:rsidP="00761C1B">
      <w:r>
        <w:t>SOURCE: Used in EN 301 908-02 V11.1.1, clause 4.2.7.1 SOURCE: Used in EN 301 908-13 V11.1.1, clause 4.2.7.1.1 SOURCE: Used in EN 301 908-13 V11.1.1, clause 4.2.7.2.1 SOURCE: Used in EN 302 574-02 V2.1.1, clause 8.2.7.1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to all frequencies except those at which a spurious response occur. psens5 and psens10 are the sensitivity levels at ber â‰¤ 10-6, for 5 mhz and 10 mhz channels respectively, corresponding to the most robust modulation and coding rate supported by the user equipment. the wanted signal with the most robust modulation and coding supported by the ue shall be used. </w:t>
      </w:r>
    </w:p>
    <w:p w:rsidR="00761C1B" w:rsidRDefault="00761C1B" w:rsidP="00761C1B">
      <w:r>
        <w:t>SOURCE: Used in EN 301 908-21 V6.1.1, clause 4.2.9.1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w:t>
      </w:r>
    </w:p>
    <w:p w:rsidR="00761C1B" w:rsidRDefault="00761C1B" w:rsidP="00761C1B">
      <w:r>
        <w:t>SOURCE: Used in EN 302 574-01 V2.1.1, clause 4.2.8.1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w:t>
      </w:r>
    </w:p>
    <w:p w:rsidR="00761C1B" w:rsidRDefault="00761C1B" w:rsidP="00761C1B">
      <w:r>
        <w:t>SOURCE: Used in EN 301 908-07 V5.2.1, clause 4.2.8.1 SOURCE: Used in EN 301 908-20 V6.3.1, clause 4.2.8.1 SOURCE: Used in EN 302 574-01 V2.1.1, clause 6.2.8.1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the interferences are either a wcdma signal for in-band blocking or a cw signal for out-of-band blocking. the blocking performance requirement shall apply as specified in tables 4.2.8.2-1, 4.2.8.2-2 or 4.2.8.2-3. the requirements shall apply to the indicated base station class, depending on which frequency band is used. for a utra fdd bs additionally conforming to etsi en 301 908-18 [i.8], either the requirement of the present clause or the in-band and out-of-band blocking requirements in clauses 4.2.8 and 4.2.9 of etsi en 301 908-18 [i.8] can be equally applied, as listed in table 4.2.1-2. </w:t>
      </w:r>
    </w:p>
    <w:p w:rsidR="00761C1B" w:rsidRDefault="00761C1B" w:rsidP="00761C1B">
      <w:r>
        <w:t>SOURCE: Used in EN 301 908-03 V11.1.1, clause 4.2.8.1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the interferences are either a wcdma signal for in-band blocking or a cw signal for out-of-band blocking. the blocking performance requirement shall apply as specified in tables 4.2.8.2-2 or 4.2.8.2-3 of etsi en 301 908-3 [7] for the indicated utra-obts power class and for operating band i. for a utra fdd bs additionally conforming to etsi en 301 908-18 [8], either the requirement of the present clause or the in-band and out-of-band blocking requirements in clauses 4.2.8 and 4.2.9 of etsi en 301 908-18 [8] can be equally applied. for a utra-obts additionally conforming to etsi en 301 908-3 [7], either the requirement of the present clause or the blocking characteristics requirements in clause 4.2.8 of etsi en 301 908-3 [7] can be equally applied. </w:t>
      </w:r>
    </w:p>
    <w:p w:rsidR="00761C1B" w:rsidRDefault="00761C1B" w:rsidP="00761C1B">
      <w:r>
        <w:t>SOURCE: Used in EN 302 480 V2.1.1, clause 4.2.3.7.1</w:t>
      </w:r>
    </w:p>
    <w:p w:rsidR="00761C1B" w:rsidRDefault="00761C1B" w:rsidP="00761C1B"/>
    <w:p w:rsidR="00761C1B" w:rsidRDefault="00761C1B" w:rsidP="00761C1B">
      <w:r>
        <w:t xml:space="preserve">                                                                                                                                                                                                                                                                                                                                                                                                                                                                                                                                                                                                                                                                                                                                                                                                                                                                                                                                                                                                                                                                                                                                                                                                                                                                                                                                                                                                                                                                                                                                                                                                                                                                                                                                                                                                                                                                                                                                                                                                                                                                                                                                                                                                                                                                                                                                                                                                                                                                                                                                                                                                                                                                                                                                                                                                                                                                                                                                                                                                                                                                                                                                                                                                                                                                                                                                                                                                                                                                                                                                                                                                                                                                                                                                                                                                                                                                                                                                                                                                                                                                                                                                                                                                                                                                                                                                                                                                                                                                                                                                                                                                                                                                                                                                                                                                                                                                                                                                                                                                                                                                                                                                                                                                                                                                                                                                                                                                                                                                                                                                                                                                                                                                                                                                                                                                                                                                                                                                                                                                                                                                                                                                                                                                                                                                                                                                                                                                                                                                                                                                                                                                                                                                                                                                                                                                                                                                                                                                                                                                                                                                                                                              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center frequency within the ranges specified in the tables below, using a 1 mhz step size. the blocking performance shall apply to all frequencies except those at which a spurious response occur. psens5 and psens10 are the sensitivity levels at ber = 10-6, for 5 mhz and 10 mhz channels respectively, corresponding to the most robust modulation and coding rate supported by the user equipment. the wanted signal with the most robust modulation and coding supported by the ue shall be used. </w:t>
      </w:r>
    </w:p>
    <w:p w:rsidR="00761C1B" w:rsidRDefault="00761C1B" w:rsidP="00761C1B">
      <w:r>
        <w:t>SOURCE: Used in EN 302 544-02 V1.1.1, clause 4.2.10.1</w:t>
      </w:r>
    </w:p>
    <w:p w:rsidR="00761C1B" w:rsidRDefault="00761C1B" w:rsidP="00761C1B"/>
    <w:p w:rsidR="00761C1B" w:rsidRDefault="00761C1B" w:rsidP="00761C1B">
      <w:r>
        <w:t xml:space="preserve">                                                                                                                                                                                                                                                                                                                                                                                                                                                                                                                                                                                                                                                                                                                                                                                                                                                                                                                                                                                                                                                                                                                                                                                                                                                                                                                                                                                                                                                                                                                                                                                                                                                                                                                                                                                                                                                                                                                                                                                                                                                                                                                                                                                                                                                                                                                                                                                                                                                                                                                                                                                                                                                                                                                                                                                                                                                                                                                                                                                                                                                                                                                                                                                                                                                                                                                                                                                                                                                                                                                                                                                                                                                                                                                                                                                                                                                                                                                                                                                                                                                                                                                                                                                                                                                                                                                                                                                                                                                                                                                                                                                                                                                                                                                                                                                                                                                                                                                                                                                                                                                                                                                                                                                                                                                                                                                                                                                                                                                                                                                                                                                                                                                                                                                                                                                                                                                                                                                                                                                                                                                                                                                                                                                                                                                                                                                                                                                                                                                                                                                                                                                                                                                                                                                                                                                                                                                                                                                                                                                                                                                                                                                              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centre frequency within the ranges specified in tables 20 and 21, using a 1 mhz step size. </w:t>
      </w:r>
    </w:p>
    <w:p w:rsidR="00761C1B" w:rsidRDefault="00761C1B" w:rsidP="00761C1B">
      <w:r>
        <w:t>SOURCE: Used in EN 302 544-01 V1.1.1, clause 4.2.9.1</w:t>
      </w:r>
    </w:p>
    <w:p w:rsidR="00761C1B" w:rsidRDefault="00761C1B" w:rsidP="00761C1B"/>
    <w:p w:rsidR="00761C1B" w:rsidRDefault="00761C1B" w:rsidP="00761C1B">
      <w:r>
        <w:t xml:space="preserve">                                                                                                                                                                                                                                                                                                                                                                                                                                                                                                                                                                                                                                                                                                                                                                                                                                                                                                                                                                                                                                                                                                                                                                                                                                                                                                                                                                                                                                                                                                                                                                                                                                                                                                                                                                                                                                                                                                                                                                                                                                                                                                                                                                                                                                                                                                                                                                                                                                                                                                                                                                                                                                                                                                                                                                                                                                                                                                                                                                                                                                                                                                                                                                                                                                                                                                                                                                                                                                                                                                                                                                                                                                                                                                                                                                                                                                                                                                                                                                                                                                                                                                                                                                                                                                                                                                                                                                                                                                                                                                                                                                                                                                                                                                                                                                                                                                                                                                                                                                                                                                                                                                                                                                                                                                                                                                                                                                                                                                                                                                                                                                                                                                                                                                                                                                                                                                                                                                                                                                                                                                                                                                                                                                                                                                                                                                                                                                                                                                                                                                                                                                                                                                                                                                                                                                                                                                                                                                                                                                                                                                                                                                                              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centre frequency within the ranges specified in the tables below, using a 1 mhz step size. the blocking performance shall apply to all frequencies except those at which a spurious response occur. psens5 and psens10 are the sensitivity levels at ber â‰¤ 10-6, for 5 mhz and 10 mhz channels respectively, corresponding to the most robust modulation and coding rate supported by the base station. the wanted signal with the most robust modulation and coding supported by the bs shall be used. </w:t>
      </w:r>
    </w:p>
    <w:p w:rsidR="00761C1B" w:rsidRDefault="00761C1B" w:rsidP="00761C1B">
      <w:r>
        <w:t>SOURCE: Used in EN 301 908-22 V6.1.1, clause 4.2.9.1</w:t>
      </w:r>
    </w:p>
    <w:p w:rsidR="00761C1B" w:rsidRDefault="00761C1B" w:rsidP="00761C1B"/>
    <w:p w:rsidR="00761C1B" w:rsidRDefault="00761C1B" w:rsidP="00761C1B">
      <w:r>
        <w:t xml:space="preserve">                                                                                                                                                                                                                                                                                                                                                                                                                                                                                                                                                                                                                                                                                                                                                                                                                                                                                                                                                                                                                                                                                                                                                                                                                                                                                                                                                                                                                                                                                                                                                                                                                                                                                                                                                                                                                                                                                                                                                                                                                                                                                                                                                                                                                                                                                                                                                                                                                                                                                                                                                                                                                                                                                                                                                                                                                                                                                                                                                                                                                                                                                                                                                                                                                                                                                                                                                                                                                                                                                                                                                                                                                                                                                                                                                                                                                                                                                                                                                                                                                                                                                                                                                                                                                                                                                                                                                                                                                                                                                                                                                                                                                                                                                                                                                                                                                                                                                                                                                                                                                                                                                                                                                                                                                                                                                                                                                                                                                                                                                                                                                                                                                                                                                                                                                                                                                                                                                                                                                                                                                                                                                                                                                                                                                                                                                                                                                                                                                                                                                                                                                                                                                                                                                                                                                                                                                                                                                                                                                                                                                                                                                                                              The blocking characteristics is a measure of the receiver ability to receive a wanted signal at its assigned channel in the presence of an unwanted interferer, on frequencies other than those of the adjacent channel. </w:t>
      </w:r>
    </w:p>
    <w:p w:rsidR="00761C1B" w:rsidRDefault="00761C1B" w:rsidP="00761C1B">
      <w:r>
        <w:t>SOURCE: Used in EN 302 574-01 V2.1.1, clause 8.2.8.1</w:t>
      </w:r>
    </w:p>
    <w:p w:rsidR="00761C1B" w:rsidRDefault="00761C1B" w:rsidP="00761C1B"/>
    <w:p w:rsidR="00761C1B" w:rsidRDefault="00761C1B" w:rsidP="00761C1B">
      <w:r>
        <w:t xml:space="preserve">                                                                                                                                                                                                                                                                                                                                                                                                                                                                                                                                                                                                                                                                                                                                                                                                                                                                                                                                                                                                                                                                                                                                                                                                                                                                                                                                                                                                                                                                                                                                                                                                                                                                                                                                                                                                                                                                                                                                                                                                                                                                                                                                                                                                                                                                                                                                                                                                                                                                                                                                                                                                                                                                                                                                                                                                                                                                                                                                                                                                                                                                                                                                                                                                                                                                                                                                                                                                                                                                                                                                                                                                                                                                                                                                                                                                                                                                                                                                                                                                                                                                                                                                                                                                                                                                                                                                                                                                                                                                                                                                                                                                                                                                                                                                                                                                                                                                                                                                                                                                                                                                                                                                                                                                                                                                                                                                                                                                                                                                                                                                                                                                                                                                                                                                                                                                                                                                                                                                                                                                                                                                                                                                                                                                                                                                                                                                                                                                                                                                                                                                                                                                                                                                                                                                                                                                                                                                                                                                                                                                                                                                                                                              The blocking characteristics is a measure of the receiver ability to receive a wanted signal at its assigned channel in the presence of an unwanted interferer, which are either a 1 mhz, 4 mhz, 3 mhz or 5 mhz e-utra signal for in-band blocking or a cw signal for out-of-band blocking. the interfering e-utra signal shall be as specified in etsi ts 136 141 [5], annex c. </w:t>
      </w:r>
    </w:p>
    <w:p w:rsidR="00761C1B" w:rsidRDefault="00761C1B" w:rsidP="00761C1B">
      <w:r>
        <w:t>SOURCE: Used in EN 302 480 V2.1.1, clause 4.2.4.7.1</w:t>
      </w:r>
    </w:p>
    <w:p w:rsidR="00761C1B" w:rsidRDefault="00761C1B" w:rsidP="00761C1B"/>
    <w:p w:rsidR="00761C1B" w:rsidRDefault="00761C1B" w:rsidP="00761C1B">
      <w:r>
        <w:t xml:space="preserve">                                                                                                                                                                                                                                                                                                                                                                                                                                                                                                                                                                                                                                                                                                                                                                                                                                                                                                                                                                                                                                                                                                                                                                                                                                                                                                                                                                                                                                                                                                                                                                                                                                                                                                                                                                                                                                                                                                                                                                                                                                                                                                                                                                                                                                                                                                                                                                                                                                                                                                                                                                                                                                                                                                                                                                                                                                                                                                                                                                                                                                                                                                                                                                                                                                                                                                                                                                                                                                                                                                                                                                                                                                                                                                                                                                                                                                                                                                                                                                                                                                                                                                                                                                                                                                                                                                                                                                                                                                                                                                                                                                                                                                                                                                                                                                                                                                                                                                                                                                                                                                                                                                                                                                                                                                                                                                                                                                                                                                                                                                                                                                                                                                                                                                                                                                                                                                                                                                                                                                                                                                                                                                                                                                                                                                                                                                                                                                                                                                                                                                                                                                                                                                                                                                                                                                                                                                                                                                                                                                                                                                                                                                                              The blocking characteristics is a measure of the receiver ability to receive a wanted signal at its assigned channel in the presence of an unwanted interferer, which are either a 1,4 mhz, 3 mhz or 5 mhz e-utra signal for in-band blocking or a cw signal for out-of-band blocking. the interfering e-utra signal shall be as specified in etsi ts 136 141 [1], annex c. for an e-utra wide area bs additionally conforming to etsi en 301 908-18 [i.8], either the requirement of the present clause or the in-band and out-of-band blocking requirements in clauses 4.2.8 and 4.2.9 of etsi en 301 908-18 [i.8] can be equally applied, as listed in table 4.2.1-2. </w:t>
      </w:r>
    </w:p>
    <w:p w:rsidR="00761C1B" w:rsidRDefault="00761C1B" w:rsidP="00761C1B">
      <w:r>
        <w:t>SOURCE: Used in EN 301 908-14 V11.1.1, clause 4.2.8.1</w:t>
      </w:r>
    </w:p>
    <w:p w:rsidR="00761C1B" w:rsidRDefault="00761C1B" w:rsidP="00761C1B"/>
    <w:p w:rsidR="00761C1B" w:rsidRDefault="00761C1B" w:rsidP="00761C1B">
      <w:r>
        <w:t xml:space="preserve">                                                                                                                                                                                                                                                                                                                                                                                                                                                                                                                                                                                                                                                                                                                                                                                                                                                                                                                                                                                                                                                                                                                                                                                                                                                                                                                                                                                                                                                                                                                                                                                                                                                                                                                                                                                                                                                                                                                                                                                                                                                                                                                                                                                                                                                                                                                                                                                                                                                                                                                                                                                                                                                                                                                                                                                                                                                                                                                                                                                                                                                                                                                                                                                                                                                                                                                                                                                                                                                                                                                                                                                                                                                                                                                                                                                                                                                                                                                                                                                                                                                                                                                                                                                                                                                                                                                                                                                                                                                                                                                                                                                                                                                                                                                                                                                                                                                                                                                                                                                                                                                                                                                                                                                                                                                                                                                                                                                                                                                                                                                                                                                                                                                                                                                                                                                                                                                                                                                                                                                                                                                                                                                                                                                                                                                                                                                                                                                                                                                                                                                                                                                                                                                                                                                                                                                                                                                                                                                                                                                                                                                                                                                              blocking immunity is defined as the receiver ability to discriminate between wanted signal and unwanted signals at frequencies from ±1 mhz to ±10 mhz from the nominal assigned. </w:t>
      </w:r>
    </w:p>
    <w:p w:rsidR="00761C1B" w:rsidRDefault="00761C1B" w:rsidP="00761C1B">
      <w:r>
        <w:t>SOURCE: Used in EN 301 033 V1.4.1, clause 9.7.1</w:t>
      </w:r>
    </w:p>
    <w:p w:rsidR="00761C1B" w:rsidRDefault="00761C1B" w:rsidP="00761C1B"/>
    <w:p w:rsidR="00761C1B" w:rsidRDefault="00761C1B" w:rsidP="00761C1B">
      <w:r>
        <w:t xml:space="preserve">                                                                                                                                                                                                                                                                                                                                                                                                                                                                                                                                                                                                                                                                                                                                                                                                                                                                                                                                                                                                                                                                                                                                                                                                                                                                                                                                                                                                                                                                                                                                                                                                                                                                                                                                                                                                                                                                                                                                                                                                                                                                                                                                                                                                                                                                                                                                                                                                                                                                                                                                                                                                                                                                                                                                                                                                                                                                                                                                                                                                                                                                                                                                                                                                                                                                                                                                                                                                                                                                                                                                                                                                                                                                                                                                                                                                                                                                                                                                                                                                                                                                                                                                                                                                                                                                                                                                                                                                                                                                                                                                                                                                                                                                                                                                                                                                                                                                                                                                                                                                                                                                                                                                                                                                                                                                                                                                                                                                                                                                                                                                                                                                                                                                                                                                                                                                                                                                                                                                                                                                                                                                                                                                                                                                                                                                                                                                                                                                                                                                                                                                                                                                                                                                                                                                                                                                                                                                                                                                                                                                                                                                                                                                  blocking immunity is defined as the receiver ability to discriminate between wanted signal and unwanted signals at frequencies from ±3 khz to ±20 khz from the nominal assigned frequency, at which the symbol error rate will result in a decoded dsc message. </w:t>
      </w:r>
    </w:p>
    <w:p w:rsidR="00761C1B" w:rsidRDefault="00761C1B" w:rsidP="00761C1B">
      <w:r>
        <w:t>SOURCE: Used in EN 300 373-01 V1.4.1, clause 11.6.1</w:t>
      </w:r>
    </w:p>
    <w:p w:rsidR="00761C1B" w:rsidRDefault="00761C1B" w:rsidP="00761C1B"/>
    <w:p w:rsidR="00761C1B" w:rsidRDefault="00761C1B" w:rsidP="00761C1B">
      <w:r>
        <w:t xml:space="preserve">                                                                                                                                                                                                                                                                                                                                                                                                                                                                                                                                                                                                                                                                                                                                                                                                                                                                                                                                                                                                                                                                                                                                                                                                                                                                                                                                                                                                                                                                                                                                                                                                                                                                                                                                                                                                                                                                                                                                                                                                                                                                                                                                                                                                                                                                                                                                                                                                                                                                                                                                                                                                                                                                                                                                                                                                                                                                                                                                                                                                                                                                                                                                                                                                                                                                                                                                                                                                                                                                                                                                                                                                                                                                                                                                                                                                                                                                                                                                                                                                                                                                                                                                                                                                                                                                                                                                                                                                                                                                                                                                                                                                                                                                                                                                                                                                                                                                                                                                                                                                                                                                                                                                                                                                                                                                                                                                                                                                                                                                                                                                                                                                                                                                                                                                                                                                                                                                                                                                                                                                                                                                                                                                                                                                                                                                                                                                                                                                                                                                                                                                                                                                                                                                                                                                                                                                                                                                                                                                                                                                                                                                                                                                  blocking immunity is defined as the receiver ability to discriminate between wanted signal and unwanted signals at frequencies from ±3 khz to ±20 khz from the nominal assigned frequency. </w:t>
      </w:r>
    </w:p>
    <w:p w:rsidR="00761C1B" w:rsidRDefault="00761C1B" w:rsidP="00761C1B">
      <w:r>
        <w:t>SOURCE: Used in EN 301 033 V1.4.1, clause 8.7.1</w:t>
      </w:r>
    </w:p>
    <w:p w:rsidR="00761C1B" w:rsidRDefault="00761C1B" w:rsidP="00761C1B"/>
    <w:p w:rsidR="00761C1B" w:rsidRDefault="00761C1B" w:rsidP="00761C1B">
      <w:r>
        <w:t xml:space="preserve">                                                                                                                                                                                                                                                                                                                                                                                                                                                                                                                                                                                                                                                                                                                                                                                                                                                                                                                                                                                                                                                                                                                                                                                                                                                                                                                                                                                                                                                                                                                                                                                                                                                                                                                                                                                                                                                                                                                                                                                                                                                                                                                                                                                                                                                                                                                                                                                                                                                                                                                                                                                                                                                                                                                                                                                                                                                                                                                                                                                                                                                                                                                                                                                                                                                                                                                                                                                                                                                                                                                                                                                                                                                                                                                                                                                                                                                                                                                                                                                                                                                                                                                                                                                                                                                                                                                                                                                                                                                                                                                                                                                                                                                                                                                                                                                                                                                                                                                                                                                                                                                                                                                                                                                                                                                                                                                                                                                                                                                                                                                                                                                                                                                                                                                                                                                                                                                                                                                                                                                                                                                                                                                                                                                                                                                                                                                                                                                                                                                                                                                                                                                                                                                                                                                                                                                                                                                                                                                                                                                                                                                                                                                                  The blocking immunity or desensitization for analogue speech is a measure of the capability of the receiver to receive a wanted modulated signal at the nominal frequency without exceeding a given degradation due to the presence of an unwanted unmodulated high input signal, which is not a direct spurious frequency of the receiver under test. it is specified as the ratio in db of the level of the unwanted signal to a specified level of the wanted signal which produces through a psophometric weighting network a sinad ratio of 14 db (blocking immunity) or a power reduction of 3 db in the receiver audio output power (desensitization). </w:t>
      </w:r>
    </w:p>
    <w:p w:rsidR="00761C1B" w:rsidRDefault="00761C1B" w:rsidP="00761C1B">
      <w:r>
        <w:t>SOURCE: Used in EN 300 224-01 V1.3.1, clause 8.2.11.1</w:t>
      </w:r>
    </w:p>
    <w:p w:rsidR="00761C1B" w:rsidRDefault="00761C1B" w:rsidP="00761C1B"/>
    <w:p w:rsidR="00761C1B" w:rsidRDefault="00761C1B" w:rsidP="00761C1B">
      <w:r>
        <w:t xml:space="preserve">                                                                                                                                                                                                                                                                                                                                                                                                                                                                                                                                                                                                                                                                                                                                                                                                                                                                                                                                                                                                                                                                                                                                                                                                                                                                                                                                                                                                                                                                                                                                                                                                                                                                                                                                                                                                                                                                                                                                                                                                                                                                                                                                                                                                                                                                                                                                                                                                                                                                                                                                                                                                                                                                                                                                                                                                                                                                                                                                                                                                                                                                                                                                                                                                                                                                                                                                                                                                                                                                                                                                                                                                                                                                                                                                                                                                                                                                                                                                                                                                                                                                                                                                                                                                                                                                                                                                                                                                                                                                                                                                                                                                                                                                                                                                                                                                                                                                                                                                                                                                                                                                                                                                                                                                                                                                                                                                                                                                                                                                                                                                                                                                                                                                                                                                                                                                                                                                                                                                                                                                                                                                                                                                                                                                                                                                                                                                                                                                                                                                                                                                                                                                                                                                                                                                                                                                                                                                                                                                                                                                                                                                                                                              The blocking immunity or desensitization for messages is a measure of the capability of the receiver to receive a wanted modulated signal at the nominal frequency without exceeding a given degradation due to the presence of an unwanted unmodulated high input signal, which is not a direct spurious frequency of the receiver under test. it is specified as the ratio in db of the level of the unwanted signal to a specified level of the wanted signal at the receiver input for which the message acceptance ratio is 80 %. </w:t>
      </w:r>
    </w:p>
    <w:p w:rsidR="00761C1B" w:rsidRDefault="00761C1B" w:rsidP="00761C1B">
      <w:r>
        <w:t>SOURCE: Used in EN 300 224-01 V1.3.1, clause 8.2.12.1</w:t>
      </w:r>
    </w:p>
    <w:p w:rsidR="00761C1B" w:rsidRDefault="00761C1B" w:rsidP="00761C1B"/>
    <w:p w:rsidR="00761C1B" w:rsidRDefault="00761C1B" w:rsidP="00761C1B">
      <w:r>
        <w:t xml:space="preserve">                                                                                                                                                                                                                                                                                                                                                                                                                                                                                                                                                                                                                                                                                                                                                                                                                                                                                                                                                                                                                                                                                                                                                                                                                                                                                                                                                                                                                                                                                                                                                                                                                                                                                                                                                                                                                                                                                                                                                                                                                                                                                                                                                                                                                                                                                                                                                                                                                                                                                                                                                                                                                                                                                                                                                                                                                                                                                                                                                                                                                                                                                                                                                                                                                                                                                                                                                                                                                                                                                                                                                                                                                                                                                                                                                                                                                                                                                                                                                                                                                                                                                                                                                                                                                                                                                                                                                                                                                                                                                                                                                                                                                                                                                                                                                                                                                                                                                                                                                                                                                                                                                                                                                                                                                                                                                                                                                                                                                                                                                                                                                                                                                                                                                                                                                                                                                                                                                                                                                                                                                                                                                                                                                                                                                                                                                                                                                                                                                                                                                                                                                                                                                                                                                                                                                                                                                                                                                                                                                                                                                                                                                                                              blocking is a change (generally a reduction) in the output power of the receiver or a reduction of the sinad ratio due to a high level unwanted signal on another frequency. </w:t>
      </w:r>
    </w:p>
    <w:p w:rsidR="00761C1B" w:rsidRDefault="00761C1B" w:rsidP="00761C1B">
      <w:r>
        <w:t>SOURCE: Used in EN 301 925 V1.5.1, clause 12.9.1</w:t>
      </w:r>
    </w:p>
    <w:p w:rsidR="00761C1B" w:rsidRDefault="00761C1B" w:rsidP="00761C1B"/>
    <w:p w:rsidR="00761C1B" w:rsidRDefault="00761C1B" w:rsidP="00761C1B">
      <w:r>
        <w:t xml:space="preserve">                                                                                                                                                                                                                                                                                                                                                                                                                                                                                                                                                                                                                                                                                                                                                                                                                                                                                                                                                                                                                                                                                                                                                                                                                                                                                                                                                                                                                                                                                                                                                                                                                                                                                                                                                                                                                                                                                                                                                                                                                                                                                                                                                                                                                                                                                                                                                                                                                                                                                                                                                                                                                                                                                                                                                                                                                                                                                                                                                                                                                                                                                                                                                                                                                                                                                                                                                                                                                                                                                                                                                                                                                                                                                                                                                                                                                                                                                                                                                                                                                                                                                                                                                                                                                                                                                                                                                                                                                                                                                                                                                                                                                                                                                                                                                                                                                                                                                                                                                                                                                                                                                                                                                                                                                                                                                                                                                                                                                                                                                                                                                                                                                                                                                                                                                                                                                                                                                                                                                                                                                                                                                                                                                                                                                                                                                                                                                                                                                                                                                                                                                                                                                                                                                                                                                                                                                                                                                                                                                                                                                                                                                                                                  blocking is a change (generally a reduction) in the wanted audio frequency output power of the receiver or a reduction of the sinad ratio due to an unwanted signal on another frequency. </w:t>
      </w:r>
    </w:p>
    <w:p w:rsidR="00761C1B" w:rsidRDefault="00761C1B" w:rsidP="00761C1B">
      <w:r>
        <w:t>SOURCE: Used in EN 300 225 V1.5.1, clause 10.8.1 SOURCE: Used in EN 300 720 V2.1.1, clause 9.8.1.1 SOURCE: Used in EN 300 720-01 V1.3.2, clause 9.8.1 SOURCE: Used in EN 301 466 V1.2.1, clause 9.8.1</w:t>
      </w:r>
    </w:p>
    <w:p w:rsidR="00761C1B" w:rsidRDefault="00761C1B" w:rsidP="00761C1B"/>
    <w:p w:rsidR="00761C1B" w:rsidRDefault="00761C1B" w:rsidP="00761C1B">
      <w:r>
        <w:t xml:space="preserve">                                                                                                                                                                                                                                                                                                                                                                                                                                                                                                                                                                                                                                                                                                                                                                                                                                                                                                                                                                                                                                                                                                                                                                                                                                                                                                                                                                                                                                                                                                                                                                                                                                                                                                                                                                                                                                                                                                                                                                                                                                                                                                                                                                                                                                                                                                                                                                                                                                                                                                                                                                                                                                                                                                                                                                                                                                                                                                                                                                                                                                                                                                                                                                                                                                                                                                                                                                                                                                                                                                                                                                                                                                                                                                                                                                                                                                                                                                                                                                                                                                                                                                                                                                                                                                                                                                                                                                                                                                                                                                                                                                                                                                                                                                                                                                                                                                                                                                                                                                                                                                                                                                                                                                                                                                                                                                                                                                                                                                                                                                                                                                                                                                                                                                                                                                                                                                                                                                                                                                                                                                                                                                                                                                                                                                                                                                                                                                                                                                                                                                                                                                                                                                                                                                                                                                                                                                                                                                                                                                                                                                                                                                                                  blocking is a change (generally a reduction) in the wanted output power of a receiver, or a reduction in the sinad ratio, or an increase in the bit error rate due to an unwanted signal on another frequency. </w:t>
      </w:r>
    </w:p>
    <w:p w:rsidR="00761C1B" w:rsidRDefault="00761C1B" w:rsidP="00761C1B">
      <w:r>
        <w:t>SOURCE: Used in EN 300 373-01 V1.4.1, clause 10.7.1 SOURCE: Used in EN 300 373-02 V1.2.1, clause 4.2.8.1 SOURCE: Used in EN 303 402 V2.1.1, clause 9.4.1</w:t>
      </w:r>
    </w:p>
    <w:p w:rsidR="00761C1B" w:rsidRDefault="00761C1B" w:rsidP="00761C1B"/>
    <w:p w:rsidR="00761C1B" w:rsidRDefault="00761C1B" w:rsidP="00761C1B">
      <w:r>
        <w:t xml:space="preserve">                                                                                                                                                                                                                                                                                                                                                                                                                                                                                                                                                                                                                                                                                                                                                                                                                                                                                                                                                                                                                                                                                                                                                                                                                                                                                                                                                                                                                                                                                                                                                                                                                                                                                                                                                                                                                                                                                                                                                                                                                                                                                                                                                                                                                                                                                                                                                                                                                                                                                                                                                                                                                                                                                                                                                                                                                                                                                                                                                                                                                                                                                                                                                                                                                                                                                                                                                                                                                                                                                                                                                                                                                                                                                                                                                                                                                                                                                                                                                                                                                                                                                                                                                                                                                                                                                                                                                                                                                                                                                                                                                                                                                                                                                                                                                                                                                                                                                                                                                                                                                                                                                                                                                                                                                                                                                                                                                                                                                                                                                                                                                                                                                                                                                                                                                                                                                                                                                                                                                                                                                                                                                                                                                                                                                                                                                                                                                                                                                                                                                                                                                                                                                                                                                                                                                                                                                                                                                                                                                                                                                                                                                                                                  blocking is a change (generally a reduction) in the wanted output power of the receiver or a reduction of the sinad ratio due to an unwanted signal on another frequency. </w:t>
      </w:r>
    </w:p>
    <w:p w:rsidR="00761C1B" w:rsidRDefault="00761C1B" w:rsidP="00761C1B">
      <w:r>
        <w:t>SOURCE: Used in EN 300 162-01 V1.4.1, clause 9.8.1 SOURCE: Used in EN 300 698 V2.2.1, clause 9.8.1 SOURCE: Used in EN 300 698-01 V1.4.1, clause 9.8.1 SOURCE: Used in EN 301 025 V2.2.1, clause 9.8.1 SOURCE: Used in EN 301 025-01 V1.5.1, clause 9.8.1 SOURCE: Used in EN 301 178 V2.2.1, clause 9.8.1 SOURCE: Used in EN 301 178-01 V1.4.1, clause 9.8.1 SOURCE: Used in EN 301 929 V2.1.1, clause 9.9.1 SOURCE: Used in EN 301 929-01 V1.2.1, clause 9.9.1 SOURCE: Used in EN 302 885 V2.2.1, clause 9.8.1 SOURCE: Used in EN 302 885-01 V1.3.1, clause 9.8.1</w:t>
      </w:r>
    </w:p>
    <w:p w:rsidR="00761C1B" w:rsidRDefault="00761C1B" w:rsidP="00761C1B"/>
    <w:p w:rsidR="00761C1B" w:rsidRDefault="00761C1B" w:rsidP="00761C1B">
      <w:r>
        <w:t xml:space="preserve">                                                                                                                                                                                                                                                                                                                                                                                                                                                                                                                                                                                                                                                                                                                                                                                                                                                                                                                                                                                                                                                                                                                                                                                                                                                                                                                                                                                                                                                                                                                                                                                                                                                                                                                                                                                                                                                                                                                                                                                                                                                                                                                                                                                                                                                                                                                                                                                                                                                                                                                                                                                                                                                                                                                                                                                                                                                                                                                                                                                                                                                                                                                                                                                                                                                                                                                                                                                                                                                                                                                                                                                                                                                                                                                                                                                                                                                                                                                                                                                                                                                                                                                                                                                                                                                                                                                                                                                                                                                                                                                                                                                                                                                                                                                                                                                                                                                                                                                                                                                                                                                                                                                                                                                                                                                                                                                                                                                                                                                                                                                                                                                                                                                                                                                                                                                                                                                                                                                                                                                                                                                                                                                                                                                                                                                                                                                                                                                                                                                                                                                                                                                                                                                                                                                                                                                                                                                                                                                                                                                                                                                                                                                                  blocking is a measure of the ability of the receiver to receive a modulated wanted input signal in the presence of an unwanted input signal, on frequencies other than those of the spurious responses or the adjacent channels, without exceeding a given degradation. "wanted signal" in this test is the signal generated by the transmitted rlc data blocks. </w:t>
      </w:r>
    </w:p>
    <w:p w:rsidR="00761C1B" w:rsidRDefault="00761C1B" w:rsidP="00761C1B">
      <w:r>
        <w:t>SOURCE: Used in EN 301 908-08 V1.1.1, clause 4.2.3.4.2.1</w:t>
      </w:r>
    </w:p>
    <w:p w:rsidR="00761C1B" w:rsidRDefault="00761C1B" w:rsidP="00761C1B"/>
    <w:p w:rsidR="00761C1B" w:rsidRDefault="00761C1B" w:rsidP="00761C1B">
      <w:r>
        <w:t xml:space="preserve">                                                                                                                                                                                                                                                                                                                                                                                                                                                                                                                                                                                                                                                                                                                                                                                                                                                                                                                                                                                                                                                                                                                                                                                                                                                                                                                                                                                                                                                                                                                                                                                                                                                                                                                                                                                                                                                                                                                                                                                                                                                                                                                                                                                                                                                                                                                                                                                                                                                                                                                                                                                                                                                                                                                                                                                                                                                                                                                                                                                                                                                                                                                                                                                                                                                                                                                                                                                                                                                                                                                                                                                                                                                                                                                                                                                                                                                                                                                                                                                                                                                                                                                                                                                                                                                                                                                                                                                                                                                                                                                                                                                                                                                                                                                                                                                                                                                                                                                                                                                                                                                                                                                                                                                                                                                                                                                                                                                                                                                                                                                                                                                                                                                                                                                                                                                                                                                                                                                                                                                                                                                                                                                                                                                                                                                                                                                                                                                                                                                                                                                                                                                                                                                                                                                                                                                                                                                                                                                                                                                                                                                                                                                                  blocking is a measure of the capability of the dr receiver to receive a wanted modulated signal from ccam without exceeding a given degradation due to the presence of an unwanted input signal at any frequencies other than those of the spurious responses or the adjacent channels or bands. </w:t>
      </w:r>
    </w:p>
    <w:p w:rsidR="00761C1B" w:rsidRDefault="00761C1B" w:rsidP="00761C1B">
      <w:r>
        <w:t>SOURCE: Used in EN 303 520 V1.1.1, clause 4.2.2.2.1</w:t>
      </w:r>
    </w:p>
    <w:p w:rsidR="00761C1B" w:rsidRDefault="00761C1B" w:rsidP="00761C1B"/>
    <w:p w:rsidR="00761C1B" w:rsidRDefault="00761C1B" w:rsidP="00761C1B">
      <w:r>
        <w:t xml:space="preserve">                                                                                                                                                                                                                                                                                                                                                                                                                                                                                                                                                                                                                                                                                                                                                                                                                                                                                                                                                                                                                                                                                                                                                                                                                                                                                                                                                                                                                                                                                                                                                                                                                                                                                                                                                                                                                                                                                                                                                                                                                                                                                                                                                                                                                                                                                                                                                                                                                                                                                                                                                                                                                                                                                                                                                                                                                                                                                                                                                                                                                                                                                                                                                                                                                                                                                                                                                                                                                                                                                                                                                                                                                                                                                                                                                                                                                                                                                                                                                                                                                                                                                                                                                                                                                                                                                                                                                                                                                                                                                                                                                                                                                                                                                                                                                                                                                                                                                                                                                                                                                                                                                                                                                                                                                                                                                                                                                                                                                                                                                                                                                                                                                                                                                                                                                                                                                                                                                                                                                                                                                                                                                                                                                                                                                                                                                                                                                                                                                                                                                                                                                                                                                                                                                                                                                                                                                                                                                                                                                                                                                                                                                                                                  blocking is a measure of the capability of the receiver to achieve a specific successful response ratio when receiving the wanted signal in the presence of an unwanted unmodulated high level signal on frequencies other than those of spurious responses or adjacent channels. </w:t>
      </w:r>
    </w:p>
    <w:p w:rsidR="00761C1B" w:rsidRDefault="00761C1B" w:rsidP="00761C1B">
      <w:r>
        <w:t>SOURCE: Used in EN 300 219 V2.1.1, clause 9.8.1 SOURCE: Used in EN 300 219-01 V1.2.1, clause 9.8.1</w:t>
      </w:r>
    </w:p>
    <w:p w:rsidR="00761C1B" w:rsidRDefault="00761C1B" w:rsidP="00761C1B"/>
    <w:p w:rsidR="00761C1B" w:rsidRDefault="00761C1B" w:rsidP="00761C1B">
      <w:r>
        <w:t xml:space="preserve">                                                                                                                                                                                                                                                                                                                                                                                                                                                                                                                                                                                                                                                                                                                                                                                                                                                                                                                                                                                                                                                                                                                                                                                                                                                                                                                                                                                                                                                                                                                                                                                                                                                                                                                                                                                                                                                                                                                                                                                                                                                                                                                                                                                                                                                                                                                                                                                                                                                                                                                                                                                                                                                                                                                                                                                                                                                                                                                                                                                                                                                                                                                                                                                                                                                                                                                                                                                                                                                                                                                                                                                                                                                                                                                                                                                                                                                                                                                                                                                                                                                                                                                                                                                                                                                                                                                                                                                                                                                                                                                                                                                                                                                                                                                                                                                                                                                                                                                                                                                                                                                                                                                                                                                                                                                                                                                                                                                                                                                                                                                                                                                                                                                                                                                                                                                                                                                                                                                                                                                                                                                                                                                                                                                                                                                                                                                                                                                                                                                                                                                                                                                                                                                                                                                                                                                                                                                                                                                                                                                                                                                                                                                                  blocking is a measure of the capability of the receiver to receive a modulated wanted input signal in the presence of an unwanted unmodulated input signal on frequencies other than those of the spurious responses or the adjacent channels, without this unwanted input signal causing a degradation of the performance of the receiver beyond a specified limit. the blocking performance specification shall apply at all frequencies within the relevant receive band of the equipment, except those at which spurious responses occur (see clause 7.2.6). </w:t>
      </w:r>
    </w:p>
    <w:p w:rsidR="00761C1B" w:rsidRDefault="00761C1B" w:rsidP="00761C1B">
      <w:r>
        <w:t>SOURCE: Used in EN 300 394-01 V3.3.1, clause 7.2.5.1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receiver spurious responses and adjacent channel selectivity, see clause 8.1. this requirement does not apply for tagging systems (e.g. rf identification, nfc devices, smart cards, anti-theft, access control, location systems). </w:t>
      </w:r>
    </w:p>
    <w:p w:rsidR="00761C1B" w:rsidRDefault="00761C1B" w:rsidP="00761C1B">
      <w:r>
        <w:t>SOURCE: Used in EN 300 330-01 V1.8.1, clause 8.2.1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adjacent selectivity. receivers implanted in a human body that use error detection coding and recognize a limited command set such as pacemakers, defibrillators, etc., are not required to perform this test. </w:t>
      </w:r>
    </w:p>
    <w:p w:rsidR="00761C1B" w:rsidRDefault="00761C1B" w:rsidP="00761C1B">
      <w:r>
        <w:t>SOURCE: Used in EN 302 195-01 V1.1.1, clause 8.1.1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in adjacent channels or bands (see clause 3.1). class 3 receivers are exempt from this requirement. </w:t>
      </w:r>
    </w:p>
    <w:p w:rsidR="00761C1B" w:rsidRDefault="00761C1B" w:rsidP="00761C1B">
      <w:r>
        <w:t>SOURCE: Used in EN 302 510-01 V1.1.1, clause 8.1.1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or adjacent selectivity. </w:t>
      </w:r>
    </w:p>
    <w:p w:rsidR="00761C1B" w:rsidRDefault="00761C1B" w:rsidP="00761C1B">
      <w:r>
        <w:t>SOURCE: Used in EN 302 291-01 V1.1.1, clause 8.1.1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or the adjacent channels or bands, see clauses 8.1 and 8.2. </w:t>
      </w:r>
    </w:p>
    <w:p w:rsidR="00761C1B" w:rsidRDefault="00761C1B" w:rsidP="00761C1B">
      <w:r>
        <w:t>SOURCE: Used in EN 300 440-01 V1.6.1, clause 8.2.1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or the adjacent channels. </w:t>
      </w:r>
    </w:p>
    <w:p w:rsidR="00761C1B" w:rsidRDefault="00761C1B" w:rsidP="00761C1B">
      <w:r>
        <w:t>SOURCE: Used in EN 300 086 V2.1.2, clause 8.7.1 SOURCE: Used in EN 300 086-01 V1.4.1, clause 8.7.1 SOURCE: Used in EN 300 676 V1.3.1, clause 8.9.1 SOURCE: Used in EN 300 676-01 V1.5.1, clause 8.9.1 SOURCE: Used in EN 300 720 V2.1.1, clause 9.8.2.1 SOURCE: Used in EN 301 166 V2.1.1, clause 8.8.1 SOURCE: Used in EN 301 166-01 V1.3.1, clause 8.8.1 SOURCE: Used in EN 302 561 V2.1.1, clause 8.3.1 SOURCE: Used in EN 302 617 V2.3.1, clause 7.6.1 SOURCE: Used in EN 302 617-01 V1.1.1, clause 8.9.1 SOURCE: Used in EN 303 276 V1.1.1, clause 9.5.1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signal at any frequencies other than those of the spurious responses or the adjacent channels. </w:t>
      </w:r>
    </w:p>
    <w:p w:rsidR="00761C1B" w:rsidRDefault="00761C1B" w:rsidP="00761C1B">
      <w:r>
        <w:t>SOURCE: Used in EN 300 390 V2.1.1, clause 8.7.1 SOURCE: Used in EN 300 390-01 V1.2.1, clause 9.7.1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signal at any frequency other than those of the spurious responses or of the adjacent channels. the spurious response rejection is the capability of the receiver to discriminate between the wanted modulated signal at the nominal frequency and an unwanted signal at any other frequency at which a response is obtained. </w:t>
      </w:r>
    </w:p>
    <w:p w:rsidR="00761C1B" w:rsidRDefault="00761C1B" w:rsidP="00761C1B">
      <w:r>
        <w:t>SOURCE: Used in EN 300 433 V2.1.1, clause 8.5.1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signal outside the wanted band at frequencies other than those of the spurious responses declared. </w:t>
      </w:r>
    </w:p>
    <w:p w:rsidR="00761C1B" w:rsidRDefault="00761C1B" w:rsidP="00761C1B">
      <w:r>
        <w:t>SOURCE: Used in EN 302 064 V2.1.1, clause 8.3.1</w:t>
      </w:r>
    </w:p>
    <w:p w:rsidR="00761C1B" w:rsidRDefault="00761C1B" w:rsidP="00761C1B"/>
    <w:p w:rsidR="00761C1B" w:rsidRDefault="00761C1B" w:rsidP="00761C1B">
      <w:r>
        <w:t xml:space="preserve">                                                                                                                                                                                                                                                                                                                                                                                                                                                                                                                                                                                                                                                                                                                                                                                                                                                                                                                                                                                                                                                                                                                                                                                                                                                                                                                                                                                                                                                                                                                                                                                                                                                                                                                                                                                                                                                                                                                                                                                                                                                                                                                                                                                                                                                                                                                                                                                                                                                                                                                                                                                                                                                                                                                                                                                                                                                                                                                                                                                                                                                                                                                                                                                                                                                                                                                                                                                                                                                                                                                                                                                                                                                                                                                                                                                                                                                                                                                                                                                                                                                                                                                                                                                                                                                                                                                                                                                                                                                                                                                                                                                                                                                                                                                                                                                                                                                                                                                                                                                                                                                                                                                                                                                                                                                                                                                                                                                                                                                                                                                                                                                                                                                                                                                                                                                                                                                                                                                                                                                                                                                                                                                                                                                                                                                                                                                                                                                                                                                                                                                                                                                                                                                                                                                                                                                                                                                                                                                                                                                                                                                                                                                                  blocking is a measure of the capability of the receiver to receive a wanted signal without exceeding a given degradation due to the presence of an unwanted input signal at frequencies other than those of the spurious responses in adjacent channels or bands (see clause 3.1). </w:t>
      </w:r>
    </w:p>
    <w:p w:rsidR="00761C1B" w:rsidRDefault="00761C1B" w:rsidP="00761C1B">
      <w:r>
        <w:t>SOURCE: Used in EN 302 510 V2.1.1, clause 4.2.2.1.1</w:t>
      </w:r>
    </w:p>
    <w:p w:rsidR="00761C1B" w:rsidRDefault="00761C1B" w:rsidP="00761C1B"/>
    <w:p w:rsidR="00761C1B" w:rsidRDefault="00761C1B" w:rsidP="00761C1B">
      <w:r>
        <w:t xml:space="preserve">                                                                                                                                                                                                                                                                                                                                                                                                                                                                                                                                                                                                                                                                                                                                                                                                                                                                                                                                                                                                                                                                                                                                                                                                                                                                                                                                                                                                                                                                                                                                                                                                                                                                                                                                                                                                                                                                                                                                                                                                                                                                                                                                                                                                                                                                                                                                                                                                                                                                                                                                                                                                                                                                                                                                                                                                                                                                                                                                                                                                                                                                                                                                                                                                                                                                                                                                                                                                                                                                                                                                                                                                                                                                                                                                                                                                                                                                                                                                                                                                                                                                                                                                                                                                                                                                                                                                                                                                                                                                                                                                                                                                                                                                                                                                                                                                                                                                                                                                                                                                                                                                                                                                                                                                                                                                                                                                                                                                                                                                                                                                                                                                                                                                                                                                                                                                                                                                                                                                                                                                                                                                                                                                                                                                                                                                                                                                                                                                                                                                                                                                                                                                                                                                                                                                                                                                                                                                                                                                                                                                                                                                                                                                  blocking is a measure of the capability of the receiver to receive a wanted signal without exceeding a given degradation due to the presence of an unwanted input signal at frequencies other than those of the spurious responses in adjacent channels or bands. </w:t>
      </w:r>
    </w:p>
    <w:p w:rsidR="00761C1B" w:rsidRDefault="00761C1B" w:rsidP="00761C1B">
      <w:r>
        <w:t>SOURCE: Used in EN 302 536 V2.1.1, clause 4.3.2.1</w:t>
      </w:r>
    </w:p>
    <w:p w:rsidR="00761C1B" w:rsidRDefault="00761C1B" w:rsidP="00761C1B"/>
    <w:p w:rsidR="00761C1B" w:rsidRDefault="00761C1B" w:rsidP="00761C1B">
      <w:r>
        <w:t xml:space="preserve">                                                                                                                                                                                                                                                                                                                                                                                                                                                                                                                                                                                                                                                                                                                                                                                                                                                                                                                                                                                                                                                                                                                                                                                                                                                                                                                                                                                                                                                                                                                                                                                                                                                                                                                                                                                                                                                                                                                                                                                                                                                                                                                                                                                                                                                                                                                                                                                                                                                                                                                                                                                                                                                                                                                                                                                                                                                                                                                                                                                                                                                                                                                                                                                                                                                                                                                                                                                                                                                                                                                                                                                                                                                                                                                                                                                                                                                                                                                                                                                                                                                                                                                                                                                                                                                                                                                                                                                                                                                                                                                                                                                                                                                                                                                                                                                                                                                                                                                                                                                                                                                                                                                                                                                                                                                                                                                                                                                                                                                                                                                                                                                                                                                                                                                                                                                                                                                                                                                                                                                                                                                                                                                                                                                                                                                                                                                                                                                                                                                                                                                                                                                                                                                                                                                                                                                                                                                                                                                                                                                                                                                                                                                                  blocking is defined as the desensitization of the receiver by a signal separated in frequency from the wanted signal by at least three channels. the signal frequencies that may block the receiver range from the lowest intermediate frequency of the receiver to at least three times the wanted signal frequency (fc, see clause 4.2.2.5.2) of the receiver. a spurious response is defined as the desensitization of the receiver by signals in a specific small band of frequencies which has a bandwidth (bs, see clause 4.2.2.5.2) of the same order as the channel bandwidth. the frequencies of signals that may produce spurious responses are in the same range as those that may cause blocking. the bandwidth (bs, see clause 4.2.2.5.2) of the spurious response is the continuous range of frequencies in which a signal at the level of the blocking level limit causes the error rate limit to be exceeded. </w:t>
      </w:r>
    </w:p>
    <w:p w:rsidR="00761C1B" w:rsidRDefault="00761C1B" w:rsidP="00761C1B">
      <w:r>
        <w:t>SOURCE: Used in EN 301 908-08 V1.1.1, clause 4.2.2.5.1</w:t>
      </w:r>
    </w:p>
    <w:p w:rsidR="00761C1B" w:rsidRDefault="00761C1B" w:rsidP="00761C1B"/>
    <w:p w:rsidR="00761C1B" w:rsidRDefault="00761C1B" w:rsidP="00761C1B">
      <w:r>
        <w:t xml:space="preserve">                                                                                                                                                                                                                                                                                                                                                                                                                                                                                                                                                                                                                                                                                                                                                                                                                                                                                                                                                                                                                                                                                                                                                                                                                                                                                                                                                                                                                                                                                                                                                                                                                                                                                                                                                                                                                                                                                                                                                                                                                                                                                                                                                                                                                                                                                                                                                                                                                                                                                                                                                                                                                                                                                                                                                                                                                                                                                                                                                                                                                                                                                                                                                                                                                                                                                                                                                                                                                                                                                                                                                                                                                                                                                                                                                                                                                                                                                                                                                                                                                                                                                                                                                                                                                                                                                                                                                                                                                                                                                                                                                                                                                                                                                                                                                                                                                                                                                                                                                                                                                                                                                                                                                                                                                                                                                                                                                                                                                                                                                                                                                                                                                                                                                                                                                                                                                                                                                                                                                                                                                                                                                                                                                                                                                                                                                                                                                                                                                                                                                                                                                                                                                                                                                                                                                                                                                                                                                                                                                                                                                                                                                                                                  blocking is defined in en 300 698-1 [1], clause 9.8.1. </w:t>
      </w:r>
    </w:p>
    <w:p w:rsidR="00761C1B" w:rsidRDefault="00761C1B" w:rsidP="00761C1B">
      <w:r>
        <w:t>SOURCE: Used in EN 300 698-02 V1.2.1, clause 4.2.16.1</w:t>
      </w:r>
    </w:p>
    <w:p w:rsidR="00761C1B" w:rsidRDefault="00761C1B" w:rsidP="00761C1B"/>
    <w:p w:rsidR="00761C1B" w:rsidRDefault="00761C1B" w:rsidP="00761C1B">
      <w:r>
        <w:t xml:space="preserve">                                                                                                                                                                                                                                                                                                                                                                                                                                                                                                                                                                                                                                                                                                                                                                                                                                                                                                                                                                                                                                                                                                                                                                                                                                                                                                                                                                                                                                                                                                                                                                                                                                                                                                                                                                                                                                                                                                                                                                                                                                                                                                                                                                                                                                                                                                                                                                                                                                                                                                                                                                                                                                                                                                                                                                                                                                                                                                                                                                                                                                                                                                                                                                                                                                                                                                                                                                                                                                                                                                                                                                                                                                                                                                                                                                                                                                                                                                                                                                                                                                                                                                                                                                                                                                                                                                                                                                                                                                                                                                                                                                                                                                                                                                                                                                                                                                                                                                                                                                                                                                                                                                                                                                                                                                                                                                                                                                                                                                                                                                                                                                                                                                                                                                                                                                                                                                                                                                                                                                                                                                                                                                                                                                                                                                                                                                                                                                                                                                                                                                                                                                                                                                                                                                                                                                                                                                                                                                                                                                                                                                                                                                                                  blocking is defined in en 301 025-1 [1], clause 9.8.1. </w:t>
      </w:r>
    </w:p>
    <w:p w:rsidR="00761C1B" w:rsidRDefault="00761C1B" w:rsidP="00761C1B">
      <w:r>
        <w:t>SOURCE: Used in EN 301 025-02 V1.5.1, clause 4.2.16.1</w:t>
      </w:r>
    </w:p>
    <w:p w:rsidR="00761C1B" w:rsidRDefault="00761C1B" w:rsidP="00761C1B"/>
    <w:p w:rsidR="00761C1B" w:rsidRDefault="00761C1B" w:rsidP="00761C1B">
      <w:r>
        <w:t xml:space="preserve">                                                                                                                                                                                                                                                                                                                                                                                                                                                                                                                                                                                                                                                                                                                                                                                                                                                                                                                                                                                                                                                                                                                                                                                                                                                                                                                                                                                                                                                                                                                                                                                                                                                                                                                                                                                                                                                                                                                                                                                                                                                                                                                                                                                                                                                                                                                                                                                                                                                                                                                                                                                                                                                                                                                                                                                                                                                                                                                                                                                                                                                                                                                                                                                                                                                                                                                                                                                                                                                                                                                                                                                                                                                                                                                                                                                                                                                                                                                                                                                                                                                                                                                                                                                                                                                                                                                                                                                                                                                                                                                                                                                                                                                                                                                                                                                                                                                                                                                                                                                                                                                                                                                                                                                                                                                                                                                                                                                                                                                                                                                                                                                                                                                                                                                                                                                                                                                                                                                                                                                                                                                                                                                                                                                                                                                                                                                                                                                                                                                                                                                                                                                                                                                                                                                                                                                                                                                                                                                                                                                                                                                                                                                                  blocking is defined in en 301 929-1 [5], clause 9.9.1. </w:t>
      </w:r>
    </w:p>
    <w:p w:rsidR="00761C1B" w:rsidRDefault="00761C1B" w:rsidP="00761C1B">
      <w:r>
        <w:t>SOURCE: Used in EN 301 929-02 V1.2.1, clause 4.2.15.1</w:t>
      </w:r>
    </w:p>
    <w:p w:rsidR="00761C1B" w:rsidRDefault="00761C1B" w:rsidP="00761C1B"/>
    <w:p w:rsidR="00761C1B" w:rsidRDefault="00761C1B" w:rsidP="00761C1B">
      <w:r>
        <w:t xml:space="preserve">                                                                                                                                                                                                                                                                                                                                                                                                                                                                                                                                                                                                                                                                                                                                                                                                                                                                                                                                                                                                                                                                                                                                                                                                                                                                                                                                                                                                                                                                                                                                                                                                                                                                                                                                                                                                                                                                                                                                                                                                                                                                                                                                                                                                                                                                                                                                                                                                                                                                                                                                                                                                                                                                                                                                                                                                                                                                                                                                                                                                                                                                                                                                                                                                                                                                                                                                                                                                                                                                                                                                                                                                                                                                                                                                                                                                                                                                                                                                                                                                                                                                                                                                                                                                                                                                                                                                                                                                                                                                                                                                                                                                                                                                                                                                                                                                                                                                                                                                                                                                                                                                                                                                                                                                                                                                                                                                                                                                                                                                                                                                                                                                                                                                                                                                                                                                                                                                                                                                                                                                                                                                                                                                                                                                                                                                                                                                                                                                                                                                                                                                                                                                                                                                                                                                                                                                                                                                                                                                                                                                                                                                                                                                  blocking or desensitization is a measure of the capability of the receiver to identify a tag in the presence of an unwanted input signal at frequencies other than those of the spurious responses or in the adjacent channels under normal test conditions. </w:t>
      </w:r>
    </w:p>
    <w:p w:rsidR="00761C1B" w:rsidRDefault="00761C1B" w:rsidP="00761C1B">
      <w:r>
        <w:t>SOURCE: Used in EN 302 208 V3.1.1, clause 4.4.2.2</w:t>
      </w:r>
    </w:p>
    <w:p w:rsidR="00761C1B" w:rsidRDefault="00761C1B" w:rsidP="00761C1B"/>
    <w:p w:rsidR="00761C1B" w:rsidRDefault="00761C1B" w:rsidP="00761C1B">
      <w:r>
        <w:t xml:space="preserve">                                                                                                                                                                                                                                                                                                                                                                                                                                                                                                                                                                                                                                                                                                                                                                                                                                                                                                                                                                                                                                                                                                                                                                                                                                                                                                                                                                                                                                                                                                                                                                                                                                                                                                                                                                                                                                                                                                                                                                                                                                                                                                                                                                                                                                                                                                                                                                                                                                                                                                                                                                                                                                                                                                                                                                                                                                                                                                                                                                                                                                                                                                                                                                                                                                                                                                                                                                                                                                                                                                                                                                                                                                                                                                                                                                                                                                                                                                                                                                                                                                                                                                                                                                                                                                                                                                                                                                                                                                                                                                                                                                                                                                                                                                                                                                                                                                                                                                                                                                                                                                                                                                                                                                                                                                                                                                                                                                                                                                                                                                                                                                                                                                                                                                                                                                                                                                                                                                                                                                                                                                                                                                                                                                                                                                                                                                                                                                                                                                                                                                                                                                                                                                                                                                                                                                                                                                                                                                                                                                                                                                                                                                                                  blocking or desensitization is a measure of the capability of the receiver to identify a tag in the presence of an unwanted input signal at frequencies other than those of the spurious responses or in the adjacent channels. </w:t>
      </w:r>
    </w:p>
    <w:p w:rsidR="00761C1B" w:rsidRDefault="00761C1B" w:rsidP="00761C1B">
      <w:r>
        <w:t>SOURCE: Used in EN 302 208-01 V2.1.1, clause 9.3.1</w:t>
      </w:r>
    </w:p>
    <w:p w:rsidR="00761C1B" w:rsidRDefault="00761C1B" w:rsidP="00761C1B"/>
    <w:p w:rsidR="00761C1B" w:rsidRDefault="00761C1B" w:rsidP="00761C1B">
      <w:r>
        <w:t xml:space="preserve">                                                                                                                                                                                                                                                                                                                                                                                                                                                                                                                                                                                                                                                                                                                                                                                                                                                                                                                                                                                                                                                                                                                                                                                                                                                                                                                                                                                                                                                                                                                                                                                                                                                                                                                                                                                                                                                                                                                                                                                                                                                                                                                                                                                                                                                                                                                                                                                                                                                                                                                                                                                                                                                                                                                                                                                                                                                                                                                                                                                                                                                                                                                                                                                                                                                                                                                                                                                                                                                                                                                                                                                                                                                                                                                                                                                                                                                                                                                                                                                                                                                                                                                                                                                                                                                                                                                                                                                                                                                                                                                                                                                                                                                                                                                                                                                                                                                                                                                                                                                                                                                                                                                                                                                                                                                                                                                                                                                                                                                                                                                                                                                                                                                                                                                                                                                                                                                                                                                                                                                                                                                                                                                                                                                                                                                                                                                                                                                                                                                                                                                                                                                                                                                                                                                                                                                                                                                                                                                                                                                                                                                                                                                                  blocking or desensitization is a measure of the capability of the receiver to receive a wanted modulated signal without exceeding a given degradation due to the presence of an unwanted signal at any frequencies other than those of the spurious responses or adjacent channels. </w:t>
      </w:r>
    </w:p>
    <w:p w:rsidR="00761C1B" w:rsidRDefault="00761C1B" w:rsidP="00761C1B">
      <w:r>
        <w:t>SOURCE: Used in EN 300 341 V2.1.1, clause 9.6.1 SOURCE: Used in EN 300 341-01 V1.3.1, clause 9.6.1</w:t>
      </w:r>
    </w:p>
    <w:p w:rsidR="00761C1B" w:rsidRDefault="00761C1B" w:rsidP="00761C1B"/>
    <w:p w:rsidR="00761C1B" w:rsidRDefault="00761C1B" w:rsidP="00761C1B">
      <w:r>
        <w:t xml:space="preserve">                                                                                                                                                                                                                                                                                                                                                                                                                                                                                                                                                                                                                                                                                                                                                                                                                                                                                                                                                                                                                                                                                                                                                                                                                                                                                                                                                                                                                                                                                                                                                                                                                                                                                                                                                                                                                                                                                                                                                                                                                                                                                                                                                                                                                                                                                                                                                                                                                                                                                                                                                                                                                                                                                                                                                                                                                                                                                                                                                                                                                                                                                                                                                                                                                                                                                                                                                                                                                                                                                                                                                                                                                                                                                                                                                                                                                                                                                                                                                                                                                                                                                                                                                                                                                                                                                                                                                                                                                                                                                                                                                                                                                                                                                                                                                                                                                                                                                                                                                                                                                                                                                                                                                                                                                                                                                                                                                                                                                                                                                                                                                                                                                                                                                                                                                                                                                                                                                                                                                                                                                                                                                                                                                                                                                                                                                                                                                                                                                                                                                                                                                                                                                                                                                                                                                                                                                                                                                                                                                                                                                                                                                                                                  blocking or desensitization is a measure of the capability of the receiver to receive a wanted modulated signal without exceeding a given degradation due to the presence of an unwanted signal at any frequency other than those of the spurious responses or of the adjacent channels. </w:t>
      </w:r>
    </w:p>
    <w:p w:rsidR="00761C1B" w:rsidRDefault="00761C1B" w:rsidP="00761C1B">
      <w:r>
        <w:t>SOURCE: Used in EN 300 296 V2.1.1, clause 8.7.1 SOURCE: Used in EN 300 296-01 V1.4.1, clause 8.7.1 SOURCE: Used in EN 303 405 V1.1.1, clause 8.7.1</w:t>
      </w:r>
    </w:p>
    <w:p w:rsidR="00761C1B" w:rsidRDefault="00761C1B" w:rsidP="00761C1B"/>
    <w:p w:rsidR="00761C1B" w:rsidRDefault="00761C1B" w:rsidP="00761C1B">
      <w:r>
        <w:t xml:space="preserve">                                                                                                                                                                                                                                                                                                                                                                                                                                                                                                                                                                                                                                                                                                                                                                                                                                                                                                                                                                                                                                                                                                                                                                                                                                                                                                                                                                                                                                                                                                                                                                                                                                                                                                                                                                                                                                                                                                                                                                                                                                                                                                                                                                                                                                                                                                                                                                                                                                                                                                                                                                                                                                                                                                                                                                                                                                                                                                                                                                                                                                                                                                                                                                                                                                                                                                                                                                                                                                                                                                                                                                                                                                                                                                                                                                                                                                                                                                                                                                                                                                                                                                                                                                                                                                                                                                                                                                                                                                                                                                                                                                                                                                                                                                                                                                                                                                                                                                                                                                                                                                                                                                                                                                                                                                                                                                                                                                                                                                                                                                                                                                                                                                                                                                                                                                                                                                                                                                                                                                                                                                                                                                                                                                                                                                                                                                                                                                                                                                                                                                                                                                                                                                                                                                                                                                                                                                                                                                                                                                                                                                                                                                                                  The blocking or desensitization is defined in en 300 086-1 [1], clause 8.7.1. </w:t>
      </w:r>
    </w:p>
    <w:p w:rsidR="00761C1B" w:rsidRDefault="00761C1B" w:rsidP="00761C1B">
      <w:r>
        <w:t>SOURCE: Used in EN 300 086-02 V1.3.1, clause 4.3.6.1</w:t>
      </w:r>
    </w:p>
    <w:p w:rsidR="00761C1B" w:rsidRDefault="00761C1B" w:rsidP="00761C1B"/>
    <w:p w:rsidR="00761C1B" w:rsidRDefault="00761C1B" w:rsidP="00761C1B">
      <w:r>
        <w:t xml:space="preserve">                                                                                                                                                                                                                                                                                                                                                                                                                                                                                                                                                                                                                                                                                                                                                                                                                                                                                                                                                                                                                                                                                                                                                                                                                                                                                                                                                                                                                                                                                                                                                                                                                                                                                                                                                                                                                                                                                                                                                                                                                                                                                                                                                                                                                                                                                                                                                                                                                                                                                                                                                                                                                                                                                                                                                                                                                                                                                                                                                                                                                                                                                                                                                                                                                                                                                                                                                                                                                                                                                                                                                                                                                                                                                                                                                                                                                                                                                                                                                                                                                                                                                                                                                                                                                                                                                                                                                                                                                                                                                                                                                                                                                                                                                                                                                                                                                                                                                                                                                                                                                                                                                                                                                                                                                                                                                                                                                                                                                                                                                                                                                                                                                                                                                                                                                                                                                                                                                                                                                                                                                                                                                                                                                                                                                                                                                                                                                                                                                                                                                                                                                                                                                                                                                                                                                                                                                                                                                                                                                                                                                                                                                                                              The blocking or desensitization is defined in en 300 113-1 [1], clause 8.9.1. </w:t>
      </w:r>
    </w:p>
    <w:p w:rsidR="00761C1B" w:rsidRDefault="00761C1B" w:rsidP="00761C1B">
      <w:r>
        <w:t>SOURCE: Used in EN 300 113-02 V1.5.1, clause 4.3.6.1</w:t>
      </w:r>
    </w:p>
    <w:p w:rsidR="00761C1B" w:rsidRDefault="00761C1B" w:rsidP="00761C1B"/>
    <w:p w:rsidR="00761C1B" w:rsidRDefault="00761C1B" w:rsidP="00761C1B">
      <w:r>
        <w:t xml:space="preserve">                                                                                                                                                                                                                                                                                                                                                                                                                                                                                                                                                                                                                                                                                                                                                                                                                                                                                                                                                                                                                                                                                                                                                                                                                                                                                                                                                                                                                                                                                                                                                                                                                                                                                                                                                                                                                                                                                                                                                                                                                                                                                                                                                                                                                                                                                                                                                                                                                                                                                                                                                                                                                                                                                                                                                                                                                                                                                                                                                                                                                                                                                                                                                                                                                                                                                                                                                                                                                                                                                                                                                                                                                                                                                                                                                                                                                                                                                                                                                                                                                                                                                                                                                                                                                                                                                                                                                                                                                                                                                                                                                                                                                                                                                                                                                                                                                                                                                                                                                                                                                                                                                                                                                                                                                                                                                                                                                                                                                                                                                                                                                                                                                                                                                                                                                                                                                                                                                                                                                                                                                                                                                                                                                                                                                                                                                                                                                                                                                                                                                                                                                                                                                                                                                                                                                                                                                                                                                                                                                                                                                                                                                                                              The blocking or desensitization is defined in en 300 162-1 [2], clause 9.8.1. </w:t>
      </w:r>
    </w:p>
    <w:p w:rsidR="00761C1B" w:rsidRDefault="00761C1B" w:rsidP="00761C1B">
      <w:r>
        <w:t>SOURCE: Used in EN 300 162-02 V1.2.1, clause 4.2.13.1</w:t>
      </w:r>
    </w:p>
    <w:p w:rsidR="00761C1B" w:rsidRDefault="00761C1B" w:rsidP="00761C1B"/>
    <w:p w:rsidR="00761C1B" w:rsidRDefault="00761C1B" w:rsidP="00761C1B">
      <w:r>
        <w:t xml:space="preserve">                                                                                                                                                                                                                                                                                                                                                                                                                                                                                                                                                                                                                                                                                                                                                                                                                                                                                                                                                                                                                                                                                                                                                                                                                                                                                                                                                                                                                                                                                                                                                                                                                                                                                                                                                                                                                                                                                                                                                                                                                                                                                                                                                                                                                                                                                                                                                                                                                                                                                                                                                                                                                                                                                                                                                                                                                                                                                                                                                                                                                                                                                                                                                                                                                                                                                                                                                                                                                                                                                                                                                                                                                                                                                                                                                                                                                                                                                                                                                                                                                                                                                                                                                                                                                                                                                                                                                                                                                                                                                                                                                                                                                                                                                                                                                                                                                                                                                                                                                                                                                                                                                                                                                                                                                                                                                                                                                                                                                                                                                                                                                                                                                                                                                                                                                                                                                                                                                                                                                                                                                                                                                                                                                                                                                                                                                                                                                                                                                                                                                                                                                                                                                                                                                                                                                                                                                                                                                                                                                                                                                                                                                                                              The blocking or desensitization is defined in en 300 219-1 [4], clause 9.8.1. </w:t>
      </w:r>
    </w:p>
    <w:p w:rsidR="00761C1B" w:rsidRDefault="00761C1B" w:rsidP="00761C1B">
      <w:r>
        <w:t>SOURCE: Used in EN 300 219-02 V1.1.1, clause 4.2.15.1</w:t>
      </w:r>
    </w:p>
    <w:p w:rsidR="00761C1B" w:rsidRDefault="00761C1B" w:rsidP="00761C1B"/>
    <w:p w:rsidR="00761C1B" w:rsidRDefault="00761C1B" w:rsidP="00761C1B">
      <w:r>
        <w:t xml:space="preserve">                                                                                                                                                                                                                                                                                                                                                                                                                                                                                                                                                                                                                                                                                                                                                                                                                                                                                                                                                                                                                                                                                                                                                                                                                                                                                                                                                                                                                                                                                                                                                                                                                                                                                                                                                                                                                                                                                                                                                                                                                                                                                                                                                                                                                                                                                                                                                                                                                                                                                                                                                                                                                                                                                                                                                                                                                                                                                                                                                                                                                                                                                                                                                                                                                                                                                                                                                                                                                                                                                                                                                                                                                                                                                                                                                                                                                                                                                                                                                                                                                                                                                                                                                                                                                                                                                                                                                                                                                                                                                                                                                                                                                                                                                                                                                                                                                                                                                                                                                                                                                                                                                                                                                                                                                                                                                                                                                                                                                                                                                                                                                                                                                                                                                                                                                                                                                                                                                                                                                                                                                                                                                                                                                                                                                                                                                                                                                                                                                                                                                                                                                                                                                                                                                                                                                                                                                                                                                                                                                                                                                                                                                                                              The blocking or desensitization is defined in en 300 296-1 [1], clause 8.7.1. </w:t>
      </w:r>
    </w:p>
    <w:p w:rsidR="00761C1B" w:rsidRDefault="00761C1B" w:rsidP="00761C1B">
      <w:r>
        <w:t>SOURCE: Used in EN 300 296-02 V1.4.1, clause 4.3.6.1</w:t>
      </w:r>
    </w:p>
    <w:p w:rsidR="00761C1B" w:rsidRDefault="00761C1B" w:rsidP="00761C1B"/>
    <w:p w:rsidR="00761C1B" w:rsidRDefault="00761C1B" w:rsidP="00761C1B">
      <w:r>
        <w:t xml:space="preserve">                                                                                                                                                                                                                                                                                                                                                                                                                                                                                                                                                                                                                                                                                                                                                                                                                                                                                                                                                                                                                                                                                                                                                                                                                                                                                                                                                                                                                                                                                                                                                                                                                                                                                                                                                                                                                                                                                                                                                                                                                                                                                                                                                                                                                                                                                                                                                                                                                                                                                                                                                                                                                                                                                                                                                                                                                                                                                                                                                                                                                                                                                                                                                                                                                                                                                                                                                                                                                                                                                                                                                                                                                                                                                                                                                                                                                                                                                                                                                                                                                                                                                                                                                                                                                                                                                                                                                                                                                                                                                                                                                                                                                                                                                                                                                                                                                                                                                                                                                                                                                                                                                                                                                                                                                                                                                                                                                                                                                                                                                                                                                                                                                                                                                                                                                                                                                                                                                                                                                                                                                                                                                                                                                                                                                                                                                                                                                                                                                                                                                                                                                                                                                                                                                                                                                                                                                                                                                                                                                                                                                                                                                                                              The blocking or desensitization is defined in en 300 341-1 [4], subclause 9.6.1. </w:t>
      </w:r>
    </w:p>
    <w:p w:rsidR="00761C1B" w:rsidRDefault="00761C1B" w:rsidP="00761C1B">
      <w:r>
        <w:t>SOURCE: Used in EN 300 341-02 V1.1.1, clause 4.2.11.1</w:t>
      </w:r>
    </w:p>
    <w:p w:rsidR="00761C1B" w:rsidRDefault="00761C1B" w:rsidP="00761C1B"/>
    <w:p w:rsidR="00761C1B" w:rsidRDefault="00761C1B" w:rsidP="00761C1B">
      <w:r>
        <w:t xml:space="preserve">                                                                                                                                                                                                                                                                                                                                                                                                                                                                                                                                                                                                                                                                                                                                                                                                                                                                                                                                                                                                                                                                                                                                                                                                                                                                                                                                                                                                                                                                                                                                                                                                                                                                                                                                                                                                                                                                                                                                                                                                                                                                                                                                                                                                                                                                                                                                                                                                                                                                                                                                                                                                                                                                                                                                                                                                                                                                                                                                                                                                                                                                                                                                                                                                                                                                                                                                                                                                                                                                                                                                                                                                                                                                                                                                                                                                                                                                                                                                                                                                                                                                                                                                                                                                                                                                                                                                                                                                                                                                                                                                                                                                                                                                                                                                                                                                                                                                                                                                                                                                                                                                                                                                                                                                                                                                                                                                                                                                                                                                                                                                                                                                                                                                                                                                                                                                                                                                                                                                                                                                                                                                                                                                                                                                                                                                                                                                                                                                                                                                                                                                                                                                                                                                                                                                                                                                                                                                                                                                                                                                                                                                                                                              The blocking or desensitization is defined in en 300 390-1 [4], subclause 9.7.1. </w:t>
      </w:r>
    </w:p>
    <w:p w:rsidR="00761C1B" w:rsidRDefault="00761C1B" w:rsidP="00761C1B">
      <w:r>
        <w:t>SOURCE: Used in EN 300 390-02 V1.1.1, clause 4.2.13.1</w:t>
      </w:r>
    </w:p>
    <w:p w:rsidR="00761C1B" w:rsidRDefault="00761C1B" w:rsidP="00761C1B"/>
    <w:p w:rsidR="00761C1B" w:rsidRDefault="00761C1B" w:rsidP="00761C1B">
      <w:r>
        <w:t xml:space="preserve">                                                                                                                                                                                                                                                                                                                                                                                                                                                                                                                                                                                                                                                                                                                                                                                                                                                                                                                                                                                                                                                                                                                                                                                                                                                                                                                                                                                                                                                                                                                                                                                                                                                                                                                                                                                                                                                                                                                                                                                                                                                                                                                                                                                                                                                                                                                                                                                                                                                                                                                                                                                                                                                                                                                                                                                                                                                                                                                                                                                                                                                                                                                                                                                                                                                                                                                                                                                                                                                                                                                                                                                                                                                                                                                                                                                                                                                                                                                                                                                                                                                                                                                                                                                                                                                                                                                                                                                                                                                                                                                                                                                                                                                                                                                                                                                                                                                                                                                                                                                                                                                                                                                                                                                                                                                                                                                                                                                                                                                                                                                                                                                                                                                                                                                                                                                                                                                                                                                                                                                                                                                                                                                                                                                                                                                                                                                                                                                                                                                                                                                                                                                                                                                                                                                                                                                                                                                                                                                                                                                                                                                                                                                              The blocking or desensitization is defined in en 301 166-1 [2], clause 8.8.1. </w:t>
      </w:r>
    </w:p>
    <w:p w:rsidR="00761C1B" w:rsidRDefault="00761C1B" w:rsidP="00761C1B">
      <w:r>
        <w:t>SOURCE: Used in EN 301 166-02 V1.2.1, clause 4.3.6.1</w:t>
      </w:r>
    </w:p>
    <w:p w:rsidR="00761C1B" w:rsidRDefault="00761C1B" w:rsidP="00761C1B"/>
    <w:p w:rsidR="00761C1B" w:rsidRDefault="00761C1B" w:rsidP="00761C1B">
      <w:r>
        <w:t xml:space="preserve">                                                                                                                                                                                                                                                                                                                                                                                                                                                                                                                                                                                                                                                                                                                                                                                                                                                                                                                                                                                                                                                                                                                                                                                                                                                                                                                                                                                                                                                                                                                                                                                                                                                                                                                                                                                                                                                                                                                                                                                                                                                                                                                                                                                                                                                                                                                                                                                                                                                                                                                                                                                                                                                                                                                                                                                                                                                                                                                                                                                                                                                                                                                                                                                                                                                                                                                                                                                                                                                                                                                                                                                                                                                                                                                                                                                                                                                                                                                                                                                                                                                                                                                                                                                                                                                                                                                                                                                                                                                                                                                                                                                                                                                                                                                                                                                                                                                                                                                                                                                                                                                                                                                                                                                                                                                                                                                                                                                                                                                                                                                                                                                                                                                                                                                                                                                                                                                                                                                                                                                                                                                                                                                                                                                                                                                                                                                                                                                                                                                                                                                                                                                                                                                                                                                                                                                                                                                                                                                                                                                                                                                                                                                              The blocking or desensitization, shall be as defined in en 302 510-1 [2], clause 8.1.1. </w:t>
      </w:r>
    </w:p>
    <w:p w:rsidR="00761C1B" w:rsidRDefault="00761C1B" w:rsidP="00761C1B">
      <w:r>
        <w:t>SOURCE: Used in EN 302 510-02 V1.1.1, clause 4.2.6.1</w:t>
      </w:r>
    </w:p>
    <w:p w:rsidR="00761C1B" w:rsidRDefault="00761C1B" w:rsidP="00761C1B"/>
    <w:p w:rsidR="00761C1B" w:rsidRDefault="00761C1B" w:rsidP="00761C1B">
      <w:r>
        <w:t xml:space="preserve">                                                                                                                                                                                                                                                                                                                                                                                                                                                                                                                                                                                                                                                                                                                                                                                                                                                                                                                                                                                                                                                                                                                                                                                                                                                                                                                                                                                                                                                                                                                                                                                                                                                                                                                                                                                                                                                                                                                                                                                                                                                                                                                                                                                                                                                                                                                                                                                                                                                                                                                                                                                                                                                                                                                                                                                                                                                                                                                                                                                                                                                                                                                                                                                                                                                                                                                                                                                                                                                                                                                                                                                                                                                                                                                                                                                                                                                                                                                                                                                                                                                                                                                                                                                                                                                                                                                                                                                                                                                                                                                                                                                                                                                                                                                                                                                                                                                                                                                                                                                                                                                                                                                                                                                                                                                                                                                                                                                                                                                                                                                                                                                                                                                                                                                                                                                                                                                                                                                                                                                                                                                                                                                                                                                                                                                                                                                                                                                                                                                                                                                                                                                                                                                                                                                                                                                                                                                                                                                                                                                                                                                                                                                              The blocking performance requirement of the umb system is specified as a measure of the receiver ability to receive a desired signal at its assigned channel frequency in the presence of an unwanted interferer. two different cases are specified: interference signals are used for this test: 1) in-band blocking using 1,25 mhz, 2,5 mhz or 5 mhz umb carrier as interference signal; and 2) out-of-band blocking with cw signal as interference signal on frequencies other than those "close-in" to the desired channel. 4.2.6.1.1 test parameters table 4.2.6.1.1-1: umb access network in-band blocking requirements, for frequency range of f1 to f2 umb assigned bandwidth (mhz) wanted signal mean power (dbm) interfering signal mean power (dbm) interfering signal minimum offset to the channel edge of the wanted carrier (mhz) type of interfering signal 1,25 &lt;refsens&gt; + 3 db -43 1,875 1,25 mhz umb signal 2,5 &lt;refsens&gt; + 3 db -43 3,75 2,5 mhz umb signal 5 &lt;refsens&gt; + 3 db -43 7,5 5 mhz umb signal 10 &lt;refsens&gt; + 3 db -43 7,5 5 mhz umb signal 20 &lt;refsens&gt; + 3 db -43 7,5 5 mhz umb signal table 4.2.6.1.1-2: umb access network blocking requirements, centre frequency of interfering signal: 1 - (...\...) [the expected end of this definition was beyond the limit of 200 words] </w:t>
      </w:r>
    </w:p>
    <w:p w:rsidR="00761C1B" w:rsidRDefault="00761C1B" w:rsidP="00761C1B">
      <w:r>
        <w:t>SOURCE: Used in EN 301 908-17 V4.2.1, clause 4.2.6.1</w:t>
      </w:r>
    </w:p>
    <w:p w:rsidR="00761C1B" w:rsidRDefault="00761C1B" w:rsidP="00761C1B"/>
    <w:p w:rsidR="00761C1B" w:rsidRDefault="00761C1B" w:rsidP="00761C1B">
      <w:r>
        <w:t xml:space="preserve">                                                                                                                                                                                                                                                                                                                                                                                                                                                                                                                                                                                                                                                                                                                                                                                                                                                                                                                                                                                                                                                                                                                                                                                                                                                                                                                                                                                                                                                                                                                                                                                                                                                                                                                                                                                                                                                                                                                                                                                                                                                                                                                                                                                                                                                                                                                                                                                                                                                                                                                                                                                                                                                                                                                                                                                                                                                                                                                                                                                                                                                                                                                                                                                                                                                                                                                                                                                                                                                                                                                                                                                                                                                                                                                                                                                                                                                                                                                                                                                                                                                                                                                                                                                                                                                                                                                                                                                                                                                                                                                                                                                                                                                                                                                                                                                                                                                                                                                                                                                                                                                                                                                                                                                                                                                                                                                                                                                                                                                                                                                                                                                                                                                                                                                                                                                                                                                                                                                                                                                                                                                                                                                                                                                                                                                                                                                                                                                                                                                                                                                                                                                                                                                                                                                                                                                                                                                                                                                                                                                                                                                                                                                              The broadband noise test determines the phase noise generated by the transmitter, (when keyed), between the adjacent channel and within the spurious emission exclusion band. it is necessary to minimize the effects of this noise in order to prevent desensitization of receivers operating on frequencies close to the transmitter. </w:t>
      </w:r>
    </w:p>
    <w:p w:rsidR="00761C1B" w:rsidRDefault="00761C1B" w:rsidP="00761C1B">
      <w:r>
        <w:t>SOURCE: Used in EN 300 676 V1.3.1, clause 7.6.1 SOURCE: Used in EN 300 676-01 V1.5.1, clause 7.6.1 SOURCE: Used in EN 302 617 V2.3.1, clause 6.6.1 SOURCE: Used in EN 302 617-01 V1.1.1, clause 7.6.1</w:t>
      </w:r>
    </w:p>
    <w:p w:rsidR="00761C1B" w:rsidRDefault="00761C1B" w:rsidP="00761C1B"/>
    <w:p w:rsidR="00761C1B" w:rsidRDefault="00761C1B" w:rsidP="00761C1B">
      <w:r>
        <w:t xml:space="preserve">                                                                                                                                                                                                                                                                                                                                                                                                                                                                                                                                                                                                                                                                                                                                                                                                                                                                                                                                                                                                                                                                                                                                                                                                                                                                                                                                                                                                                                                                                                                                                                                                                                                                                                                                                                                                                                                                                                                                                                                                                                                                                                                                                                                                                                                                                                                                                                                                                                                                                                                                                                                                                                                                                                                                                                                                                                                                                                                                                                                                                                                                                                                                                                                                                                                                                                                                                                                                                                                                                                                                                                                                                                                                                                                                                                                                                                                                                                                                                                                                                                                                                                                                                                                                                                                                                                                                                                                                                                                                                                                                                                                                                                                                                                                                                                                                                                                                                                                                                                                                                                                                                                                                                                                                                                                                                                                                                                                                                                                                                                                                                                                                                                                                                                                                                                                                                                                                                                                                                                                                                                                                                                                                                                                                                                                                                                                                                                                                                                                                                                                                                                                                                                                                                                                                                                                                                                                                                                                                                                                                                                                                                                                              buoyancy, expressed as a percentage, is its buoyant force divided by its gravity force. </w:t>
      </w:r>
    </w:p>
    <w:p w:rsidR="00761C1B" w:rsidRDefault="00761C1B" w:rsidP="00761C1B">
      <w:r>
        <w:t>SOURCE: Used in EN 300 066 V1.3.1, clause 6.10.1</w:t>
      </w:r>
    </w:p>
    <w:p w:rsidR="00761C1B" w:rsidRDefault="00761C1B" w:rsidP="00761C1B"/>
    <w:p w:rsidR="00761C1B" w:rsidRDefault="00761C1B" w:rsidP="00761C1B">
      <w:r>
        <w:t xml:space="preserve">                                                                                                                                                                                                                                                                                                                                                                                                                                                                                                                                                                                                                                                                                                                                                                                                                                                                                                                                                                                                                                                                                                                                                                                                                                                                                                                                                                                                                                                                                                                                                                                                                                                                                                                                                                                                                                                                                                                                                                                                                                                                                                                                                                                                                                                                                                                                                                                                                                                                                                                                                                                                                                                                                                                                                                                                                                                                                                                                                                                                                                                                                                                                                                                                                                                                                                                                                                                                                                                                                                                                                                                                                                                                                                                                                                                                                                                                                                                                                                                                                                                                                                                                                                                                                                                                                                                                                                                                                                                                                                                                                                                                                                                                                                                                                                                                                                                                                                                                                                                                                                                                                                                                                                                                                                                                                                                                                                                                                                                                                                                                                                                                                                                                                                                                                                                                                                                                                                                                                                                                                                                                                                                                                                                                                                                                                                                                                                                                                                                                                                                                                                                                                                                                                                                                                                                                                                                                                                                                                                                                                                                                                                                                  buoyancy, expressed as a percentage, is its buoyant force divided by its gravity force. </w:t>
      </w:r>
    </w:p>
    <w:p w:rsidR="00761C1B" w:rsidRDefault="00761C1B" w:rsidP="00761C1B">
      <w:r>
        <w:t>SOURCE: Used in EN 300 152 V1.2.1, clause 7.9.1 SOURCE: Used in EN 300 152-01 V1.2.2, clause 7.9.1 SOURCE: Used in EN 302 961 V2.1.2, clause 7.9.1 SOURCE: Used in EN 302 961-01 V1.2.1, clause 7.9.1 SOURCE: Used in EN 303 098 V2.1.1, clause 7.9.1 SOURCE: Used in EN 303 098-01 V1.2.1, clause 7.9.1</w:t>
      </w:r>
    </w:p>
    <w:p w:rsidR="00761C1B" w:rsidRDefault="00761C1B" w:rsidP="00761C1B"/>
    <w:p w:rsidR="00761C1B" w:rsidRDefault="00761C1B" w:rsidP="00761C1B">
      <w:r>
        <w:t xml:space="preserve">                                                                                                                                                                                                                                                                                                                                                                                                                                                                                                                                                                                                                                                                                                                                                                                                                                                                                                                                                                                                                                                                                                                                                                                                                                                                                                                                                                                                                                                                                                                                                                                                                                                                                                                                                                                                                                                                                                                                                                                                                                                                                                                                                                                                                                                                                                                                                                                                                                                                                                                                                                                                                                                                                                                                                                                                                                                                                                                                                                                                                                                                                                                                                                                                                                                                                                                                                                                                                                                                                                                                                                                                                                                                                                                                                                                                                                                                                                                                                                                                                                                                                                                                                                                                                                                                                                                                                                                                                                                                                                                                                                                                                                                                                                                                                                                                                                                                                                                                                                                                                                                                                                                                                                                                                                                                                                                                                                                                                                                                                                                                                                                                                                                                                                                                                                                                                                                                                                                                                                                                                                                                                                                                                                                                                                                                                                                                                                                                                                                                                                                                                                                                                                                                                                                                                                                                                                                                                                                                                                                                                                                                                                                                  The cabinet radiated spurious emissions are defined in en 301 025-1 [1], clause 9.10.1 for the receiver and in en 301 025-1 [1], clause 10.8.1 for the dsc receiver. </w:t>
      </w:r>
    </w:p>
    <w:p w:rsidR="00761C1B" w:rsidRDefault="00761C1B" w:rsidP="00761C1B">
      <w:r>
        <w:t>SOURCE: Used in EN 301 025-02 V1.5.1, clause 4.2.18.1</w:t>
      </w:r>
    </w:p>
    <w:p w:rsidR="00761C1B" w:rsidRDefault="00761C1B" w:rsidP="00761C1B"/>
    <w:p w:rsidR="00761C1B" w:rsidRDefault="00761C1B" w:rsidP="00761C1B">
      <w:r>
        <w:t xml:space="preserve">                                                                                                                                                                                                                                                                                                                                                                                                                                                                                                                                                                                                                                                                                                                                                                                                                                                                                                                                                                                                                                                                                                                                                                                                                                                                                                                                                                                                                                                                                                                                                                                                                                                                                                                                                                                                                                                                                                                                                                                                                                                                                                                                                                                                                                                                                                                                                                                                                                                                                                                                                                                                                                                                                                                                                                                                                                                                                                                                                                                                                                                                                                                                                                                                                                                                                                                                                                                                                                                                                                                                                                                                                                                                                                                                                                                                                                                                                                                                                                                                                                                                                                                                                                                                                                                                                                                                                                                                                                                                                                                                                                                                                                                                                                                                                                                                                                                                                                                                                                                                                                                                                                                                                                                                                                                                                                                                                                                                                                                                                                                                                                                                                                                                                                                                                                                                                                                                                                                                                                                                                                                                                                                                                                                                                                                                                                                                                                                                                                                                                                                                                                                                                                                                                                                                                                                                                                                                                                                                                                                                                                                                                                                              cabinet radiation and conducted spurious emissions other than those conveyed to the antenna are defined in en 301 025-1 [1], clause 8.9.1. </w:t>
      </w:r>
    </w:p>
    <w:p w:rsidR="00761C1B" w:rsidRDefault="00761C1B" w:rsidP="00761C1B">
      <w:r>
        <w:t>SOURCE: Used in EN 301 025-02 V1.5.1, clause 4.2.4.1</w:t>
      </w:r>
    </w:p>
    <w:p w:rsidR="00761C1B" w:rsidRDefault="00761C1B" w:rsidP="00761C1B"/>
    <w:p w:rsidR="00761C1B" w:rsidRDefault="00761C1B" w:rsidP="00761C1B">
      <w:r>
        <w:t xml:space="preserve">                                                                                                                                                                                                                                                                                                                                                                                                                                                                                                                                                                                                                                                                                                                                                                                                                                                                                                                                                                                                                                                                                                                                                                                                                                                                                                                                                                                                                                                                                                                                                                                                                                                                                                                                                                                                                                                                                                                                                                                                                                                                                                                                                                                                                                                                                                                                                                                                                                                                                                                                                                                                                                                                                                                                                                                                                                                                                                                                                                                                                                                                                                                                                                                                                                                                                                                                                                                                                                                                                                                                                                                                                                                                                                                                                                                                                                                                                                                                                                                                                                                                                                                                                                                                                                                                                                                                                                                                                                                                                                                                                                                                                                                                                                                                                                                                                                                                                                                                                                                                                                                                                                                                                                                                                                                                                                                                                                                                                                                                                                                                                                                                                                                                                                                                                                                                                                                                                                                                                                                                                                                                                                                                                                                                                                                                                                                                                                                                                                                                                                                                                                                                                                                                                                                                                                                                                                                                                                                                                                                                                                                                                                                                  cabinet radiation and conducted spurious emissions other than those conveyed to the antenna are defined in en 301 929-1 [5], clause 8.8.1. </w:t>
      </w:r>
    </w:p>
    <w:p w:rsidR="00761C1B" w:rsidRDefault="00761C1B" w:rsidP="00761C1B">
      <w:r>
        <w:t>SOURCE: Used in EN 301 929-02 V1.2.1, clause 4.2.6.1</w:t>
      </w:r>
    </w:p>
    <w:p w:rsidR="00761C1B" w:rsidRDefault="00761C1B" w:rsidP="00761C1B"/>
    <w:p w:rsidR="00761C1B" w:rsidRDefault="00761C1B" w:rsidP="00761C1B">
      <w:r>
        <w:t xml:space="preserve">                                                                                                                                                                                                                                                                                                                                                                                                                                                                                                                                                                                                                                                                                                                                                                                                                                                                                                                                                                                                                                                                                                                                                                                                                                                                                                                                                                                                                                                                                                                                                                                                                                                                                                                                                                                                                                                                                                                                                                                                                                                                                                                                                                                                                                                                                                                                                                                                                                                                                                                                                                                                                                                                                                                                                                                                                                                                                                                                                                                                                                                                                                                                                                                                                                                                                                                                                                                                                                                                                                                                                                                                                                                                                                                                                                                                                                                                                                                                                                                                                                                                                                                                                                                                                                                                                                                                                                                                                                                                                                                                                                                                                                                                                                                                                                                                                                                                                                                                                                                                                                                                                                                                                                                                                                                                                                                                                                                                                                                                                                                                                                                                                                                                                                                                                                                                                                                                                                                                                                                                                                                                                                                                                                                                                                                                                                                                                                                                                                                                                                                                                                                                                                                                                                                                                                                                                                                                                                                                                                                                                                                                                                                                  The cabinet radiation and conducted spurious emissions other than those conveyed to the antenna is defined in en 300 162-1 [2], clause 8.9.1. </w:t>
      </w:r>
    </w:p>
    <w:p w:rsidR="00761C1B" w:rsidRDefault="00761C1B" w:rsidP="00761C1B">
      <w:r>
        <w:t>SOURCE: Used in EN 300 162-02 V1.2.1, clause 4.2.6.1</w:t>
      </w:r>
    </w:p>
    <w:p w:rsidR="00761C1B" w:rsidRDefault="00761C1B" w:rsidP="00761C1B"/>
    <w:p w:rsidR="00761C1B" w:rsidRDefault="00761C1B" w:rsidP="00761C1B">
      <w:r>
        <w:t xml:space="preserve">                                                                                                                                                                                                                                                                                                                                                                                                                                                                                                                                                                                                                                                                                                                                                                                                                                                                                                                                                                                                                                                                                                                                                                                                                                                                                                                                                                                                                                                                                                                                                                                                                                                                                                                                                                                                                                                                                                                                                                                                                                                                                                                                                                                                                                                                                                                                                                                                                                                                                                                                                                                                                                                                                                                                                                                                                                                                                                                                                                                                                                                                                                                                                                                                                                                                                                                                                                                                                                                                                                                                                                                                                                                                                                                                                                                                                                                                                                                                                                                                                                                                                                                                                                                                                                                                                                                                                                                                                                                                                                                                                                                                                                                                                                                                                                                                                                                                                                                                                                                                                                                                                                                                                                                                                                                                                                                                                                                                                                                                                                                                                                                                                                                                                                                                                                                                                                                                                                                                                                                                                                                                                                                                                                                                                                                                                                                                                                                                                                                                                                                                                                                                                                                                                                                                                                                                                                                                                                                                                                                                                                                                                                                              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300 720 V2.1.1, clause 8.12.1</w:t>
      </w:r>
    </w:p>
    <w:p w:rsidR="00761C1B" w:rsidRDefault="00761C1B" w:rsidP="00761C1B"/>
    <w:p w:rsidR="00761C1B" w:rsidRDefault="00761C1B" w:rsidP="00761C1B">
      <w:r>
        <w:t xml:space="preserve">                                                                                                                                                                                                                                                                                                                                                                                                                                                                                                                                                                                                                                                                                                                                                                                                                                                                                                                                                                                                                                                                                                                                                                                                                                                                                                                                                                                                                                                                                                                                                                                                                                                                                                                                                                                                                                                                                                                                                                                                                                                                                                                                                                                                                                                                                                                                                                                                                                                                                                                                                                                                                                                                                                                                                                                                                                                                                                                                                                                                                                                                                                                                                                                                                                                                                                                                                                                                                                                                                                                                                                                                                                                                                                                                                                                                                                                                                                                                                                                                                                                                                                                                                                                                                                                                                                                                                                                                                                                                                                                                                                                                                                                                                                                                                                                                                                                                                                                                                                                                                                                                                                                                                                                                                                                                                                                                                                                                                                                                                                                                                                                                                                                                                                                                                                                                                                                                                                                                                                                                                                                                                                                                                                                                                                                                                                                                                                                                                                                                                                                                                                                                                                                                                                                                                                                                                                                                                                                                                                                                                                                                                                                                  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300 720-01 V1.3.2, clause 8.12.1 SOURCE: Used in EN 301 929 V2.1.1, clause 8.8.1 SOURCE: Used in EN 301 929-01 V1.2.1, clause 8.8.1</w:t>
      </w:r>
    </w:p>
    <w:p w:rsidR="00761C1B" w:rsidRDefault="00761C1B" w:rsidP="00761C1B"/>
    <w:p w:rsidR="00761C1B" w:rsidRDefault="00761C1B" w:rsidP="00761C1B">
      <w:r>
        <w:t xml:space="preserve">                                                                                                                                                                                                                                                                                                                                                                                                                                                                                                                                                                                                                                                                                                                                                                                                                                                                                                                                                                                                                                                                                                                                                                                                                                                                                                                                                                                                                                                                                                                                                                                                                                                                                                                                                                                                                                                                                                                                                                                                                                                                                                                                                                                                                                                                                                                                                                                                                                                                                                                                                                                                                                                                                                                                                                                                                                                                                                                                                                                                                                                                                                                                                                                                                                                                                                                                                                                                                                                                                                                                                                                                                                                                                                                                                                                                                                                                                                                                                                                                                                                                                                                                                                                                                                                                                                                                                                                                                                                                                                                                                                                                                                                                                                                                                                                                                                                                                                                                                                                                                                                                                                                                                                                                                                                                                                                                                                                                                                                                                                                                                                                                                                                                                                                                                                                                                                                                                                                                                                                                                                                                                                                                                                                                                                                                                                                                                                                                                                                                                                                                                                                                                                                                                                                                                                                                                                                                                                                                                                                                                                                                                                                                  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integral antenna equipment shall be tested with the normal antenna fitted and the carrier frequency emission shall be filtered as described in the method of measurement. </w:t>
      </w:r>
    </w:p>
    <w:p w:rsidR="00761C1B" w:rsidRDefault="00761C1B" w:rsidP="00761C1B">
      <w:r>
        <w:t>SOURCE: Used in EN 300 698 V2.2.1, clause 8.12.1 SOURCE: Used in EN 300 698-01 V1.4.1, clause 8.12.1 SOURCE: Used in EN 301 178 V2.2.1, clause 8.9.1 SOURCE: Used in EN 301 178-01 V1.4.1, clause 8.9.1 SOURCE: Used in EN 302 885 V2.2.1, clause 8.9.1 SOURCE: Used in EN 302 885-01 V1.3.1, clause 8.9.1</w:t>
      </w:r>
    </w:p>
    <w:p w:rsidR="00761C1B" w:rsidRDefault="00761C1B" w:rsidP="00761C1B"/>
    <w:p w:rsidR="00761C1B" w:rsidRDefault="00761C1B" w:rsidP="00761C1B">
      <w:r>
        <w:t xml:space="preserve">                                                                                                                                                                                                                                                                                                                                                                                                                                                                                                                                                                                                                                                                                                                                                                                                                                                                                                                                                                                                                                                                                                                                                                                                                                                                                                                                                                                                                                                                                                                                                                                                                                                                                                                                                                                                                                                                                                                                                                                                                                                                                                                                                                                                                                                                                                                                                                                                                                                                                                                                                                                                                                                                                                                                                                                                                                                                                                                                                                                                                                                                                                                                                                                                                                                                                                                                                                                                                                                                                                                                                                                                                                                                                                                                                                                                                                                                                                                                                                                                                                                                                                                                                                                                                                                                                                                                                                                                                                                                                                                                                                                                                                                                                                                                                                                                                                                                                                                                                                                                                                                                                                                                                                                                                                                                                                                                                                                                                                                                                                                                                                                                                                                                                                                                                                                                                                                                                                                                                                                                                                                                                                                                                                                                                                                                                                                                                                                                                                                                                                                                                                                                                                                                                                                                                                                                                                                                                                                                                                                                                                                                                                                                  cabinet radiation consists of emissions at frequencies,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300 162-01 V1.4.1, clause 8.9.1 SOURCE: Used in EN 301 466 V1.2.1, clause 8.9.1</w:t>
      </w:r>
    </w:p>
    <w:p w:rsidR="00761C1B" w:rsidRDefault="00761C1B" w:rsidP="00761C1B"/>
    <w:p w:rsidR="00761C1B" w:rsidRDefault="00761C1B" w:rsidP="00761C1B">
      <w:r>
        <w:t xml:space="preserve">                                                                                                                                                                                                                                                                                                                                                                                                                                                                                                                                                                                                                                                                                                                                                                                                                                                                                                                                                                                                                                                                                                                                                                                                                                                                                                                                                                                                                                                                                                                                                                                                                                                                                                                                                                                                                                                                                                                                                                                                                                                                                                                                                                                                                                                                                                                                                                                                                                                                                                                                                                                                                                                                                                                                                                                                                                                                                                                                                                                                                                                                                                                                                                                                                                                                                                                                                                                                                                                                                                                                                                                                                                                                                                                                                                                                                                                                                                                                                                                                                                                                                                                                                                                                                                                                                                                                                                                                                                                                                                                                                                                                                                                                                                                                                                                                                                                                                                                                                                                                                                                                                                                                                                                                                                                                                                                                                                                                                                                                                                                                                                                                                                                                                                                                                                                                                                                                                                                                                                                                                                                                                                                                                                                                                                                                                                                                                                                                                                                                                                                                                                                                                                                                                                                                                                                                                                                                                                                                                                                                                                                                                                                                  cabinet radiation consists of emissions at frequency,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301 025 V2.2.1, clause 8.9.1 SOURCE: Used in EN 301 025-01 V1.5.1, clause 8.9.1</w:t>
      </w:r>
    </w:p>
    <w:p w:rsidR="00761C1B" w:rsidRDefault="00761C1B" w:rsidP="00761C1B"/>
    <w:p w:rsidR="00761C1B" w:rsidRDefault="00761C1B" w:rsidP="00761C1B">
      <w:r>
        <w:t xml:space="preserve">                                                                                                                                                                                                                                                                                                                                                                                                                                                                                                                                                                                                                                                                                                                                                                                                                                                                                                                                                                                                                                                                                                                                                                                                                                                                                                                                                                                                                                                                                                                                                                                                                                                                                                                                                                                                                                                                                                                                                                                                                                                                                                                                                                                                                                                                                                                                                                                                                                                                                                                                                                                                                                                                                                                                                                                                                                                                                                                                                                                                                                                                                                                                                                                                                                                                                                                                                                                                                                                                                                                                                                                                                                                                                                                                                                                                                                                                                                                                                                                                                                                                                                                                                                                                                                                                                                                                                                                                                                                                                                                                                                                                                                                                                                                                                                                                                                                                                                                                                                                                                                                                                                                                                                                                                                                                                                                                                                                                                                                                                                                                                                                                                                                                                                                                                                                                                                                                                                                                                                                                                                                                                                                                                                                                                                                                                                                                                                                                                                                                                                                                                                                                                                                                                                                                                                                                                                                                                                                                                                                                                                                                                                                                  cabinet radiation consists of emissions radiated by the equipment cabinet and structures. these spurious emissions are measured in terms of effective radiated power (erp). </w:t>
      </w:r>
    </w:p>
    <w:p w:rsidR="00761C1B" w:rsidRDefault="00761C1B" w:rsidP="00761C1B">
      <w:r>
        <w:t>SOURCE: Used in EN 301 688 V1.2.1, clause 8.5.1</w:t>
      </w:r>
    </w:p>
    <w:p w:rsidR="00761C1B" w:rsidRDefault="00761C1B" w:rsidP="00761C1B"/>
    <w:p w:rsidR="00761C1B" w:rsidRDefault="00761C1B" w:rsidP="00761C1B">
      <w:r>
        <w:t xml:space="preserve">                                                                                                                                                                                                                                                                                                                                                                                                                                                                                                                                                                                                                                                                                                                                                                                                                                                                                                                                                                                                                                                                                                                                                                                                                                                                                                                                                                                                                                                                                                                                                                                                                                                                                                                                                                                                                                                                                                                                                                                                                                                                                                                                                                                                                                                                                                                                                                                                                                                                                                                                                                                                                                                                                                                                                                                                                                                                                                                                                                                                                                                                                                                                                                                                                                                                                                                                                                                                                                                                                                                                                                                                                                                                                                                                                                                                                                                                                                                                                                                                                                                                                                                                                                                                                                                                                                                                                                                                                                                                                                                                                                                                                                                                                                                                                                                                                                                                                                                                                                                                                                                                                                                                                                                                                                                                                                                                                                                                                                                                                                                                                                                                                                                                                                                                                                                                                                                                                                                                                                                                                                                                                                                                                                                                                                                                                                                                                                                                                                                                                                                                                                                                                                                                                                                                                                                                                                                                                                                                                                                                                                                                                                                                  The call sensitivity of the receiver is a defined level of the radio-frequency signal at which the receiver gives a character error ratio better than a defined value. </w:t>
      </w:r>
    </w:p>
    <w:p w:rsidR="00761C1B" w:rsidRDefault="00761C1B" w:rsidP="00761C1B">
      <w:r>
        <w:t>SOURCE: Used in EN 300 065 V2.1.2, clause 6.1.1</w:t>
      </w:r>
    </w:p>
    <w:p w:rsidR="00761C1B" w:rsidRDefault="00761C1B" w:rsidP="00761C1B"/>
    <w:p w:rsidR="00761C1B" w:rsidRDefault="00761C1B" w:rsidP="00761C1B">
      <w:r>
        <w:t xml:space="preserve">                                                                                                                                                                                                                                                                                                                                                                                                                                                                                                                                                                                                                                                                                                                                                                                                                                                                                                                                                                                                                                                                                                                                                                                                                                                                                                                                                                                                                                                                                                                                                                                                                                                                                                                                                                                                                                                                                                                                                                                                                                                                                                                                                                                                                                                                                                                                                                                                                                                                                                                                                                                                                                                                                                                                                                                                                                                                                                                                                                                                                                                                                                                                                                                                                                                                                                                                                                                                                                                                                                                                                                                                                                                                                                                                                                                                                                                                                                                                                                                                                                                                                                                                                                                                                                                                                                                                                                                                                                                                                                                                                                                                                                                                                                                                                                                                                                                                                                                                                                                                                                                                                                                                                                                                                                                                                                                                                                                                                                                                                                                                                                                                                                                                                                                                                                                                                                                                                                                                                                                                                                                                                                                                                                                                                                                                                                                                                                                                                                                                                                                                                                                                                                                                                                                                                                                                                                                                                                                                                                                                                                                                                                                              The call sensitivity of the receiver is a defined level of the radio-frequency signal at which the receiver gives a character error ratio better than a defined value. </w:t>
      </w:r>
    </w:p>
    <w:p w:rsidR="00761C1B" w:rsidRDefault="00761C1B" w:rsidP="00761C1B">
      <w:r>
        <w:t>SOURCE: Used in EN 300 065-01 V1.2.1, clause 6.1.1</w:t>
      </w:r>
    </w:p>
    <w:p w:rsidR="00761C1B" w:rsidRDefault="00761C1B" w:rsidP="00761C1B"/>
    <w:p w:rsidR="00761C1B" w:rsidRDefault="00761C1B" w:rsidP="00761C1B">
      <w:r>
        <w:t xml:space="preserve">                                                                                                                                                                                                                                                                                                                                                                                                                                                                                                                                                                                                                                                                                                                                                                                                                                                                                                                                                                                                                                                                                                                                                                                                                                                                                                                                                                                                                                                                                                                                                                                                                                                                                                                                                                                                                                                                                                                                                                                                                                                                                                                                                                                                                                                                                                                                                                                                                                                                                                                                                                                                                                                                                                                                                                                                                                                                                                                                                                                                                                                                                                                                                                                                                                                                                                                                                                                                                                                                                                                                                                                                                                                                                                                                                                                                                                                                                                                                                                                                                                                                                                                                                                                                                                                                                                                                                                                                                                                                                                                                                                                                                                                                                                                                                                                                                                                                                                                                                                                                                                                                                                                                                                                                                                                                                                                                                                                                                                                                                                                                                                                                                                                                                                                                                                                                                                                                                                                                                                                                                                                                                                                                                                                                                                                                                                                                                                                                                                                                                                                                                                                                                                                                                                                                                                                                                                                                                                                                                                                                                                                                                                                              The call sensitivity of the receiver is defined in en 300 065-1 [1], clause 6.1.1. </w:t>
      </w:r>
    </w:p>
    <w:p w:rsidR="00761C1B" w:rsidRDefault="00761C1B" w:rsidP="00761C1B">
      <w:r>
        <w:t>SOURCE: Used in EN 300 065-02 V1.2.1, clause 4.2.1.1</w:t>
      </w:r>
    </w:p>
    <w:p w:rsidR="00761C1B" w:rsidRDefault="00761C1B" w:rsidP="00761C1B"/>
    <w:p w:rsidR="00761C1B" w:rsidRDefault="00761C1B" w:rsidP="00761C1B">
      <w:r>
        <w:t xml:space="preserve">                                                                                                                                                                                                                                                                                                                                                                                                                                                                                                                                                                                                                                                                                                                                                                                                                                                                                                                                                                                                                                                                                                                                                                                                                                                                                                                                                                                                                                                                                                                                                                                                                                                                                                                                                                                                                                                                                                                                                                                                                                                                                                                                                                                                                                                                                                                                                                                                                                                                                                                                                                                                                                                                                                                                                                                                                                                                                                                                                                                                                                                                                                                                                                                                                                                                                                                                                                                                                                                                                                                                                                                                                                                                                                                                                                                                                                                                                                                                                                                                                                                                                                                                                                                                                                                                                                                                                                                                                                                                                                                                                                                                                                                                                                                                                                                                                                                                                                                                                                                                                                                                                                                                                                                                                                                                                                                                                                                                                                                                                                                                                                                                                                                                                                                                                                                                                                                                                                                                                                                                                                                                                                                                                                                                                                                                                                                                                                                                                                                                                                                                                                                                                                                                                                                                                                                                                                                                                                                                                                                                                                                                                                                              The calling sensitivity of the receiver is a defined rf signal level at which the receiver gives a symbol error rate better than or equal to 10-2. </w:t>
      </w:r>
    </w:p>
    <w:p w:rsidR="00761C1B" w:rsidRDefault="00761C1B" w:rsidP="00761C1B">
      <w:r>
        <w:t>SOURCE: Used in EN 300 338 V1.2.1, clause 9.2.1</w:t>
      </w:r>
    </w:p>
    <w:p w:rsidR="00761C1B" w:rsidRDefault="00761C1B" w:rsidP="00761C1B"/>
    <w:p w:rsidR="00761C1B" w:rsidRDefault="00761C1B" w:rsidP="00761C1B">
      <w:r>
        <w:t xml:space="preserve">                                                                                                                                                                                                                                                                                                                                                                                                                                                                                                                                                                                                                                                                                                                                                                                                                                                                                                                                                                                                                                                                                                                                                                                                                                                                                                                                                                                                                                                                                                                                                                                                                                                                                                                                                                                                                                                                                                                                                                                                                                                                                                                                                                                                                                                                                                                                                                                                                                                                                                                                                                                                                                                                                                                                                                                                                                                                                                                                                                                                                                                                                                                                                                                                                                                                                                                                                                                                                                                                                                                                                                                                                                                                                                                                                                                                                                                                                                                                                                                                                                                                                                                                                                                                                                                                                                                                                                                                                                                                                                                                                                                                                                                                                                                                                                                                                                                                                                                                                                                                                                                                                                                                                                                                                                                                                                                                                                                                                                                                                                                                                                                                                                                                                                                                                                                                                                                                                                                                                                                                                                                                                                                                                                                                                                                                                                                                                                                                                                                                                                                                                                                                                                                                                                                                                                                                                                                                                                                                                                                                                                                                                                                              The calling sensitivity of the receiver is a defined rf-signal level at which the symbol error rate at the output of the receiver is better than or equal to 10-2. </w:t>
      </w:r>
    </w:p>
    <w:p w:rsidR="00761C1B" w:rsidRDefault="00761C1B" w:rsidP="00761C1B">
      <w:r>
        <w:t>SOURCE: Used in EN 301 033 V1.4.1, clause 8.2.1</w:t>
      </w:r>
    </w:p>
    <w:p w:rsidR="00761C1B" w:rsidRDefault="00761C1B" w:rsidP="00761C1B"/>
    <w:p w:rsidR="00761C1B" w:rsidRDefault="00761C1B" w:rsidP="00761C1B">
      <w:r>
        <w:t xml:space="preserve">                                                                                                                                                                                                                                                                                                                                                                                                                                                                                                                                                                                                                                                                                                                                                                                                                                                                                                                                                                                                                                                                                                                                                                                                                                                                                                                                                                                                                                                                                                                                                                                                                                                                                                                                                                                                                                                                                                                                                                                                                                                                                                                                                                                                                                                                                                                                                                                                                                                                                                                                                                                                                                                                                                                                                                                                                                                                                                                                                                                                                                                                                                                                                                                                                                                                                                                                                                                                                                                                                                                                                                                                                                                                                                                                                                                                                                                                                                                                                                                                                                                                                                                                                                                                                                                                                                                                                                                                                                                                                                                                                                                                                                                                                                                                                                                                                                                                                                                                                                                                                                                                                                                                                                                                                                                                                                                                                                                                                                                                                                                                                                                                                                                                                                                                                                                                                                                                                                                                                                                                                                                                                                                                                                                                                                                                                                                                                                                                                                                                                                                                                                                                                                                                                                                                                                                                                                                                                                                                                                                                                                                                                                                              The calling sensitivity of the receiver is a defined rf-signal level at which the symbol error ratio will result in a decoded dsc message. </w:t>
      </w:r>
    </w:p>
    <w:p w:rsidR="00761C1B" w:rsidRDefault="00761C1B" w:rsidP="00761C1B">
      <w:r>
        <w:t>SOURCE: Used in EN 300 373-01 V1.4.1, clause 11.1.1</w:t>
      </w:r>
    </w:p>
    <w:p w:rsidR="00761C1B" w:rsidRDefault="00761C1B" w:rsidP="00761C1B"/>
    <w:p w:rsidR="00761C1B" w:rsidRDefault="00761C1B" w:rsidP="00761C1B">
      <w:r>
        <w:t xml:space="preserve">                                                                                                                                                                                                                                                                                                                                                                                                                                                                                                                                                                                                                                                                                                                                                                                                                                                                                                                                                                                                                                                                                                                                                                                                                                                                                                                                                                                                                                                                                                                                                                                                                                                                                                                                                                                                                                                                                                                                                                                                                                                                                                                                                                                                                                                                                                                                                                                                                                                                                                                                                                                                                                                                                                                                                                                                                                                                                                                                                                                                                                                                                                                                                                                                                                                                                                                                                                                                                                                                                                                                                                                                                                                                                                                                                                                                                                                                                                                                                                                                                                                                                                                                                                                                                                                                                                                                                                                                                                                                                                                                                                                                                                                                                                                                                                                                                                                                                                                                                                                                                                                                                                                                                                                                                                                                                                                                                                                                                                                                                                                                                                                                                                                                                                                                                                                                                                                                                                                                                                                                                                                                                                                                                                                                                                                                                                                                                                                                                                                                                                                                                                                                                                                                                                                                                                                                                                                                                                                                                                                                                                                                                                                              The calling sensitivity of the receiver is a defined rf-signal level. </w:t>
      </w:r>
    </w:p>
    <w:p w:rsidR="00761C1B" w:rsidRDefault="00761C1B" w:rsidP="00761C1B">
      <w:r>
        <w:t>SOURCE: Used in EN 301 033 V1.4.1, clause 9.2.1</w:t>
      </w:r>
    </w:p>
    <w:p w:rsidR="00761C1B" w:rsidRDefault="00761C1B" w:rsidP="00761C1B"/>
    <w:p w:rsidR="00761C1B" w:rsidRDefault="00761C1B" w:rsidP="00761C1B">
      <w:r>
        <w:t xml:space="preserve">                                                                                                                                                                                                                                                                                                                                                                                                                                                                                                                                                                                                                                                                                                                                                                                                                                                                                                                                                                                                                                                                                                                                                                                                                                                                                                                                                                                                                                                                                                                                                                                                                                                                                                                                                                                                                                                                                                                                                                                                                                                                                                                                                                                                                                                                                                                                                                                                                                                                                                                                                                                                                                                                                                                                                                                                                                                                                                                                                                                                                                                                                                                                                                                                                                                                                                                                                                                                                                                                                                                                                                                                                                                                                                                                                                                                                                                                                                                                                                                                                                                                                                                                                                                                                                                                                                                                                                                                                                                                                                                                                                                                                                                                                                                                                                                                                                                                                                                                                                                                                                                                                                                                                                                                                                                                                                                                                                                                                                                                                                                                                                                                                                                                                                                                                                                                                                                                                                                                                                                                                                                                                                                                                                                                                                                                                                                                                                                                                                                                                                                                                                                                                                                                                                                                                                                                                                                                                                                                                                                                                                                                                                                              capability "a" 24 see table 2 rcst mac address 48 rcst mac address as per ieee 802.3 [9] csc_route_id 16 enables to define a destination forward (downlink) link for the csc burst in a regenerative system. if the rcst indicates that this field is overloaded, the value is system dependent. rcst capability "b" 5 see table 3 rcst protocol version 2 see table 4 rcst capability "c" 8 see table 5 reserved 8 reserved burst type identifier 1 "1" (for identification of csc burst) table 2 defines the different bit patterns within rcst capability field "a". the 24-bit field is numbered from lsb to msb using the notation b0 through b23. table 2: rcst capability "a" parameter bit size description security mechanism 1 (b23) "1" for rcst implementing security mechanism as described in clause 9.4. "0" otherwise. snmp 1 (b22) "1" for rcst supporting snmp (see clauses 8.4.2, 8.4.3 and 8.5.5.10.2). "0" otherwise. atm connectivity 1 (b21) "1" for rcst capable of atm connectivity (type b), "0" for not capable (type a). mpeg2-ts trf 1 (b20) "1" for rcst capable of mpeg2-ts trf, "0" for not capable. rcst boards 2 (b19-b18) number of rcst forward link receivers: "00" for 1 (...\...) [the expected end of this definition was beyond the limit of 200 words] </w:t>
      </w:r>
    </w:p>
    <w:p w:rsidR="00761C1B" w:rsidRDefault="00761C1B" w:rsidP="00761C1B">
      <w:r>
        <w:t>SOURCE: Used in EN 301 790 V1.5.1, clause 8.5.5.4</w:t>
      </w:r>
    </w:p>
    <w:p w:rsidR="00761C1B" w:rsidRDefault="00761C1B" w:rsidP="00761C1B"/>
    <w:p w:rsidR="00761C1B" w:rsidRDefault="00761C1B" w:rsidP="00761C1B">
      <w:r>
        <w:t xml:space="preserve">                                                                                                                                                                                                                                                                                                                                                                                                                                                                                                                                                                                                                                                                                                                                                                                                                                                                                                                                                                                                                                                                                                                                                                                                                                                                                                                                                                                                                                                                                                                                                                                                                                                                                                                                                                                                                                                                                                                                                                                                                                                                                                                                                                                                                                                                                                                                                                                                                                                                                                                                                                                                                                                                                                                                                                                                                                                                                                                                                                                                                                                                                                                                                                                                                                                                                                                                                                                                                                                                                                                                                                                                                                                                                                                                                                                                                                                                                                                                                                                                                                                                                                                                                                                                                                                                                                                                                                                                                                                                                                                                                                                                                                                                                                                                                                                                                                                                                                                                                                                                                                                                                                                                                                                                                                                                                                                                                                                                                                                                                                                                                                                                                                                                                                                                                                                                                                                                                                                                                                                                                                                                                                                                                                                                                                                                                                                                                                                                                                                                                                                                                                                                                                                                                                                                                                                                                                                                                                                                                                                                                                                                                                                                  The capability of the limiter function to keep the deviation inside specified limits. </w:t>
      </w:r>
    </w:p>
    <w:p w:rsidR="00761C1B" w:rsidRDefault="00761C1B" w:rsidP="00761C1B">
      <w:r>
        <w:t>SOURCE: Used in EN 302 018 V2.1.1, clause 4.2.8.1</w:t>
      </w:r>
    </w:p>
    <w:p w:rsidR="00761C1B" w:rsidRDefault="00761C1B" w:rsidP="00761C1B"/>
    <w:p w:rsidR="00761C1B" w:rsidRDefault="00761C1B" w:rsidP="00761C1B">
      <w:r>
        <w:t xml:space="preserve">                                                                                                                                                                                                                                                                                                                                                                                                                                                                                                                                                                                                                                                                                                                                                                                                                                                                                                                                                                                                                                                                                                                                                                                                                                                                                                                                                                                                                                                                                                                                                                                                                                                                                                                                                                                                                                                                                                                                                                                                                                                                                                                                                                                                                                                                                                                                                                                                                                                                                                                                                                                                                                                                                                                                                                                                                                                                                                                                                                                                                                                                                                                                                                                                                                                                                                                                                                                                                                                                                                                                                                                                                                                                                                                                                                                                                                                                                                                                                                                                                                                                                                                                                                                                                                                                                                                                                                                                                                                                                                                                                                                                                                                                                                                                                                                                                                                                                                                                                                                                                                                                                                                                                                                                                                                                                                                                                                                                                                                                                                                                                                                                                                                                                                                                                                                                                                                                                                                                                                                                                                                                                                                                                                                                                                                                                                                                                                                                                                                                                                                                                                                                                                                                                                                                                                                                                                                                                                                                                                                                                                                                                                                              The capability of the limiter function to keep the deviation inside specified limits. </w:t>
      </w:r>
    </w:p>
    <w:p w:rsidR="00761C1B" w:rsidRDefault="00761C1B" w:rsidP="00761C1B">
      <w:r>
        <w:t>SOURCE: Used in EN 302 018-01 V1.2.1, clause 4.3.8.1</w:t>
      </w:r>
    </w:p>
    <w:p w:rsidR="00761C1B" w:rsidRDefault="00761C1B" w:rsidP="00761C1B"/>
    <w:p w:rsidR="00761C1B" w:rsidRDefault="00761C1B" w:rsidP="00761C1B">
      <w:r>
        <w:t xml:space="preserve">                                                                                                                                                                                                                                                                                                                                                                                                                                                                                                                                                                                                                                                                                                                                                                                                                                                                                                                                                                                                                                                                                                                                                                                                                                                                                                                                                                                                                                                                                                                                                                                                                                                                                                                                                                                                                                                                                                                                                                                                                                                                                                                                                                                                                                                                                                                                                                                                                                                                                                                                                                                                                                                                                                                                                                                                                                                                                                                                                                                                                                                                                                                                                                                                                                                                                                                                                                                                                                                                                                                                                                                                                                                                                                                                                                                                                                                                                                                                                                                                                                                                                                                                                                                                                                                                                                                                                                                                                                                                                                                                                                                                                                                                                                                                                                                                                                                                                                                                                                                                                                                                                                                                                                                                                                                                                                                                                                                                                                                                                                                                                                                                                                                                                                                                                                                                                                                                                                                                                                                                                                                                                                                                                                                                                                                                                                                                                                                                                                                                                                                                                                                                                                                                                                                                                                                                                                                                                                                                                                                                                                                                                                                              The carrier frequencies are the centres of the channels on which the bbdr equipment can operate. </w:t>
      </w:r>
    </w:p>
    <w:p w:rsidR="00761C1B" w:rsidRDefault="00761C1B" w:rsidP="00761C1B">
      <w:r>
        <w:t>SOURCE: Used in EN 302 625 V1.1.1, clause 4.2.1.1</w:t>
      </w:r>
    </w:p>
    <w:p w:rsidR="00761C1B" w:rsidRDefault="00761C1B" w:rsidP="00761C1B"/>
    <w:p w:rsidR="00761C1B" w:rsidRDefault="00761C1B" w:rsidP="00761C1B">
      <w:r>
        <w:t xml:space="preserve">                                                                                                                                                                                                                                                                                                                                                                                                                                                                                                                                                                                                                                                                                                                                                                                                                                                                                                                                                                                                                                                                                                                                                                                                                                                                                                                                                                                                                                                                                                                                                                                                                                                                                                                                                                                                                                                                                                                                                                                                                                                                                                                                                                                                                                                                                                                                                                                                                                                                                                                                                                                                                                                                                                                                                                                                                                                                                                                                                                                                                                                                                                                                                                                                                                                                                                                                                                                                                                                                                                                                                                                                                                                                                                                                                                                                                                                                                                                                                                                                                                                                                                                                                                                                                                                                                                                                                                                                                                                                                                                                                                                                                                                                                                                                                                                                                                                                                                                                                                                                                                                                                                                                                                                                                                                                                                                                                                                                                                                                                                                                                                                                                                                                                                                                                                                                                                                                                                                                                                                                                                                                                                                                                                                                                                                                                                                                                                                                                                                                                                                                                                                                                                                                                                                                                                                                                                                                                                                                                                                                                                                                                                                              carrier frequency accuracy (error) is defined as a difference between the actual transmitted carrier frequency and its nominal value. </w:t>
      </w:r>
    </w:p>
    <w:p w:rsidR="00761C1B" w:rsidRDefault="00761C1B" w:rsidP="00761C1B">
      <w:r>
        <w:t>SOURCE: Used in EN 300 394-01 V3.3.1, clause 7.3.2.1</w:t>
      </w:r>
    </w:p>
    <w:p w:rsidR="00761C1B" w:rsidRDefault="00761C1B" w:rsidP="00761C1B"/>
    <w:p w:rsidR="00761C1B" w:rsidRDefault="00761C1B" w:rsidP="00761C1B">
      <w:r>
        <w:t xml:space="preserve">                                                                                                                                                                                                                                                                                                                                                                                                                                                                                                                                                                                                                                                                                                                                                                                                                                                                                                                                                                                                                                                                                                                                                                                                                                                                                                                                                                                                                                                                                                                                                                                                                                                                                                                                                                                                                                                                                                                                                                                                                                                                                                                                                                                                                                                                                                                                                                                                                                                                                                                                                                                                                                                                                                                                                                                                                                                                                                                                                                                                                                                                                                                                                                                                                                                                                                                                                                                                                                                                                                                                                                                                                                                                                                                                                                                                                                                                                                                                                                                                                                                                                                                                                                                                                                                                                                                                                                                                                                                                                                                                                                                                                                                                                                                                                                                                                                                                                                                                                                                                                                                                                                                                                                                                                                                                                                                                                                                                                                                                                                                                                                                                                                                                                                                                                                                                                                                                                                                                                                                                                                                                                                                                                                                                                                                                                                                                                                                                                                                                                                                                                                                                                                                                                                                                                                                                                                                                                                                                                                                                                                                                                                                                  The carrier power is defined as the transmitter mean power delivered to the artificial antenna. the rated output power is the carrier power declared by the manufacturer. </w:t>
      </w:r>
    </w:p>
    <w:p w:rsidR="00761C1B" w:rsidRDefault="00761C1B" w:rsidP="00761C1B">
      <w:r>
        <w:t>SOURCE: Used in EN 301 925 V1.5.1, clause 11.4.1</w:t>
      </w:r>
    </w:p>
    <w:p w:rsidR="00761C1B" w:rsidRDefault="00761C1B" w:rsidP="00761C1B"/>
    <w:p w:rsidR="00761C1B" w:rsidRDefault="00761C1B" w:rsidP="00761C1B">
      <w:r>
        <w:t xml:space="preserve">                                                                                                                                                                                                                                                                                                                                                                                                                                                                                                                                                                                                                                                                                                                                                                                                                                                                                                                                                                                                                                                                                                                                                                                                                                                                                                                                                                                                                                                                                                                                                                                                                                                                                                                                                                                                                                                                                                                                                                                                                                                                                                                                                                                                                                                                                                                                                                                                                                                                                                                                                                                                                                                                                                                                                                                                                                                                                                                                                                                                                                                                                                                                                                                                                                                                                                                                                                                                                                                                                                                                                                                                                                                                                                                                                                                                                                                                                                                                                                                                                                                                                                                                                                                                                                                                                                                                                                                                                                                                                                                                                                                                                                                                                                                                                                                                                                                                                                                                                                                                                                                                                                                                                                                                                                                                                                                                                                                                                                                                                                                                                                                                                                                                                                                                                                                                                                                                                                                                                                                                                                                                                                                                                                                                                                                                                                                                                                                                                                                                                                                                                                                                                                                                                                                                                                                                                                                                                                                                                                                                                                                                                                                              The carrier power is defined in en 300 162-1 [2], clause 8.2.1. </w:t>
      </w:r>
    </w:p>
    <w:p w:rsidR="00761C1B" w:rsidRDefault="00761C1B" w:rsidP="00761C1B">
      <w:r>
        <w:t>SOURCE: Used in EN 300 162-02 V1.2.1, clause 4.2.2.1</w:t>
      </w:r>
    </w:p>
    <w:p w:rsidR="00761C1B" w:rsidRDefault="00761C1B" w:rsidP="00761C1B"/>
    <w:p w:rsidR="00761C1B" w:rsidRDefault="00761C1B" w:rsidP="00761C1B">
      <w:r>
        <w:t xml:space="preserve">                                                                                                                                                                                                                                                                                                                                                                                                                                                                                                                                                                                                                                                                                                                                                                                                                                                                                                                                                                                                                                                                                                                                                                                                                                                                                                                                                                                                                                                                                                                                                                                                                                                                                                                                                                                                                                                                                                                                                                                                                                                                                                                                                                                                                                                                                                                                                                                                                                                                                                                                                                                                                                                                                                                                                                                                                                                                                                                                                                                                                                                                                                                                                                                                                                                                                                                                                                                                                                                                                                                                                                                                                                                                                                                                                                                                                                                                                                                                                                                                                                                                                                                                                                                                                                                                                                                                                                                                                                                                                                                                                                                                                                                                                                                                                                                                                                                                                                                                                                                                                                                                                                                                                                                                                                                                                                                                                                                                                                                                                                                                                                                                                                                                                                                                                                                                                                                                                                                                                                                                                                                                                                                                                                                                                                                                                                                                                                                                                                                                                                                                                                                                                                                                                                                                                                                                                                                                                                                                                                                                                                                                                                                              The carrier power is defined in en 300 219-1 [4], clause 8.2.1. </w:t>
      </w:r>
    </w:p>
    <w:p w:rsidR="00761C1B" w:rsidRDefault="00761C1B" w:rsidP="00761C1B">
      <w:r>
        <w:t>SOURCE: Used in EN 300 219-02 V1.1.1, clause 4.2.2.1</w:t>
      </w:r>
    </w:p>
    <w:p w:rsidR="00761C1B" w:rsidRDefault="00761C1B" w:rsidP="00761C1B"/>
    <w:p w:rsidR="00761C1B" w:rsidRDefault="00761C1B" w:rsidP="00761C1B">
      <w:r>
        <w:t xml:space="preserve">                                                                                                                                                                                                                                                                                                                                                                                                                                                                                                                                                                                                                                                                                                                                                                                                                                                                                                                                                                                                                                                                                                                                                                                                                                                                                                                                                                                                                                                                                                                                                                                                                                                                                                                                                                                                                                                                                                                                                                                                                                                                                                                                                                                                                                                                                                                                                                                                                                                                                                                                                                                                                                                                                                                                                                                                                                                                                                                                                                                                                                                                                                                                                                                                                                                                                                                                                                                                                                                                                                                                                                                                                                                                                                                                                                                                                                                                                                                                                                                                                                                                                                                                                                                                                                                                                                                                                                                                                                                                                                                                                                                                                                                                                                                                                                                                                                                                                                                                                                                                                                                                                                                                                                                                                                                                                                                                                                                                                                                                                                                                                                                                                                                                                                                                                                                                                                                                                                                                                                                                                                                                                                                                                                                                                                                                                                                                                                                                                                                                                                                                                                                                                                                                                                                                                                                                                                                                                                                                                                                                                                                                                                                              The carrier power is defined in en 300 698-1 [1], clause 8.2.1. the rated output power is the carrier power declared by the manufacturer. </w:t>
      </w:r>
    </w:p>
    <w:p w:rsidR="00761C1B" w:rsidRDefault="00761C1B" w:rsidP="00761C1B">
      <w:r>
        <w:t>SOURCE: Used in EN 300 698-02 V1.2.1, clause 4.2.2.1</w:t>
      </w:r>
    </w:p>
    <w:p w:rsidR="00761C1B" w:rsidRDefault="00761C1B" w:rsidP="00761C1B"/>
    <w:p w:rsidR="00761C1B" w:rsidRDefault="00761C1B" w:rsidP="00761C1B">
      <w:r>
        <w:t xml:space="preserve">                                                                                                                                                                                                                                                                                                                                                                                                                                                                                                                                                                                                                                                                                                                                                                                                                                                                                                                                                                                                                                                                                                                                                                                                                                                                                                                                                                                                                                                                                                                                                                                                                                                                                                                                                                                                                                                                                                                                                                                                                                                                                                                                                                                                                                                                                                                                                                                                                                                                                                                                                                                                                                                                                                                                                                                                                                                                                                                                                                                                                                                                                                                                                                                                                                                                                                                                                                                                                                                                                                                                                                                                                                                                                                                                                                                                                                                                                                                                                                                                                                                                                                                                                                                                                                                                                                                                                                                                                                                                                                                                                                                                                                                                                                                                                                                                                                                                                                                                                                                                                                                                                                                                                                                                                                                                                                                                                                                                                                                                                                                                                                                                                                                                                                                                                                                                                                                                                                                                                                                                                                                                                                                                                                                                                                                                                                                                                                                                                                                                                                                                                                                                                                                                                                                                                                                                                                                                                                                                                                                                                                                                                                                              The carrier power is the average power delivered to the artificial antenna (see clause 5.2.2) during one radio frequency cycle in the absence of modulation. </w:t>
      </w:r>
    </w:p>
    <w:p w:rsidR="00761C1B" w:rsidRDefault="00761C1B" w:rsidP="00761C1B">
      <w:r>
        <w:t>SOURCE: Used in EN 302 054 V2.2.1, clause 4.2.3.1 SOURCE: Used in EN 302 454 V2.2.1, clause 4.2.3.1</w:t>
      </w:r>
    </w:p>
    <w:p w:rsidR="00761C1B" w:rsidRDefault="00761C1B" w:rsidP="00761C1B"/>
    <w:p w:rsidR="00761C1B" w:rsidRDefault="00761C1B" w:rsidP="00761C1B">
      <w:r>
        <w:t xml:space="preserve">                                                                                                                                                                                                                                                                                                                                                                                                                                                                                                                                                                                                                                                                                                                                                                                                                                                                                                                                                                                                                                                                                                                                                                                                                                                                                                                                                                                                                                                                                                                                                                                                                                                                                                                                                                                                                                                                                                                                                                                                                                                                                                                                                                                                                                                                                                                                                                                                                                                                                                                                                                                                                                                                                                                                                                                                                                                                                                                                                                                                                                                                                                                                                                                                                                                                                                                                                                                                                                                                                                                                                                                                                                                                                                                                                                                                                                                                                                                                                                                                                                                                                                                                                                                                                                                                                                                                                                                                                                                                                                                                                                                                                                                                                                                                                                                                                                                                                                                                                                                                                                                                                                                                                                                                                                                                                                                                                                                                                                                                                                                                                                                                                                                                                                                                                                                                                                                                                                                                                                                                                                                                                                                                                                                                                                                                                                                                                                                                                                                                                                                                                                                                                                                                                                                                                                                                                                                                                                                                                                                                                                                                                                                              The carrier power is the average power delivered to the artificial antenna (see clause 6.2) during one radio frequency cycle in the absence of modulation. </w:t>
      </w:r>
    </w:p>
    <w:p w:rsidR="00761C1B" w:rsidRDefault="00761C1B" w:rsidP="00761C1B">
      <w:r>
        <w:t>SOURCE: Used in EN 302 054-01 V1.2.1, clause 7.3.1 SOURCE: Used in EN 302 454-01 V1.2.1, clause 7.3.1</w:t>
      </w:r>
    </w:p>
    <w:p w:rsidR="00761C1B" w:rsidRDefault="00761C1B" w:rsidP="00761C1B"/>
    <w:p w:rsidR="00761C1B" w:rsidRDefault="00761C1B" w:rsidP="00761C1B">
      <w:r>
        <w:t xml:space="preserve">                                                                                                                                                                                                                                                                                                                                                                                                                                                                                                                                                                                                                                                                                                                                                                                                                                                                                                                                                                                                                                                                                                                                                                                                                                                                                                                                                                                                                                                                                                                                                                                                                                                                                                                                                                                                                                                                                                                                                                                                                                                                                                                                                                                                                                                                                                                                                                                                                                                                                                                                                                                                                                                                                                                                                                                                                                                                                                                                                                                                                                                                                                                                                                                                                                                                                                                                                                                                                                                                                                                                                                                                                                                                                                                                                                                                                                                                                                                                                                                                                                                                                                                                                                                                                                                                                                                                                                                                                                                                                                                                                                                                                                                                                                                                                                                                                                                                                                                                                                                                                                                                                                                                                                                                                                                                                                                                                                                                                                                                                                                                                                                                                                                                                                                                                                                                                                                                                                                                                                                                                                                                                                                                                                                                                                                                                                                                                                                                                                                                                                                                                                                                                                                                                                                                                                                                                                                                                                                                                                                                                                                                                                                              carrier power is the mean power delivered to the antenna transmission line during one radio frequency cycle in the absence of modulation. maximum output power shall be the rated output power declared by the manufacturer. </w:t>
      </w:r>
    </w:p>
    <w:p w:rsidR="00761C1B" w:rsidRDefault="00761C1B" w:rsidP="00761C1B">
      <w:r>
        <w:t>SOURCE: Used in EN 301 925 V1.5.1, clause 10.3.1</w:t>
      </w:r>
    </w:p>
    <w:p w:rsidR="00761C1B" w:rsidRDefault="00761C1B" w:rsidP="00761C1B"/>
    <w:p w:rsidR="00761C1B" w:rsidRDefault="00761C1B" w:rsidP="00761C1B">
      <w:r>
        <w:t xml:space="preserve">                                                                                                                                                                                                                                                                                                                                                                                                                                                                                                                                                                                                                                                                                                                                                                                                                                                                                                                                                                                                                                                                                                                                                                                                                                                                                                                                                                                                                                                                                                                                                                                                                                                                                                                                                                                                                                                                                                                                                                                                                                                                                                                                                                                                                                                                                                                                                                                                                                                                                                                                                                                                                                                                                                                                                                                                                                                                                                                                                                                                                                                                                                                                                                                                                                                                                                                                                                                                                                                                                                                                                                                                                                                                                                                                                                                                                                                                                                                                                                                                                                                                                                                                                                                                                                                                                                                                                                                                                                                                                                                                                                                                                                                                                                                                                                                                                                                                                                                                                                                                                                                                                                                                                                                                                                                                                                                                                                                                                                                                                                                                                                                                                                                                                                                                                                                                                                                                                                                                                                                                                                                                                                                                                                                                                                                                                                                                                                                                                                                                                                                                                                                                                                                                                                                                                                                                                                                                                                                                                                                                                                                                                                                                  The carrier power is the mean power delivered to the artificial antenna during one radio frequency cycle in the absence of modulation. </w:t>
      </w:r>
    </w:p>
    <w:p w:rsidR="00761C1B" w:rsidRDefault="00761C1B" w:rsidP="00761C1B">
      <w:r>
        <w:t>SOURCE: Used in EN 301 688 V1.2.1, clause 8.1.1</w:t>
      </w:r>
    </w:p>
    <w:p w:rsidR="00761C1B" w:rsidRDefault="00761C1B" w:rsidP="00761C1B"/>
    <w:p w:rsidR="00761C1B" w:rsidRDefault="00761C1B" w:rsidP="00761C1B">
      <w:r>
        <w:t xml:space="preserve">                                                                                                                                                                                                                                                                                                                                                                                                                                                                                                                                                                                                                                                                                                                                                                                                                                                                                                                                                                                                                                                                                                                                                                                                                                                                                                                                                                                                                                                                                                                                                                                                                                                                                                                                                                                                                                                                                                                                                                                                                                                                                                                                                                                                                                                                                                                                                                                                                                                                                                                                                                                                                                                                                                                                                                                                                                                                                                                                                                                                                                                                                                                                                                                                                                                                                                                                                                                                                                                                                                                                                                                                                                                                                                                                                                                                                                                                                                                                                                                                                                                                                                                                                                                                                                                                                                                                                                                                                                                                                                                                                                                                                                                                                                                                                                                                                                                                                                                                                                                                                                                                                                                                                                                                                                                                                                                                                                                                                                                                                                                                                                                                                                                                                                                                                                                                                                                                                                                                                                                                                                                                                                                                                                                                                                                                                                                                                                                                                                                                                                                                                                                                                                                                                                                                                                                                                                                                                                                                                                                                                                                                                                                              The carrier power is the mean power delivered to the artificial antenna during one radio frequency cycle in the absence of modulation. the rated output power is the carrier power declared by the manufacturer. </w:t>
      </w:r>
    </w:p>
    <w:p w:rsidR="00761C1B" w:rsidRDefault="00761C1B" w:rsidP="00761C1B">
      <w:r>
        <w:t>SOURCE: Used in EN 300 162-01 V1.4.1, clause 8.2.1 SOURCE: Used in EN 300 698 V2.2.1, clause 8.2.1 SOURCE: Used in EN 300 698-01 V1.4.1, clause 8.2.1 SOURCE: Used in EN 301 025 V2.2.1, clause 8.2.1 SOURCE: Used in EN 301 025-01 V1.5.1, clause 8.2.1 SOURCE: Used in EN 301 178 V2.2.1, clause 8.2.1 SOURCE: Used in EN 301 178-01 V1.4.1, clause 8.2.1 SOURCE: Used in EN 301 466 V1.2.1, clause 8.2.1 SOURCE: Used in EN 301 929 V2.1.1, clause 8.2.1 SOURCE: Used in EN 301 929-01 V1.2.1, clause 8.2.1 SOURCE: Used in EN 302 885 V2.2.1, clause 8.2.1 SOURCE: Used in EN 302 885-01 V1.3.1, clause 8.2.1</w:t>
      </w:r>
    </w:p>
    <w:p w:rsidR="00761C1B" w:rsidRDefault="00761C1B" w:rsidP="00761C1B"/>
    <w:p w:rsidR="00761C1B" w:rsidRDefault="00761C1B" w:rsidP="00761C1B">
      <w:r>
        <w:t xml:space="preserve">                                                                                                                                                                                                                                                                                                                                                                                                                                                                                                                                                                                                                                                                                                                                                                                                                                                                                                                                                                                                                                                                                                                                                                                                                                                                                                                                                                                                                                                                                                                                                                                                                                                                                                                                                                                                                                                                                                                                                                                                                                                                                                                                                                                                                                                                                                                                                                                                                                                                                                                                                                                                                                                                                                                                                                                                                                                                                                                                                                                                                                                                                                                                                                                                                                                                                                                                                                                                                                                                                                                                                                                                                                                                                                                                                                                                                                                                                                                                                                                                                                                                                                                                                                                                                                                                                                                                                                                                                                                                                                                                                                                                                                                                                                                                                                                                                                                                                                                                                                                                                                                                                                                                                                                                                                                                                                                                                                                                                                                                                                                                                                                                                                                                                                                                                                                                                                                                                                                                                                                                                                                                                                                                                                                                                                                                                                                                                                                                                                                                                                                                                                                                                                                                                                                                                                                                                                                                                                                                                                                                                                                                                                                              The carrier power is the mean power delivered to the coaxial termination during transmission in the absence of modulation. the requirements of the present document shall be met for all power output levels at which the transmitter is intended to operate into 50 ?. for practical reasons measurements shall be performed only at the lowest and the highest power output level at which the transmitter is intended to operate, unless otherwise stated. </w:t>
      </w:r>
    </w:p>
    <w:p w:rsidR="00761C1B" w:rsidRDefault="00761C1B" w:rsidP="00761C1B">
      <w:r>
        <w:t>SOURCE: Used in EN 300 676 V1.3.1, clause 7.3.1 SOURCE: Used in EN 300 676-01 V1.5.1, clause 7.3.1 SOURCE: Used in EN 302 617-01 V1.1.1, clause 7.3.1</w:t>
      </w:r>
    </w:p>
    <w:p w:rsidR="00761C1B" w:rsidRDefault="00761C1B" w:rsidP="00761C1B"/>
    <w:p w:rsidR="00761C1B" w:rsidRDefault="00761C1B" w:rsidP="00761C1B">
      <w:r>
        <w:t xml:space="preserve">                                                                                                                                                                                                                                                                                                                                                                                                                                                                                                                                                                                                                                                                                                                                                                                                                                                                                                                                                                                                                                                                                                                                                                                                                                                                                                                                                                                                                                                                                                                                                                                                                                                                                                                                                                                                                                                                                                                                                                                                                                                                                                                                                                                                                                                                                                                                                                                                                                                                                                                                                                                                                                                                                                                                                                                                                                                                                                                                                                                                                                                                                                                                                                                                                                                                                                                                                                                                                                                                                                                                                                                                                                                                                                                                                                                                                                                                                                                                                                                                                                                                                                                                                                                                                                                                                                                                                                                                                                                                                                                                                                                                                                                                                                                                                                                                                                                                                                                                                                                                                                                                                                                                                                                                                                                                                                                                                                                                                                                                                                                                                                                                                                                                                                                                                                                                                                                                                                                                                                                                                                                                                                                                                                                                                                                                                                                                                                                                                                                                                                                                                                                                                                                                                                                                                                                                                                                                                                                                                                                                                                                                                                                              The carrier power is the power delivered to the coaxial termination during transmission in the absence of modulation. </w:t>
      </w:r>
    </w:p>
    <w:p w:rsidR="00761C1B" w:rsidRDefault="00761C1B" w:rsidP="00761C1B">
      <w:r>
        <w:t>SOURCE: Used in EN 302 617 V2.3.1, clause 6.3.1</w:t>
      </w:r>
    </w:p>
    <w:p w:rsidR="00761C1B" w:rsidRDefault="00761C1B" w:rsidP="00761C1B"/>
    <w:p w:rsidR="00761C1B" w:rsidRDefault="00761C1B" w:rsidP="00761C1B">
      <w:r>
        <w:t xml:space="preserve">                                                                                                                                                                                                                                                                                                                                                                                                                                                                                                                                                                                                                                                                                                                                                                                                                                                                                                                                                                                                                                                                                                                                                                                                                                                                                                                                                                                                                                                                                                                                                                                                                                                                                                                                                                                                                                                                                                                                                                                                                                                                                                                                                                                                                                                                                                                                                                                                                                                                                                                                                                                                                                                                                                                                                                                                                                                                                                                                                                                                                                                                                                                                                                                                                                                                                                                                                                                                                                                                                                                                                                                                                                                                                                                                                                                                                                                                                                                                                                                                                                                                                                                                                                                                                                                                                                                                                                                                                                                                                                                                                                                                                                                                                                                                                                                                                                                                                                                                                                                                                                                                                                                                                                                                                                                                                                                                                                                                                                                                                                                                                                                                                                                                                                                                                                                                                                                                                                                                                                                                                                                                                                                                                                                                                                                                                                                                                                                                                                                                                                                                                                                                                                                                                                                                                                                                                                                                                                                                                                                                                                                                                                                              The carrier power of the loop transmitter or amplifier is defined as the mean power delivered to an artificial load under specified conditions of measurements, in the absence of modulation. </w:t>
      </w:r>
    </w:p>
    <w:p w:rsidR="00761C1B" w:rsidRDefault="00761C1B" w:rsidP="00761C1B">
      <w:r>
        <w:t>SOURCE: Used in EN 300 224-01 V1.3.1, clause 9.2.1.1</w:t>
      </w:r>
    </w:p>
    <w:p w:rsidR="00761C1B" w:rsidRDefault="00761C1B" w:rsidP="00761C1B"/>
    <w:p w:rsidR="00761C1B" w:rsidRDefault="00761C1B" w:rsidP="00761C1B">
      <w:r>
        <w:t xml:space="preserve">                                                                                                                                                                                                                                                                                                                                                                                                                                                                                                                                                                                                                                                                                                                                                                                                                                                                                                                                                                                                                                                                                                                                                                                                                                                                                                                                                                                                                                                                                                                                                                                                                                                                                                                                                                                                                                                                                                                                                                                                                                                                                                                                                                                                                                                                                                                                                                                                                                                                                                                                                                                                                                                                                                                                                                                                                                                                                                                                                                                                                                                                                                                                                                                                                                                                                                                                                                                                                                                                                                                                                                                                                                                                                                                                                                                                                                                                                                                                                                                                                                                                                                                                                                                                                                                                                                                                                                                                                                                                                                                                                                                                                                                                                                                                                                                                                                                                                                                                                                                                                                                                                                                                                                                                                                                                                                                                                                                                                                                                                                                                                                                                                                                                                                                                                                                                                                                                                                                                                                                                                                                                                                                                                                                                                                                                                                                                                                                                                                                                                                                                                                                                                                                                                                                                                                                                                                                                                                                                                                                                                                                                                                                              The carrier power of the loop transmitter shall be as defined in en 300 224-1 [5], subclause 9.2.1.1. </w:t>
      </w:r>
    </w:p>
    <w:p w:rsidR="00761C1B" w:rsidRDefault="00761C1B" w:rsidP="00761C1B">
      <w:r>
        <w:t>SOURCE: Used in EN 300 224-02 V1.1.1, clause 4.5.1.1</w:t>
      </w:r>
    </w:p>
    <w:p w:rsidR="00761C1B" w:rsidRDefault="00761C1B" w:rsidP="00761C1B"/>
    <w:p w:rsidR="00761C1B" w:rsidRDefault="00761C1B" w:rsidP="00761C1B">
      <w:r>
        <w:t xml:space="preserve">                                                                                                                                                                                                                                                                                                                                                                                                                                                                                                                                                                                                                                                                                                                                                                                                                                                                                                                                                                                                                                                                                                                                                                                                                                                                                                                                                                                                                                                                                                                                                                                                                                                                                                                                                                                                                                                                                                                                                                                                                                                                                                                                                                                                                                                                                                                                                                                                                                                                                                                                                                                                                                                                                                                                                                                                                                                                                                                                                                                                                                                                                                                                                                                                                                                                                                                                                                                                                                                                                                                                                                                                                                                                                                                                                                                                                                                                                                                                                                                                                                                                                                                                                                                                                                                                                                                                                                                                                                                                                                                                                                                                                                                                                                                                                                                                                                                                                                                                                                                                                                                                                                                                                                                                                                                                                                                                                                                                                                                                                                                                                                                                                                                                                                                                                                                                                                                                                                                                                                                                                                                                                                                                                                                                                                                                                                                                                                                                                                                                                                                                                                                                                                                                                                                                                                                                                                                                                                                                                                                                                                                                                                                              The carrier power referenced to erp is the mean power in the absence of modulation, delivered to the artificial antenna during one rf cycle, corrected by the antenna gain. the antenna gain is the difference in db between the erp and the carrier power delivered to the artificial antenna. </w:t>
      </w:r>
    </w:p>
    <w:p w:rsidR="00761C1B" w:rsidRDefault="00761C1B" w:rsidP="00761C1B">
      <w:r>
        <w:t>SOURCE: Used in EN 300 225 V1.5.1, clause 9.3.1</w:t>
      </w:r>
    </w:p>
    <w:p w:rsidR="00761C1B" w:rsidRDefault="00761C1B" w:rsidP="00761C1B"/>
    <w:p w:rsidR="00761C1B" w:rsidRDefault="00761C1B" w:rsidP="00761C1B">
      <w:r>
        <w:t xml:space="preserve">                                                                                                                                                                                                                                                                                                                                                                                                                                                                                                                                                                                                                                                                                                                                                                                                                                                                                                                                                                                                                                                                                                                                                                                                                                                                                                                                                                                                                                                                                                                                                                                                                                                                                                                                                                                                                                                                                                                                                                                                                                                                                                                                                                                                                                                                                                                                                                                                                                                                                                                                                                                                                                                                                                                                                                                                                                                                                                                                                                                                                                                                                                                                                                                                                                                                                                                                                                                                                                                                                                                                                                                                                                                                                                                                                                                                                                                                                                                                                                                                                                                                                                                                                                                                                                                                                                                                                                                                                                                                                                                                                                                                                                                                                                                                                                                                                                                                                                                                                                                                                                                                                                                                                                                                                                                                                                                                                                                                                                                                                                                                                                                                                                                                                                                                                                                                                                                                                                                                                                                                                                                                                                                                                                                                                                                                                                                                                                                                                                                                                                                                                                                                                                                                                                                                                                                                                                                                                                                                                                                                                                                                                                                              The carrier power shall be as defined in en 300 454-1 [4], subclause 8.2.1. </w:t>
      </w:r>
    </w:p>
    <w:p w:rsidR="00761C1B" w:rsidRDefault="00761C1B" w:rsidP="00761C1B">
      <w:r>
        <w:t>SOURCE: Used in EN 300 454-02 V1.1.1, clause 4.2.2.1</w:t>
      </w:r>
    </w:p>
    <w:p w:rsidR="00761C1B" w:rsidRDefault="00761C1B" w:rsidP="00761C1B"/>
    <w:p w:rsidR="00761C1B" w:rsidRDefault="00761C1B" w:rsidP="00761C1B">
      <w:r>
        <w:t xml:space="preserve">                                                                                                                                                                                                                                                                                                                                                                                                                                                                                                                                                                                                                                                                                                                                                                                                                                                                                                                                                                                                                                                                                                                                                                                                                                                                                                                                                                                                                                                                                                                                                                                                                                                                                                                                                                                                                                                                                                                                                                                                                                                                                                                                                                                                                                                                                                                                                                                                                                                                                                                                                                                                                                                                                                                                                                                                                                                                                                                                                                                                                                                                                                                                                                                                                                                                                                                                                                                                                                                                                                                                                                                                                                                                                                                                                                                                                                                                                                                                                                                                                                                                                                                                                                                                                                                                                                                                                                                                                                                                                                                                                                                                                                                                                                                                                                                                                                                                                                                                                                                                                                                                                                                                                                                                                                                                                                                                                                                                                                                                                                                                                                                                                                                                                                                                                                                                                                                                                                                                                                                                                                                                                                                                                                                                                                                                                                                                                                                                                                                                                                                                                                                                                                                                                                                                                                                                                                                                                                                                                                                                                                                                                                                              The carrier sense delay is defined in en 300 471-1 [5], clause 8.1.1. </w:t>
      </w:r>
    </w:p>
    <w:p w:rsidR="00761C1B" w:rsidRDefault="00761C1B" w:rsidP="00761C1B">
      <w:r>
        <w:t>SOURCE: Used in EN 300 471-02 V1.1.1, clause 4.2.1.1</w:t>
      </w:r>
    </w:p>
    <w:p w:rsidR="00761C1B" w:rsidRDefault="00761C1B" w:rsidP="00761C1B"/>
    <w:p w:rsidR="00761C1B" w:rsidRDefault="00761C1B" w:rsidP="00761C1B">
      <w:r>
        <w:t xml:space="preserve">                                                                                                                                                                                                                                                                                                                                                                                                                                                                                                                                                                                                                                                                                                                                                                                                                                                                                                                                                                                                                                                                                                                                                                                                                                                                                                                                                                                                                                                                                                                                                                                                                                                                                                                                                                                                                                                                                                                                                                                                                                                                                                                                                                                                                                                                                                                                                                                                                                                                                                                                                                                                                                                                                                                                                                                                                                                                                                                                                                                                                                                                                                                                                                                                                                                                                                                                                                                                                                                                                                                                                                                                                                                                                                                                                                                                                                                                                                                                                                                                                                                                                                                                                                                                                                                                                                                                                                                                                                                                                                                                                                                                                                                                                                                                                                                                                                                                                                                                                                                                                                                                                                                                                                                                                                                                                                                                                                                                                                                                                                                                                                                                                                                                                                                                                                                                                                                                                                                                                                                                                                                                                                                                                                                                                                                                                                                                                                                                                                                                                                                                                                                                                                                                                                                                                                                                                                                                                                                                                                                                                                                                                                                              The carrier sense delay is the time which elapses between a carrier reaching pmean -20 db and the changing of the state of the carrier sense logic signal. </w:t>
      </w:r>
    </w:p>
    <w:p w:rsidR="00761C1B" w:rsidRDefault="00761C1B" w:rsidP="00761C1B">
      <w:r>
        <w:t>SOURCE: Used in EN 301 391 V1.1.1, clause 7.5.1</w:t>
      </w:r>
    </w:p>
    <w:p w:rsidR="00761C1B" w:rsidRDefault="00761C1B" w:rsidP="00761C1B"/>
    <w:p w:rsidR="00761C1B" w:rsidRDefault="00761C1B" w:rsidP="00761C1B">
      <w:r>
        <w:t xml:space="preserve">                                                                                                                                                                                                                                                                                                                                                                                                                                                                                                                                                                                                                                                                                                                                                                                                                                                                                                                                                                                                                                                                                                                                                                                                                                                                                                                                                                                                                                                                                                                                                                                                                                                                                                                                                                                                                                                                                                                                                                                                                                                                                                                                                                                                                                                                                                                                                                                                                                                                                                                                                                                                                                                                                                                                                                                                                                                                                                                                                                                                                                                                                                                                                                                                                                                                                                                                                                                                                                                                                                                                                                                                                                                                                                                                                                                                                                                                                                                                                                                                                                                                                                                                                                                                                                                                                                                                                                                                                                                                                                                                                                                                                                                                                                                                                                                                                                                                                                                                                                                                                                                                                                                                                                                                                                                                                                                                                                                                                                                                                                                                                                                                                                                                                                                                                                                                                                                                                                                                                                                                                                                                                                                                                                                                                                                                                                                                                                                                                                                                                                                                                                                                                                                                                                                                                                                                                                                                                                                                                                                                                                                                                                                              The carrier sense delay is the time which elapses between the application of a carrier to the receiver and the detection of the carrier by that receiver. </w:t>
      </w:r>
    </w:p>
    <w:p w:rsidR="00761C1B" w:rsidRDefault="00761C1B" w:rsidP="00761C1B">
      <w:r>
        <w:t>SOURCE: Used in EN 300 471-01 V1.2.1, clause 8.1.1</w:t>
      </w:r>
    </w:p>
    <w:p w:rsidR="00761C1B" w:rsidRDefault="00761C1B" w:rsidP="00761C1B"/>
    <w:p w:rsidR="00761C1B" w:rsidRDefault="00761C1B" w:rsidP="00761C1B">
      <w:r>
        <w:t xml:space="preserve">                                                                                                                                                                                                                                                                                                                                                                                                                                                                                                                                                                                                                                                                                                                                                                                                                                                                                                                                                                                                                                                                                                                                                                                                                                                                                                                                                                                                                                                                                                                                                                                                                                                                                                                                                                                                                                                                                                                                                                                                                                                                                                                                                                                                                                                                                                                                                                                                                                                                                                                                                                                                                                                                                                                                                                                                                                                                                                                                                                                                                                                                                                                                                                                                                                                                                                                                                                                                                                                                                                                                                                                                                                                                                                                                                                                                                                                                                                                                                                                                                                                                                                                                                                                                                                                                                                                                                                                                                                                                                                                                                                                                                                                                                                                                                                                                                                                                                                                                                                                                                                                                                                                                                                                                                                                                                                                                                                                                                                                                                                                                                                                                                                                                                                                                                                                                                                                                                                                                                                                                                                                                                                                                                                                                                                                                                                                                                                                                                                                                                                                                                                                                                                                                                                                                                                                                                                                                                                                                                                                                                                                                                                                              The carrier sense threshold is the minimum level of the input signal which will trigger a change in the status of the carrier sense logic signal. </w:t>
      </w:r>
    </w:p>
    <w:p w:rsidR="00761C1B" w:rsidRDefault="00761C1B" w:rsidP="00761C1B">
      <w:r>
        <w:t>SOURCE: Used in EN 301 391 V1.1.1, clause 7.4.1</w:t>
      </w:r>
    </w:p>
    <w:p w:rsidR="00761C1B" w:rsidRDefault="00761C1B" w:rsidP="00761C1B"/>
    <w:p w:rsidR="00761C1B" w:rsidRDefault="00761C1B" w:rsidP="00761C1B">
      <w:r>
        <w:t xml:space="preserve">                                                                                                                                                                                                                                                                                                                                                                                                                                                                                                                                                                                                                                                                                                                                                                                                                                                                                                                                                                                                                                                                                                                                                                                                                                                                                                                                                                                                                                                                                                                                                                                                                                                                                                                                                                                                                                                                                                                                                                                                                                                                                                                                                                                                                                                                                                                                                                                                                                                                                                                                                                                                                                                                                                                                                                                                                                                                                                                                                                                                                                                                                                                                                                                                                                                                                                                                                                                                                                                                                                                                                                                                                                                                                                                                                                                                                                                                                                                                                                                                                                                                                                                                                                                                                                                                                                                                                                                                                                                                                                                                                                                                                                                                                                                                                                                                                                                                                                                                                                                                                                                                                                                                                                                                                                                                                                                                                                                                                                                                                                                                                                                                                                                                                                                                                                                                                                                                                                                                                                                                                                                                                                                                                                                                                                                                                                                                                                                                                                                                                                                                                                                                                                                                                                                                                                                                                                                                                                                                                                                                                                                                                                                              The carrier suppression is expressed in terms of the ratio between the peak envelope power and the carrier power output power. </w:t>
      </w:r>
    </w:p>
    <w:p w:rsidR="00761C1B" w:rsidRDefault="00761C1B" w:rsidP="00761C1B">
      <w:r>
        <w:t>SOURCE: Used in EN 300 373-01 V1.4.1, clause 8.12.1 SOURCE: Used in EN 300 373-02 V1.2.1, clause 4.2.5.1 SOURCE: Used in EN 303 402 V2.1.1, clause 8.5.1</w:t>
      </w:r>
    </w:p>
    <w:p w:rsidR="00761C1B" w:rsidRDefault="00761C1B" w:rsidP="00761C1B"/>
    <w:p w:rsidR="00761C1B" w:rsidRDefault="00761C1B" w:rsidP="00761C1B">
      <w:r>
        <w:t xml:space="preserve">                                                                                                                                                                                                                                                                                                                                                                                                                                                                                                                                                                                                                                                                                                                                                                                                                                                                                                                                                                                                                                                                                                                                                                                                                                                                                                                                                                                                                                                                                                                                                                                                                                                                                                                                                                                                                                                                                                                                                                                                                                                                                                                                                                                                                                                                                                                                                                                                                                                                                                                                                                                                                                                                                                                                                                                                                                                                                                                                                                                                                                                                                                                                                                                                                                                                                                                                                                                                                                                                                                                                                                                                                                                                                                                                                                                                                                                                                                                                                                                                                                                                                                                                                                                                                                                                                                                                                                                                                                                                                                                                                                                                                                                                                                                                                                                                                                                                                                                                                                                                                                                                                                                                                                                                                                                                                                                                                                                                                                                                                                                                                                                                                                                                                                                                                                                                                                                                                                                                                                                                                                                                                                                                                                                                                                                                                                                                                                                                                                                                                                                                                                                                                                                                                                                                                                                                                                                                                                                                                                                                                                                                                                                              changes in the received signal are changes related to variation of the distance between the transmitter and the receiver. </w:t>
      </w:r>
    </w:p>
    <w:p w:rsidR="00761C1B" w:rsidRDefault="00761C1B" w:rsidP="00761C1B">
      <w:r>
        <w:t>SOURCE: Used in EN 300 718-02 V2.1.1, clause 4.4.2.1.1</w:t>
      </w:r>
    </w:p>
    <w:p w:rsidR="00761C1B" w:rsidRDefault="00761C1B" w:rsidP="00761C1B"/>
    <w:p w:rsidR="00761C1B" w:rsidRDefault="00761C1B" w:rsidP="00761C1B">
      <w:r>
        <w:t xml:space="preserve">                                                                                                                                                                                                                                                                                                                                                                                                                                                                                                                                                                                                                                                                                                                                                                                                                                                                                                                                                                                                                                                                                                                                                                                                                                                                                                                                                                                                                                                                                                                                                                                                                                                                                                                                                                                                                                                                                                                                                                                                                                                                                                                                                                                                                                                                                                                                                                                                                                                                                                                                                                                                                                                                                                                                                                                                                                                                                                                                                                                                                                                                                                                                                                                                                                                                                                                                                                                                                                                                                                                                                                                                                                                                                                                                                                                                                                                                                                                                                                                                                                                                                                                                                                                                                                                                                                                                                                                                                                                                                                                                                                                                                                                                                                                                                                                                                                                                                                                                                                                                                                                                                                                                                                                                                                                                                                                                                                                                                                                                                                                                                                                                                                                                                                                                                                                                                                                                                                                                                                                                                                                                                                                                                                                                                                                                                                                                                                                                                                                                                                                                                                                                                                                                                                                                                                                                                                                                                                                                                                                                                                                                                                                                  The channel access duration is the time elapsed between the initial access carrier reaching a level of pmean -20 db and the point at which the power falls to the same level at the end of the transmission or the end of the reply in the case of a multi transmitter communication. figure 1: channel access duration devices which are able to initiate a transmission and are transmitting without response to any previous initial transmission from other devices shall also be considered for this measurement (see subclause 7.1.2.1). a multi transmitter channel access is one in which several transmitting devices access the channel as part of the same message transfer. it consists of an initiating transmission followed by one or several sequential replying transmissions (see subclause 7.1.2.2). </w:t>
      </w:r>
    </w:p>
    <w:p w:rsidR="00761C1B" w:rsidRDefault="00761C1B" w:rsidP="00761C1B">
      <w:r>
        <w:t>SOURCE: Used in EN 301 391 V1.1.1, clause 7.1.1</w:t>
      </w:r>
    </w:p>
    <w:p w:rsidR="00761C1B" w:rsidRDefault="00761C1B" w:rsidP="00761C1B"/>
    <w:p w:rsidR="00761C1B" w:rsidRDefault="00761C1B" w:rsidP="00761C1B">
      <w:r>
        <w:t xml:space="preserve">                                                                                                                                                                                                                                                                                                                                                                                                                                                                                                                                                                                                                                                                                                                                                                                                                                                                                                                                                                                                                                                                                                                                                                                                                                                                                                                                                                                                                                                                                                                                                                                                                                                                                                                                                                                                                                                                                                                                                                                                                                                                                                                                                                                                                                                                                                                                                                                                                                                                                                                                                                                                                                                                                                                                                                                                                                                                                                                                                                                                                                                                                                                                                                                                                                                                                                                                                                                                                                                                                                                                                                                                                                                                                                                                                                                                                                                                                                                                                                                                                                                                                                                                                                                                                                                                                                                                                                                                                                                                                                                                                                                                                                                                                                                                                                                                                                                                                                                                                                                                                                                                                                                                                                                                                                                                                                                                                                                                                                                                                                                                                                                                                                                                                                                                                                                                                                                                                                                                                                                                                                                                                                                                                                                                                                                                                                                                                                                                                                                                                                                                                                                                                                                                                                                                                                                                                                                                                                                                                                                                                                                                                                                              The channel accessing carrier attack time is the time which elapses between the instant of establishing that a transmission can take place and - either - the moment when the transmitter output power has reached a level 1 db below or 1,5 db above the steady state mean power (pmean ) and maintains a power level within +1,5 db / -1 db from pmean thereafter, as seen on the measuring equipment or in the plot of power as a function of time; - or - the instant after which the carrier frequency remains within a window equal to its mean frequency (fc) ± 10 % of the channel separation as seen on the measuring equipment or the plot of frequency as a function of time; - whichever occurs later. </w:t>
      </w:r>
    </w:p>
    <w:p w:rsidR="00761C1B" w:rsidRDefault="00761C1B" w:rsidP="00761C1B">
      <w:r>
        <w:t>SOURCE: Used in EN 301 391 V1.1.1, clause 7.7.1</w:t>
      </w:r>
    </w:p>
    <w:p w:rsidR="00761C1B" w:rsidRDefault="00761C1B" w:rsidP="00761C1B"/>
    <w:p w:rsidR="00761C1B" w:rsidRDefault="00761C1B" w:rsidP="00761C1B">
      <w:r>
        <w:t xml:space="preserve">                                                                                                                                                                                                                                                                                                                                                                                                                                                                                                                                                                                                                                                                                                                                                                                                                                                                                                                                                                                                                                                                                                                                                                                                                                                                                                                                                                                                                                                                                                                                                                                                                                                                                                                                                                                                                                                                                                                                                                                                                                                                                                                                                                                                                                                                                                                                                                                                                                                                                                                                                                                                                                                                                                                                                                                                                                                                                                                                                                                                                                                                                                                                                                                                                                                                                                                                                                                                                                                                                                                                                                                                                                                                                                                                                                                                                                                                                                                                                                                                                                                                                                                                                                                                                                                                                                                                                                                                                                                                                                                                                                                                                                                                                                                                                                                                                                                                                                                                                                                                                                                                                                                                                                                                                                                                                                                                                                                                                                                                                                                                                                                                                                                                                                                                                                                                                                                                                                                                                                                                                                                                                                                                                                                                                                                                                                                                                                                                                                                                                                                                                                                                                                                                                                                                                                                                                                                                                                                                                                                                                                                                                                                              The channel availability check is defined as the mechanism by which a device checks a channel for the presence of radar signals. there shall be no transmissions by the device within the channel being checked during this process. if no radars have been detected by this mechanism, the channel becomes an available channel. following a channel availability check during which no radars were detected, the channel revalidation period is defined as the period of time during which a channel identified as an available channel remains valid as such. the device shall only start transmissions on available channels. at each power-up, the device is assumed to have no available channels. </w:t>
      </w:r>
    </w:p>
    <w:p w:rsidR="00761C1B" w:rsidRDefault="00761C1B" w:rsidP="00761C1B">
      <w:r>
        <w:t>SOURCE: Used in EN 302 502 V2.1.1, clause 4.2.6.2.1.1</w:t>
      </w:r>
    </w:p>
    <w:p w:rsidR="00761C1B" w:rsidRDefault="00761C1B" w:rsidP="00761C1B"/>
    <w:p w:rsidR="00761C1B" w:rsidRDefault="00761C1B" w:rsidP="00761C1B">
      <w:r>
        <w:t xml:space="preserve">                                                                                                                                                                                                                                                                                                                                                                                                                                                                                                                                                                                                                                                                                                                                                                                                                                                                                                                                                                                                                                                                                                                                                                                                                                                                                                                                                                                                                                                                                                                                                                                                                                                                                                                                                                                                                                                                                                                                                                                                                                                                                                                                                                                                                                                                                                                                                                                                                                                                                                                                                                                                                                                                                                                                                                                                                                                                                                                                                                                                                                                                                                                                                                                                                                                                                                                                                                                                                                                                                                                                                                                                                                                                                                                                                                                                                                                                                                                                                                                                                                                                                                                                                                                                                                                                                                                                                                                                                                                                                                                                                                                                                                                                                                                                                                                                                                                                                                                                                                                                                                                                                                                                                                                                                                                                                                                                                                                                                                                                                                                                                                                                                                                                                                                                                                                                                                                                                                                                                                                                                                                                                                                                                                                                                                                                                                                                                                                                                                                                                                                                                                                                                                                                                                                                                                                                                                                                                                                                                                                                                                                                                                                              The channel bandwidth shall be as defined in en 300 454-1 [4], subclause 8.3.1. </w:t>
      </w:r>
    </w:p>
    <w:p w:rsidR="00761C1B" w:rsidRDefault="00761C1B" w:rsidP="00761C1B">
      <w:r>
        <w:t>SOURCE: Used in EN 300 454-02 V1.1.1, clause 4.2.3.1</w:t>
      </w:r>
    </w:p>
    <w:p w:rsidR="00761C1B" w:rsidRDefault="00761C1B" w:rsidP="00761C1B"/>
    <w:p w:rsidR="00761C1B" w:rsidRDefault="00761C1B" w:rsidP="00761C1B">
      <w:r>
        <w:t xml:space="preserve">                                                                                                                                                                                                                                                                                                                                                                                                                                                                                                                                                                                                                                                                                                                                                                                                                                                                                                                                                                                                                                                                                                                                                                                                                                                                                                                                                                                                                                                                                                                                                                                                                                                                                                                                                                                                                                                                                                                                                                                                                                                                                                                                                                                                                                                                                                                                                                                                                                                                                                                                                                                                                                                                                                                                                                                                                                                                                                                                                                                                                                                                                                                                                                                                                                                                                                                                                                                                                                                                                                                                                                                                                                                                                                                                                                                                                                                                                                                                                                                                                                                                                                                                                                                                                                                                                                                                                                                                                                                                                                                                                                                                                                                                                                                                                                                                                                                                                                                                                                                                                                                                                                                                                                                                                                                                                                                                                                                                                                                                                                                                                                                                                                                                                                                                                                                                                                                                                                                                                                                                                                                                                                                                                                                                                                                                                                                                                                                                                                                                                                                                                                                                                                                                                                                                                                                                                                                                                                                                                                                                                                                                                                                              The channel shutdown is defined as the process initiated by the equipment immediately after a radar signal has been detected on an operating channel. the equipment shall stop transmitting on this channel, which it shall do within the channel move time. the aggregate duration of all transmissions of the equipment on this channel during the channel move time shall be limited to the channel closing transmission time. the aggregate duration of all transmissions shall not include quiet periods in between transmissions. </w:t>
      </w:r>
    </w:p>
    <w:p w:rsidR="00761C1B" w:rsidRDefault="00761C1B" w:rsidP="00761C1B">
      <w:r>
        <w:t>SOURCE: Used in EN 302 502 V2.1.1, clause 4.2.6.2.3.1</w:t>
      </w:r>
    </w:p>
    <w:p w:rsidR="00761C1B" w:rsidRDefault="00761C1B" w:rsidP="00761C1B"/>
    <w:p w:rsidR="00761C1B" w:rsidRDefault="00761C1B" w:rsidP="00761C1B">
      <w:r>
        <w:t xml:space="preserve">                                                                                                                                                                                                                                                                                                                                                                                                                                                                                                                                                                                                                                                                                                                                                                                                                                                                                                                                                                                                                                                                                                                                                                                                                                                                                                                                                                                                                                                                                                                                                                                                                                                                                                                                                                                                                                                                                                                                                                                                                                                                                                                                                                                                                                                                                                                                                                                                                                                                                                                                                                                                                                                                                                                                                                                                                                                                                                                                                                                                                                                                                                                                                                                                                                                                                                                                                                                                                                                                                                                                                                                                                                                                                                                                                                                                                                                                                                                                                                                                                                                                                                                                                                                                                                                                                                                                                                                                                                                                                                                                                                                                                                                                                                                                                                                                                                                                                                                                                                                                                                                                                                                                                                                                                                                                                                                                                                                                                                                                                                                                                                                                                                                                                                                                                                                                                                                                                                                                                                                                                                                                                                                                                                                                                                                                                                                                                                                                                                                                                                                                                                                                                                                                                                                                                                                                                                                                                                                                                                                                                                                                                                                              The characteristic frequency (fo) is the frequency of the unmodulated signal transmitted by the satellite epirb. </w:t>
      </w:r>
    </w:p>
    <w:p w:rsidR="00761C1B" w:rsidRDefault="00761C1B" w:rsidP="00761C1B">
      <w:r>
        <w:t>SOURCE: Used in EN 300 066 V1.3.1, clause 7.2.1</w:t>
      </w:r>
    </w:p>
    <w:p w:rsidR="00761C1B" w:rsidRDefault="00761C1B" w:rsidP="00761C1B"/>
    <w:p w:rsidR="00761C1B" w:rsidRDefault="00761C1B" w:rsidP="00761C1B">
      <w:r>
        <w:t xml:space="preserve">                                                                                                                                                                                                                                                                                                                                                                                                                                                                                                                                                                                                                                                                                                                                                                                                                                                                                                                                                                                                                                                                                                                                                                                                                                                                                                                                                                                                                                                                                                                                                                                                                                                                                                                                                                                                                                                                                                                                                                                                                                                                                                                                                                                                                                                                                                                                                                                                                                                                                                                                                                                                                                                                                                                                                                                                                                                                                                                                                                                                                                                                                                                                                                                                                                                                                                                                                                                                                                                                                                                                                                                                                                                                                                                                                                                                                                                                                                                                                                                                                                                                                                                                                                                                                                                                                                                                                                                                                                                                                                                                                                                                                                                                                                                                                                                                                                                                                                                                                                                                                                                                                                                                                                                                                                                                                                                                                                                                                                                                                                                                                                                                                                                                                                                                                                                                                                                                                                                                                                                                                                                                                                                                                                                                                                                                                                                                                                                                                                                                                                                                                                                                                                                                                                                                                                                                                                                                                                                                                                                                                                                                                                                              The co channel rejection is the ability of the receiver to receive a wanted signal in the presence of an unwanted signal both signals being at the nominal receiver frequency. </w:t>
      </w:r>
    </w:p>
    <w:p w:rsidR="00761C1B" w:rsidRDefault="00761C1B" w:rsidP="00761C1B">
      <w:r>
        <w:t>SOURCE: Used in EN 301 033 V1.4.1, clause 9.4.1</w:t>
      </w:r>
    </w:p>
    <w:p w:rsidR="00761C1B" w:rsidRDefault="00761C1B" w:rsidP="00761C1B"/>
    <w:p w:rsidR="00761C1B" w:rsidRDefault="00761C1B" w:rsidP="00761C1B">
      <w:r>
        <w:t xml:space="preserve">                                                                                                                                                                                                                                                                                                                                                                                                                                                                                                                                                                                                                                                                                                                                                                                                                                                                                                                                                                                                                                                                                                                                                                                                                                                                                                                                                                                                                                                                                                                                                                                                                                                                                                                                                                                                                                                                                                                                                                                                                                                                                                                                                                                                                                                                                                                                                                                                                                                                                                                                                                                                                                                                                                                                                                                                                                                                                                                                                                                                                                                                                                                                                                                                                                                                                                                                                                                                                                                                                                                                                                                                                                                                                                                                                                                                                                                                                                                                                                                                                                                                                                                                                                                                                                                                                                                                                                                                                                                                                                                                                                                                                                                                                                                                                                                                                                                                                                                                                                                                                                                                                                                                                                                                                                                                                                                                                                                                                                                                                                                                                                                                                                                                                                                                                                                                                                                                                                                                                                                                                                                                                                                                                                                                                                                                                                                                                                                                                                                                                                                                                                                                                                                                                                                                                                                                                                                                                                                                                                                                                                                                                                                              The co channel rejection is the ability of the receiver to receive a wanted signal in the presence of an unwanted signal, both signals being at the nominal receiver frequency. </w:t>
      </w:r>
    </w:p>
    <w:p w:rsidR="00761C1B" w:rsidRDefault="00761C1B" w:rsidP="00761C1B">
      <w:r>
        <w:t>SOURCE: Used in EN 301 033 V1.4.1, clause 8.4.1</w:t>
      </w:r>
    </w:p>
    <w:p w:rsidR="00761C1B" w:rsidRDefault="00761C1B" w:rsidP="00761C1B"/>
    <w:p w:rsidR="00761C1B" w:rsidRDefault="00761C1B" w:rsidP="00761C1B">
      <w:r>
        <w:t xml:space="preserve">                                                                                                                                                                                                                                                                                                                                                                                                                                                                                                                                                                                                                                                                                                                                                                                                                                                                                                                                                                                                                                                                                                                                                                                                                                                                                                                                                                                                                                                                                                                                                                                                                                                                                                                                                                                                                                                                                                                                                                                                                                                                                                                                                                                                                                                                                                                                                                                                                                                                                                                                                                                                                                                                                                                                                                                                                                                                                                                                                                                                                                                                                                                                                                                                                                                                                                                                                                                                                                                                                                                                                                                                                                                                                                                                                                                                                                                                                                                                                                                                                                                                                                                                                                                                                                                                                                                                                                                                                                                                                                                                                                                                                                                                                                                                                                                                                                                                                                                                                                                                                                                                                                                                                                                                                                                                                                                                                                                                                                                                                                                                                                                                                                                                                                                                                                                                                                                                                                                                                                                                                                                                                                                                                                                                                                                                                                                                                                                                                                                                                                                                                                                                                                                                                                                                                                                                                                                                                                                                                                                                                                                                                                                              The co-channel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db of the level of the unwanted signal to the specified wanted signal level at the receiver input, which produces through a psophometric weighting network a sinad ratio of 14 db. </w:t>
      </w:r>
    </w:p>
    <w:p w:rsidR="00761C1B" w:rsidRDefault="00761C1B" w:rsidP="00761C1B">
      <w:r>
        <w:t>SOURCE: Used in EN 300 224-01 V1.3.1, clause 8.2.3.1</w:t>
      </w:r>
    </w:p>
    <w:p w:rsidR="00761C1B" w:rsidRDefault="00761C1B" w:rsidP="00761C1B"/>
    <w:p w:rsidR="00761C1B" w:rsidRDefault="00761C1B" w:rsidP="00761C1B">
      <w:r>
        <w:t xml:space="preserve">                                                                                                                                                                                                                                                                                                                                                                                                                                                                                                                                                                                                                                                                                                                                                                                                                                                                                                                                                                                                                                                                                                                                                                                                                                                                                                                                                                                                                                                                                                                                                                                                                                                                                                                                                                                                                                                                                                                                                                                                                                                                                                                                                                                                                                                                                                                                                                                                                                                                                                                                                                                                                                                                                                                                                                                                                                                                                                                                                                                                                                                                                                                                                                                                                                                                                                                                                                                                                                                                                                                                                                                                                                                                                                                                                                                                                                                                                                                                                                                                                                                                                                                                                                                                                                                                                                                                                                                                                                                                                                                                                                                                                                                                                                                                                                                                                                                                                                                                                                                                                                                                                                                                                                                                                                                                                                                                                                                                                                                                                                                                                                                                                                                                                                                                                                                                                                                                                                                                                                                                                                                                                                                                                                                                                                                                                                                                                                                                                                                                                                                                                                                                                                                                                                                                                                                                                                                                                                                                                                                                                                                                                                                              The co-channel rejection for messages is a measure of the capability of the receiver to receive a wanted modulated signal at the nominal frequency without exceeding a given degradation due to the presence of an unwanted modulated signal, also at the nominal frequency. it is specified as the ratio in db of the level of the unwanted signal to the specified wanted signal level at the receiver input, for which the message acceptance ratio is 80 %. </w:t>
      </w:r>
    </w:p>
    <w:p w:rsidR="00761C1B" w:rsidRDefault="00761C1B" w:rsidP="00761C1B">
      <w:r>
        <w:t>SOURCE: Used in EN 300 224-01 V1.3.1, clause 8.2.4.1</w:t>
      </w:r>
    </w:p>
    <w:p w:rsidR="00761C1B" w:rsidRDefault="00761C1B" w:rsidP="00761C1B"/>
    <w:p w:rsidR="00761C1B" w:rsidRDefault="00761C1B" w:rsidP="00761C1B">
      <w:r>
        <w:t xml:space="preserve">                                                                                                                                                                                                                                                                                                                                                                                                                                                                                                                                                                                                                                                                                                                                                                                                                                                                                                                                                                                                                                                                                                                                                                                                                                                                                                                                                                                                                                                                                                                                                                                                                                                                                                                                                                                                                                                                                                                                                                                                                                                                                                                                                                                                                                                                                                                                                                                                                                                                                                                                                                                                                                                                                                                                                                                                                                                                                                                                                                                                                                                                                                                                                                                                                                                                                                                                                                                                                                                                                                                                                                                                                                                                                                                                                                                                                                                                                                                                                                                                                                                                                                                                                                                                                                                                                                                                                                                                                                                                                                                                                                                                                                                                                                                                                                                                                                                                                                                                                                                                                                                                                                                                                                                                                                                                                                                                                                                                                                                                                                                                                                                                                                                                                                                                                                                                                                                                                                                                                                                                                                                                                                                                                                                                                                                                                                                                                                                                                                                                                                                                                                                                                                                                                                                                                                                                                                                                                                                                                                                                                                                                                                                              The co-channel rejection is a measure of the capability of the receiver in an interrogator to identify a tag while rejecting an unwanted signal from another device transmitting at approximately the same frequency. </w:t>
      </w:r>
    </w:p>
    <w:p w:rsidR="00761C1B" w:rsidRDefault="00761C1B" w:rsidP="00761C1B">
      <w:r>
        <w:t>SOURCE: Used in EN 302 208-01 V2.1.1, clause 9.1.1</w:t>
      </w:r>
    </w:p>
    <w:p w:rsidR="00761C1B" w:rsidRDefault="00761C1B" w:rsidP="00761C1B"/>
    <w:p w:rsidR="00761C1B" w:rsidRDefault="00761C1B" w:rsidP="00761C1B">
      <w:r>
        <w:t xml:space="preserve">                                                                                                                                                                                                                                                                                                                                                                                                                                                                                                                                                                                                                                                                                                                                                                                                                                                                                                                                                                                                                                                                                                                                                                                                                                                                                                                                                                                                                                                                                                                                                                                                                                                                                                                                                                                                                                                                                                                                                                                                                                                                                                                                                                                                                                                                                                                                                                                                                                                                                                                                                                                                                                                                                                                                                                                                                                                                                                                                                                                                                                                                                                                                                                                                                                                                                                                                                                                                                                                                                                                                                                                                                                                                                                                                                                                                                                                                                                                                                                                                                                                                                                                                                                                                                                                                                                                                                                                                                                                                                                                                                                                                                                                                                                                                                                                                                                                                                                                                                                                                                                                                                                                                                                                                                                                                                                                                                                                                                                                                                                                                                                                                                                                                                                                                                                                                                                                                                                                                                                                                                                                                                                                                                                                                                                                                                                                                                                                                                                                                                                                                                                                                                                                                                                                                                                                                                                                                                                                                                                                                                                                                                                                              The co-channel rejection is a measure of the capability of the receiver to achieve a specific successful response ratio when receiving the wanted signal in the presence of an unwanted modulated signal, both signals being at the nominal frequency of the receiver. </w:t>
      </w:r>
    </w:p>
    <w:p w:rsidR="00761C1B" w:rsidRDefault="00761C1B" w:rsidP="00761C1B">
      <w:r>
        <w:t>SOURCE: Used in EN 300 219 V2.1.1, clause 9.4.1 SOURCE: Used in EN 300 219-01 V1.2.1, clause 9.4.1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the presence of an unwanted modulated signal, both signals being at the nominal frequency of the receiver. </w:t>
      </w:r>
    </w:p>
    <w:p w:rsidR="00761C1B" w:rsidRDefault="00761C1B" w:rsidP="00761C1B">
      <w:r>
        <w:t>SOURCE: Used in EN 300 086 V2.1.2, clause 8.3.1 SOURCE: Used in EN 300 086-01 V1.4.1, clause 8.3.1 SOURCE: Used in EN 301 166 V2.1.1, clause 8.10.1 SOURCE: Used in EN 302 561 V2.1.1, clause 8.6.1 SOURCE: Used in EN 303 276 V1.1.1, clause 9.3.1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nominal frequency of the receiver. </w:t>
      </w:r>
    </w:p>
    <w:p w:rsidR="00761C1B" w:rsidRDefault="00761C1B" w:rsidP="00761C1B">
      <w:r>
        <w:t>SOURCE: Used in EN 300 338 V1.2.1, clause 10.2.1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300 162-01 V1.4.1, clause 9.4.1 SOURCE: Used in EN 300 225 V1.5.1, clause 10.4.1 SOURCE: Used in EN 300 296 V2.1.1, clause 8.3.1 SOURCE: Used in EN 300 296-01 V1.4.1, clause 8.3.1 SOURCE: Used in EN 300 341 V2.1.1, clause 9.2.1 SOURCE: Used in EN 300 341-01 V1.3.1, clause 9.2.1 SOURCE: Used in EN 300 390 V2.1.1, clause 8.3.1 SOURCE: Used in EN 300 390-01 V1.2.1, clause 9.3.1 SOURCE: Used in EN 300 698 V2.2.1, clause 9.4.1 SOURCE: Used in EN 300 698-01 V1.4.1, clause 9.4.1 SOURCE: Used in EN 300 720 V2.1.1, clause 9.4.1 SOURCE: Used in EN 300 720-01 V1.3.2, clause 9.4.1 SOURCE: Used in EN 301 025 V2.2.1, clause 10.2.1 SOURCE: Used in EN 301 025 V2.2.1, clause 9.4.1 SOURCE: Used in EN 301 025-01 V1.5.1, clause 10.2.1 SOURCE: Used in EN 301 025-01 V1.5.1, clause 9.4.1 SOURCE: Used in EN 301 178 V2.2.1, clause 9.4.1 SOURCE: Used in EN 301 178-01 V1.4.1, clause 9.4.1 SOURCE: Used in EN 301 466 V1.2.1, clause 9.4.1</w:t>
      </w:r>
    </w:p>
    <w:p w:rsidR="00761C1B" w:rsidRDefault="00761C1B" w:rsidP="00761C1B"/>
    <w:p w:rsidR="00761C1B" w:rsidRDefault="00761C1B" w:rsidP="00761C1B">
      <w:r>
        <w:t xml:space="preserv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301 925 V1.5.1, clause 12.5.1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301 929 V2.1.1, clause 9.14.1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301 929 V2.1.1, clause 9.5.1 SOURCE: Used in EN 301 929-01 V1.2.1, clause 9.14.1 SOURCE: Used in EN 301 929-01 V1.2.1, clause 9.5.1 SOURCE: Used in EN 302 885 V2.2.1, clause 9.4.1 SOURCE: Used in EN 302 885-01 V1.3.1, clause 9.4.1 SOURCE: Used in EN 303 405 V1.1.1, clause 8.3.1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"wanted signal" in this test is the signal generated by the transmitted rlc data blocks. </w:t>
      </w:r>
    </w:p>
    <w:p w:rsidR="00761C1B" w:rsidRDefault="00761C1B" w:rsidP="00761C1B">
      <w:r>
        <w:t>SOURCE: Used in EN 301 908-08 V1.1.1, clause 4.2.3.5.1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signal, both being at the nominal frequency of the receiver. </w:t>
      </w:r>
    </w:p>
    <w:p w:rsidR="00761C1B" w:rsidRDefault="00761C1B" w:rsidP="00761C1B">
      <w:r>
        <w:t>SOURCE: Used in EN 300 761 V1.1.1, clause 8.3.3.1 SOURCE: Used in EN 300 761-01 V1.2.1, clause 8.3.3.1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signal, both being at the nominal frequency of the receiver. the up-link modulation type shall be declared by the applicant and stated in the test report. </w:t>
      </w:r>
    </w:p>
    <w:p w:rsidR="00761C1B" w:rsidRDefault="00761C1B" w:rsidP="00761C1B">
      <w:r>
        <w:t>SOURCE: Used in EN 300 674 V1.1.1, clause 8.3.3.1</w:t>
      </w:r>
    </w:p>
    <w:p w:rsidR="00761C1B" w:rsidRDefault="00761C1B" w:rsidP="00761C1B"/>
    <w:p w:rsidR="00761C1B" w:rsidRDefault="00761C1B" w:rsidP="00761C1B">
      <w:r>
        <w:t xml:space="preserve">                                                                                                                                                                                                                                                                                                                                                                                                                                                                                                                                                                                                                                                                                                                                                                                                                                                                                                                                                                                                                                                                                                                                                                                                                                                                                                                                                                                                                                                                                                                                                                                                                                                                                                                                                                                                                                                                                                                                                                                                                                                                                                                                                                                                                                                                                                                                                                                                                                                                                                                                                                                                                                                                                                                                                                                                                                                                                                                                                                                                                                                                                                                                                                                                                                                                                                                                                                                                                                                                                                                                                                                                                                                                                                                                                                                                                                                                                                                                                                                                                                                                                                                                                                                                                                                                                                                                                                                                                                                                                                                                                                                                                                                                                                                                                                                                                                                                                                                                                                                                                                                                                                                                                                                                                                                                                                                                                                                                                                                                                                                                                                                                                                                                                                                                                                                                                                                                                                                                                                                                                                                                                                                                                                                                                                                                                                                                                                                                                                                                                                                                                                                                                                                                                                                                                                                                                                                                                                                                                                                                                                                                                                                              The co-channel rejection is defined in en 300 065-1 [1], clause 6.3.1. </w:t>
      </w:r>
    </w:p>
    <w:p w:rsidR="00761C1B" w:rsidRDefault="00761C1B" w:rsidP="00761C1B">
      <w:r>
        <w:t>SOURCE: Used in EN 300 065-02 V1.2.1, clause 4.2.3.1</w:t>
      </w:r>
    </w:p>
    <w:p w:rsidR="00761C1B" w:rsidRDefault="00761C1B" w:rsidP="00761C1B"/>
    <w:p w:rsidR="00761C1B" w:rsidRDefault="00761C1B" w:rsidP="00761C1B">
      <w:r>
        <w:t xml:space="preserve">                                                                                                                                                                                                                                                                                                                                                                                                                                                                                                                                                                                                                                                                                                                                                                                                                                                                                                                                                                                                                                                                                                                                                                                                                                                                                                                                                                                                                                                                                                                                                                                                                                                                                                                                                                                                                                                                                                                                                                                                                                                                                                                                                                                                                                                                                                                                                                                                                                                                                                                                                                                                                                                                                                                                                                                                                                                                                                                                                                                                                                                                                                                                                                                                                                                                                                                                                                                                                                                                                                                                                                                                                                                                                                                                                                                                                                                                                                                                                                                                                                                                                                                                                                                                                                                                                                                                                                                                                                                                                                                                                                                                                                                                                                                                                                                                                                                                                                                                                                                                                                                                                                                                                                                                                                                                                                                                                                                                                                                                                                                                                                                                                                                                                                                                                                                                                                                                                                                                                                                                                                                                                                                                                                                                                                                                                                                                                                                                                                                                                                                                                                                                                                                                                                                                                                                                                                                                                                                                                                                                                                                                                                                              The co-channel rejection is defined in en 300 086-1 [1], clause 8.3.1. </w:t>
      </w:r>
    </w:p>
    <w:p w:rsidR="00761C1B" w:rsidRDefault="00761C1B" w:rsidP="00761C1B">
      <w:r>
        <w:t>SOURCE: Used in EN 300 086-02 V1.3.1, clause 4.3.2.1</w:t>
      </w:r>
    </w:p>
    <w:p w:rsidR="00761C1B" w:rsidRDefault="00761C1B" w:rsidP="00761C1B"/>
    <w:p w:rsidR="00761C1B" w:rsidRDefault="00761C1B" w:rsidP="00761C1B">
      <w:r>
        <w:t xml:space="preserve">                                                                                                                                                                                                                                                                                                                                                                                                                                                                                                                                                                                                                                                                                                                                                                                                                                                                                                                                                                                                                                                                                                                                                                                                                                                                                                                                                                                                                                                                                                                                                                                                                                                                                                                                                                                                                                                                                                                                                                                                                                                                                                                                                                                                                                                                                                                                                                                                                                                                                                                                                                                                                                                                                                                                                                                                                                                                                                                                                                                                                                                                                                                                                                                                                                                                                                                                                                                                                                                                                                                                                                                                                                                                                                                                                                                                                                                                                                                                                                                                                                                                                                                                                                                                                                                                                                                                                                                                                                                                                                                                                                                                                                                                                                                                                                                                                                                                                                                                                                                                                                                                                                                                                                                                                                                                                                                                                                                                                                                                                                                                                                                                                                                                                                                                                                                                                                                                                                                                                                                                                                                                                                                                                                                                                                                                                                                                                                                                                                                                                                                                                                                                                                                                                                                                                                                                                                                                                                                                                                                                                                                                                                                              The co-channel rejection is defined in en 300 113-1 [1], clause 8.5.1. </w:t>
      </w:r>
    </w:p>
    <w:p w:rsidR="00761C1B" w:rsidRDefault="00761C1B" w:rsidP="00761C1B">
      <w:r>
        <w:t>SOURCE: Used in EN 300 113-02 V1.5.1, clause 4.3.2.1</w:t>
      </w:r>
    </w:p>
    <w:p w:rsidR="00761C1B" w:rsidRDefault="00761C1B" w:rsidP="00761C1B"/>
    <w:p w:rsidR="00761C1B" w:rsidRDefault="00761C1B" w:rsidP="00761C1B">
      <w:r>
        <w:t xml:space="preserve">                                                                                                                                                                                                                                                                                                                                                                                                                                                                                                                                                                                                                                                                                                                                                                                                                                                                                                                                                                                                                                                                                                                                                                                                                                                                                                                                                                                                                                                                                                                                                                                                                                                                                                                                                                                                                                                                                                                                                                                                                                                                                                                                                                                                                                                                                                                                                                                                                                                                                                                                                                                                                                                                                                                                                                                                                                                                                                                                                                                                                                                                                                                                                                                                                                                                                                                                                                                                                                                                                                                                                                                                                                                                                                                                                                                                                                                                                                                                                                                                                                                                                                                                                                                                                                                                                                                                                                                                                                                                                                                                                                                                                                                                                                                                                                                                                                                                                                                                                                                                                                                                                                                                                                                                                                                                                                                                                                                                                                                                                                                                                                                                                                                                                                                                                                                                                                                                                                                                                                                                                                                                                                                                                                                                                                                                                                                                                                                                                                                                                                                                                                                                                                                                                                                                                                                                                                                                                                                                                                                                                                                                                                                              The co-channel rejection is defined in en 300 162-1 [2], clause 9.4.1. </w:t>
      </w:r>
    </w:p>
    <w:p w:rsidR="00761C1B" w:rsidRDefault="00761C1B" w:rsidP="00761C1B">
      <w:r>
        <w:t>SOURCE: Used in EN 300 162-02 V1.2.1, clause 4.2.9.1</w:t>
      </w:r>
    </w:p>
    <w:p w:rsidR="00761C1B" w:rsidRDefault="00761C1B" w:rsidP="00761C1B"/>
    <w:p w:rsidR="00761C1B" w:rsidRDefault="00761C1B" w:rsidP="00761C1B">
      <w:r>
        <w:t xml:space="preserve">                                                                                                                                                                                                                                                                                                                                                                                                                                                                                                                                                                                                                                                                                                                                                                                                                                                                                                                                                                                                                                                                                                                                                                                                                                                                                                                                                                                                                                                                                                                                                                                                                                                                                                                                                                                                                                                                                                                                                                                                                                                                                                                                                                                                                                                                                                                                                                                                                                                                                                                                                                                                                                                                                                                                                                                                                                                                                                                                                                                                                                                                                                                                                                                                                                                                                                                                                                                                                                                                                                                                                                                                                                                                                                                                                                                                                                                                                                                                                                                                                                                                                                                                                                                                                                                                                                                                                                                                                                                                                                                                                                                                                                                                                                                                                                                                                                                                                                                                                                                                                                                                                                                                                                                                                                                                                                                                                                                                                                                                                                                                                                                                                                                                                                                                                                                                                                                                                                                                                                                                                                                                                                                                                                                                                                                                                                                                                                                                                                                                                                                                                                                                                                                                                                                                                                                                                                                                                                                                                                                                                                                                                                                              The co-channel rejection is defined in en 300 219-1 [4], clause 9.4.1. </w:t>
      </w:r>
    </w:p>
    <w:p w:rsidR="00761C1B" w:rsidRDefault="00761C1B" w:rsidP="00761C1B">
      <w:r>
        <w:t>SOURCE: Used in EN 300 219-02 V1.1.1, clause 4.2.11.1</w:t>
      </w:r>
    </w:p>
    <w:p w:rsidR="00761C1B" w:rsidRDefault="00761C1B" w:rsidP="00761C1B"/>
    <w:p w:rsidR="00761C1B" w:rsidRDefault="00761C1B" w:rsidP="00761C1B">
      <w:r>
        <w:t xml:space="preserve">                                                                                                                                                                                                                                                                                                                                                                                                                                                                                                                                                                                                                                                                                                                                                                                                                                                                                                                                                                                                                                                                                                                                                                                                                                                                                                                                                                                                                                                                                                                                                                                                                                                                                                                                                                                                                                                                                                                                                                                                                                                                                                                                                                                                                                                                                                                                                                                                                                                                                                                                                                                                                                                                                                                                                                                                                                                                                                                                                                                                                                                                                                                                                                                                                                                                                                                                                                                                                                                                                                                                                                                                                                                                                                                                                                                                                                                                                                                                                                                                                                                                                                                                                                                                                                                                                                                                                                                                                                                                                                                                                                                                                                                                                                                                                                                                                                                                                                                                                                                                                                                                                                                                                                                                                                                                                                                                                                                                                                                                                                                                                                                                                                                                                                                                                                                                                                                                                                                                                                                                                                                                                                                                                                                                                                                                                                                                                                                                                                                                                                                                                                                                                                                                                                                                                                                                                                                                                                                                                                                                                                                                                                                              The co-channel rejection is defined in en 300 296-1 [1], clause 8.3.1. </w:t>
      </w:r>
    </w:p>
    <w:p w:rsidR="00761C1B" w:rsidRDefault="00761C1B" w:rsidP="00761C1B">
      <w:r>
        <w:t>SOURCE: Used in EN 300 296-02 V1.4.1, clause 4.3.2.1</w:t>
      </w:r>
    </w:p>
    <w:p w:rsidR="00761C1B" w:rsidRDefault="00761C1B" w:rsidP="00761C1B"/>
    <w:p w:rsidR="00761C1B" w:rsidRDefault="00761C1B" w:rsidP="00761C1B">
      <w:r>
        <w:t xml:space="preserve">                                                                                                                                                                                                                                                                                                                                                                                                                                                                                                                                                                                                                                                                                                                                                                                                                                                                                                                                                                                                                                                                                                                                                                                                                                                                                                                                                                                                                                                                                                                                                                                                                                                                                                                                                                                                                                                                                                                                                                                                                                                                                                                                                                                                                                                                                                                                                                                                                                                                                                                                                                                                                                                                                                                                                                                                                                                                                                                                                                                                                                                                                                                                                                                                                                                                                                                                                                                                                                                                                                                                                                                                                                                                                                                                                                                                                                                                                                                                                                                                                                                                                                                                                                                                                                                                                                                                                                                                                                                                                                                                                                                                                                                                                                                                                                                                                                                                                                                                                                                                                                                                                                                                                                                                                                                                                                                                                                                                                                                                                                                                                                                                                                                                                                                                                                                                                                                                                                                                                                                                                                                                                                                                                                                                                                                                                                                                                                                                                                                                                                                                                                                                                                                                                                                                                                                                                                                                                                                                                                                                                                                                                                                              The co-channel rejection is defined in en 300 341-1 [4], subclause 9.2.1. </w:t>
      </w:r>
    </w:p>
    <w:p w:rsidR="00761C1B" w:rsidRDefault="00761C1B" w:rsidP="00761C1B">
      <w:r>
        <w:t>SOURCE: Used in EN 300 341-02 V1.1.1, clause 4.2.7.1</w:t>
      </w:r>
    </w:p>
    <w:p w:rsidR="00761C1B" w:rsidRDefault="00761C1B" w:rsidP="00761C1B"/>
    <w:p w:rsidR="00761C1B" w:rsidRDefault="00761C1B" w:rsidP="00761C1B">
      <w:r>
        <w:t xml:space="preserve">                                                                                                                                                                                                                                                                                                                                                                                                                                                                                                                                                                                                                                                                                                                                                                                                                                                                                                                                                                                                                                                                                                                                                                                                                                                                                                                                                                                                                                                                                                                                                                                                                                                                                                                                                                                                                                                                                                                                                                                                                                                                                                                                                                                                                                                                                                                                                                                                                                                                                                                                                                                                                                                                                                                                                                                                                                                                                                                                                                                                                                                                                                                                                                                                                                                                                                                                                                                                                                                                                                                                                                                                                                                                                                                                                                                                                                                                                                                                                                                                                                                                                                                                                                                                                                                                                                                                                                                                                                                                                                                                                                                                                                                                                                                                                                                                                                                                                                                                                                                                                                                                                                                                                                                                                                                                                                                                                                                                                                                                                                                                                                                                                                                                                                                                                                                                                                                                                                                                                                                                                                                                                                                                                                                                                                                                                                                                                                                                                                                                                                                                                                                                                                                                                                                                                                                                                                                                                                                                                                                                                                                                                                                              The co-channel rejection is defined in en 300 390-1 [4], subclause 9.3.1. </w:t>
      </w:r>
    </w:p>
    <w:p w:rsidR="00761C1B" w:rsidRDefault="00761C1B" w:rsidP="00761C1B">
      <w:r>
        <w:t>SOURCE: Used in EN 300 390-02 V1.1.1, clause 4.2.9.1</w:t>
      </w:r>
    </w:p>
    <w:p w:rsidR="00761C1B" w:rsidRDefault="00761C1B" w:rsidP="00761C1B"/>
    <w:p w:rsidR="00761C1B" w:rsidRDefault="00761C1B" w:rsidP="00761C1B">
      <w:r>
        <w:t xml:space="preserve">                                                                                                                                                                                                                                                                                                                                                                                                                                                                                                                                                                                                                                                                                                                                                                                                                                                                                                                                                                                                                                                                                                                                                                                                                                                                                                                                                                                                                                                                                                                                                                                                                                                                                                                                                                                                                                                                                                                                                                                                                                                                                                                                                                                                                                                                                                                                                                                                                                                                                                                                                                                                                                                                                                                                                                                                                                                                                                                                                                                                                                                                                                                                                                                                                                                                                                                                                                                                                                                                                                                                                                                                                                                                                                                                                                                                                                                                                                                                                                                                                                                                                                                                                                                                                                                                                                                                                                                                                                                                                                                                                                                                                                                                                                                                                                                                                                                                                                                                                                                                                                                                                                                                                                                                                                                                                                                                                                                                                                                                                                                                                                                                                                                                                                                                                                                                                                                                                                                                                                                                                                                                                                                                                                                                                                                                                                                                                                                                                                                                                                                                                                                                                                                                                                                                                                                                                                                                                                                                                                                                                                                                                                                              The co-channel rejection is defined in en 300 698-1 [1], clause 9.4.1. </w:t>
      </w:r>
    </w:p>
    <w:p w:rsidR="00761C1B" w:rsidRDefault="00761C1B" w:rsidP="00761C1B">
      <w:r>
        <w:t>SOURCE: Used in EN 300 698-02 V1.2.1, clause 4.2.12.1</w:t>
      </w:r>
    </w:p>
    <w:p w:rsidR="00761C1B" w:rsidRDefault="00761C1B" w:rsidP="00761C1B"/>
    <w:p w:rsidR="00761C1B" w:rsidRDefault="00761C1B" w:rsidP="00761C1B">
      <w:r>
        <w:t xml:space="preserve">                                                                                                                                                                                                                                                                                                                                                                                                                                                                                                                                                                                                                                                                                                                                                                                                                                                                                                                                                                                                                                                                                                                                                                                                                                                                                                                                                                                                                                                                                                                                                                                                                                                                                                                                                                                                                                                                                                                                                                                                                                                                                                                                                                                                                                                                                                                                                                                                                                                                                                                                                                                                                                                                                                                                                                                                                                                                                                                                                                                                                                                                                                                                                                                                                                                                                                                                                                                                                                                                                                                                                                                                                                                                                                                                                                                                                                                                                                                                                                                                                                                                                                                                                                                                                                                                                                                                                                                                                                                                                                                                                                                                                                                                                                                                                                                                                                                                                                                                                                                                                                                                                                                                                                                                                                                                                                                                                                                                                                                                                                                                                                                                                                                                                                                                                                                                                                                                                                                                                                                                                                                                                                                                                                                                                                                                                                                                                                                                                                                                                                                                                                                                                                                                                                                                                                                                                                                                                                                                                                                                                                                                                                                              The co-channel rejection is defined in en 301 166-1 [2], clause 8.10.1. </w:t>
      </w:r>
    </w:p>
    <w:p w:rsidR="00761C1B" w:rsidRDefault="00761C1B" w:rsidP="00761C1B">
      <w:r>
        <w:t>SOURCE: Used in EN 301 166-02 V1.2.1, clause 4.3.2.1</w:t>
      </w:r>
    </w:p>
    <w:p w:rsidR="00761C1B" w:rsidRDefault="00761C1B" w:rsidP="00761C1B"/>
    <w:p w:rsidR="00761C1B" w:rsidRDefault="00761C1B" w:rsidP="00761C1B">
      <w:r>
        <w:t xml:space="preserve">                                                                                                                                                                                                                                                                                                                                                                                                                                                                                                                                                                                                                                                                                                                                                                                                                                                                                                                                                                                                                                                                                                                                                                                                                                                                                                                                                                                                                                                                                                                                                                                                                                                                                                                                                                                                                                                                                                                                                                                                                                                                                                                                                                                                                                                                                                                                                                                                                                                                                                                                                                                                                                                                                                                                                                                                                                                                                                                                                                                                                                                                                                                                                                                                                                                                                                                                                                                                                                                                                                                                                                                                                                                                                                                                                                                                                                                                                                                                                                                                                                                                                                                                                                                                                                                                                                                                                                                                                                                                                                                                                                                                                                                                                                                                                                                                                                                                                                                                                                                                                                                                                                                                                                                                                                                                                                                                                                                                                                                                                                                                                                                                                                                                                                                                                                                                                                                                                                                                                                                                                                                                                                                                                                                                                                                                                                                                                                                                                                                                                                                                                                                                                                                                                                                                                                                                                                                                                                                                                                                                                                                                                                                              The co-channel rejection is the ability of suppression of an unwanted signal at the nominal receiver frequency, at which the symbol error rate will result in a decoded dsc message. </w:t>
      </w:r>
    </w:p>
    <w:p w:rsidR="00761C1B" w:rsidRDefault="00761C1B" w:rsidP="00761C1B">
      <w:r>
        <w:t>SOURCE: Used in EN 300 373-01 V1.4.1, clause 11.3.1</w:t>
      </w:r>
    </w:p>
    <w:p w:rsidR="00761C1B" w:rsidRDefault="00761C1B" w:rsidP="00761C1B"/>
    <w:p w:rsidR="00761C1B" w:rsidRDefault="00761C1B" w:rsidP="00761C1B">
      <w:r>
        <w:t xml:space="preserve">                                                                                                                                                                                                                                                                                                                                                                                                                                                                                                                                                                                                                                                                                                                                                                                                                                                                                                                                                                                                                                                                                                                                                                                                                                                                                                                                                                                                                                                                                                                                                                                                                                                                                                                                                                                                                                                                                                                                                                                                                                                                                                                                                                                                                                                                                                                                                                                                                                                                                                                                                                                                                                                                                                                                                                                                                                                                                                                                                                                                                                                                                                                                                                                                                                                                                                                                                                                                                                                                                                                                                                                                                                                                                                                                                                                                                                                                                                                                                                                                                                                                                                                                                                                                                                                                                                                                                                                                                                                                                                                                                                                                                                                                                                                                                                                                                                                                                                                                                                                                                                                                                                                                                                                                                                                                                                                                                                                                                                                                                                                                                                                                                                                                                                                                                                                                                                                                                                                                                                                                                                                                                                                                                                                                                                                                                                                                                                                                                                                                                                                                                                                                                                                                                                                                                                                                                                                                                                                                                                                                                                                                                                                              The co-channel rejection is the ability of the receiver to receive a wanted signal in the presence of an unwanted signal, both signals being on the wanted channel of the receiver. </w:t>
      </w:r>
    </w:p>
    <w:p w:rsidR="00761C1B" w:rsidRDefault="00761C1B" w:rsidP="00761C1B">
      <w:r>
        <w:t>SOURCE: Used in EN 300 338 V1.2.1, clause 9.4.1</w:t>
      </w:r>
    </w:p>
    <w:p w:rsidR="00761C1B" w:rsidRDefault="00761C1B" w:rsidP="00761C1B"/>
    <w:p w:rsidR="00761C1B" w:rsidRDefault="00761C1B" w:rsidP="00761C1B">
      <w:r>
        <w:t xml:space="preserve">                                                                                                                                                                                                                                                                                                                                                                                                                                                                                                                                                                                                                                                                                                                                                                                                                                                                                                                                                                                                                                                                                                                                                                                                                                                                                                                                                                                                                                                                                                                                                                                                                                                                                                                                                                                                                                                                                                                                                                                                                                                                                                                                                                                                                                                                                                                                                                                                                                                                                                                                                                                                                                                                                                                                                                                                                                                                                                                                                                                                                                                                                                                                                                                                                                                                                                                                                                                                                                                                                                                                                                                                                                                                                                                                                                                                                                                                                                                                                                                                                                                                                                                                                                                                                                                                                                                                                                                                                                                                                                                                                                                                                                                                                                                                                                                                                                                                                                                                                                                                                                                                                                                                                                                                                                                                                                                                                                                                                                                                                                                                                                                                                                                                                                                                                                                                                                                                                                                                                                                                                                                                                                                                                                                                                                                                                                                                                                                                                                                                                                                                                                                                                                                                                                                                                                                                                                                                                                                                                                                                                                                                                                                              The co-channel rejection is the receiver's ability to receive a wanted signal in the presence of an unwanted signal, with both signals being at the nominal frequency of the wanted channel. </w:t>
      </w:r>
    </w:p>
    <w:p w:rsidR="00761C1B" w:rsidRDefault="00761C1B" w:rsidP="00761C1B">
      <w:r>
        <w:t>SOURCE: Used in EN 300 065 V2.1.2, clause 6.3.1 SOURCE: Used in EN 300 065-01 V1.2.1, clause 6.3.1</w:t>
      </w:r>
    </w:p>
    <w:p w:rsidR="00761C1B" w:rsidRDefault="00761C1B" w:rsidP="00761C1B"/>
    <w:p w:rsidR="00761C1B" w:rsidRDefault="00761C1B" w:rsidP="00761C1B">
      <w:r>
        <w:t xml:space="preserve">                                                                                                                                                                                                                                                                                                                                                                                                                                                                                                                                                                                                                                                                                                                                                                                                                                                                                                                                                                                                                                                                                                                                                                                                                                                                                                                                                                                                                                                                                                                                                                                                                                                                                                                                                                                                                                                                                                                                                                                                                                                                                                                                                                                                                                                                                                                                                                                                                                                                                                                                                                                                                                                                                                                                                                                                                                                                                                                                                                                                                                                                                                                                                                                                                                                                                                                                                                                                                                                                                                                                                                                                                                                                                                                                                                                                                                                                                                                                                                                                                                                                                                                                                                                                                                                                                                                                                                                                                                                                                                                                                                                                                                                                                                                                                                                                                                                                                                                                                                                                                                                                                                                                                                                                                                                                                                                                                                                                                                                                                                                                                                                                                                                                                                                                                                                                                                                                                                                                                                                                                                                                                                                                                                                                                                                                                                                                                                                                                                                                                                                                                                                                                                                                                                                                                                                                                                                                                                                                                                                                                                                                                                                              The co-channel rejection of the dsc receiver is defined in en 301 025-1 [1], clause 10.2.1. </w:t>
      </w:r>
    </w:p>
    <w:p w:rsidR="00761C1B" w:rsidRDefault="00761C1B" w:rsidP="00761C1B">
      <w:r>
        <w:t>SOURCE: Used in EN 301 025-02 V1.5.1, clause 4.2.20.1</w:t>
      </w:r>
    </w:p>
    <w:p w:rsidR="00761C1B" w:rsidRDefault="00761C1B" w:rsidP="00761C1B"/>
    <w:p w:rsidR="00761C1B" w:rsidRDefault="00761C1B" w:rsidP="00761C1B">
      <w:r>
        <w:t xml:space="preserve">                                                                                                                                                                                                                                                                                                                                                                                                                                                                                                                                                                                                                                                                                                                                                                                                                                                                                                                                                                                                                                                                                                                                                                                                                                                                                                                                                                                                                                                                                                                                                                                                                                                                                                                                                                                                                                                                                                                                                                                                                                                                                                                                                                                                                                                                                                                                                                                                                                                                                                                                                                                                                                                                                                                                                                                                                                                                                                                                                                                                                                                                                                                                                                                                                                                                                                                                                                                                                                                                                                                                                                                                                                                                                                                                                                                                                                                                                                                                                                                                                                                                                                                                                                                                                                                                                                                                                                                                                                                                                                                                                                                                                                                                                                                                                                                                                                                                                                                                                                                                                                                                                                                                                                                                                                                                                                                                                                                                                                                                                                                                                                                                                                                                                                                                                                                                                                                                                                                                                                                                                                                                                                                                                                                                                                                                                                                                                                                                                                                                                                                                                                                                                                                                                                                                                                                                                                                                                                                                                                                                                                                                                                                              The co-channel rejection of the dsc receiver is defined in en 301 929-1 [5], clause 9.14.1. </w:t>
      </w:r>
    </w:p>
    <w:p w:rsidR="00761C1B" w:rsidRDefault="00761C1B" w:rsidP="00761C1B">
      <w:r>
        <w:t>SOURCE: Used in EN 301 929-02 V1.2.1, clause 4.2.19.1</w:t>
      </w:r>
    </w:p>
    <w:p w:rsidR="00761C1B" w:rsidRDefault="00761C1B" w:rsidP="00761C1B"/>
    <w:p w:rsidR="00761C1B" w:rsidRDefault="00761C1B" w:rsidP="00761C1B">
      <w:r>
        <w:t xml:space="preserve">                                                                                                                                                                                                                                                                                                                                                                                                                                                                                                                                                                                                                                                                                                                                                                                                                                                                                                                                                                                                                                                                                                                                                                                                                                                                                                                                                                                                                                                                                                                                                                                                                                                                                                                                                                                                                                                                                                                                                                                                                                                                                                                                                                                                                                                                                                                                                                                                                                                                                                                                                                                                                                                                                                                                                                                                                                                                                                                                                                                                                                                                                                                                                                                                                                                                                                                                                                                                                                                                                                                                                                                                                                                                                                                                                                                                                                                                                                                                                                                                                                                                                                                                                                                                                                                                                                                                                                                                                                                                                                                                                                                                                                                                                                                                                                                                                                                                                                                                                                                                                                                                                                                                                                                                                                                                                                                                                                                                                                                                                                                                                                                                                                                                                                                                                                                                                                                                                                                                                                                                                                                                                                                                                                                                                                                                                                                                                                                                                                                                                                                                                                                                                                                                                                                                                                                                                                                                                                                                                                                                                                                                                                                              The compass safe distance is the closest distance to compasses or compass sensors (flux gate, magnetometer) at which the locating device is safe to be stored. the compass-safe distance dmin is defined as the distance between the nearest point of the locating device and the centre of the compass or magnetometer at which it will just produce a deviation in the measurement compass or compass sensor of x°/h where: * x is 5,4° for the standard compass and 18° for the steering compass, the standby steering compass and the emergency compass. * h is the horizontal component of the magnetic flux density in µt of the earth's geomagnetic field at the place of testing. </w:t>
      </w:r>
    </w:p>
    <w:p w:rsidR="00761C1B" w:rsidRDefault="00761C1B" w:rsidP="00761C1B">
      <w:r>
        <w:t>SOURCE: Used in EN 303 098-01 V1.2.1, clause 7.10.1</w:t>
      </w:r>
    </w:p>
    <w:p w:rsidR="00761C1B" w:rsidRDefault="00761C1B" w:rsidP="00761C1B"/>
    <w:p w:rsidR="00761C1B" w:rsidRDefault="00761C1B" w:rsidP="00761C1B">
      <w:r>
        <w:t xml:space="preserve">                                                                                                                                                                                                                                                                                                                                                                                                                                                                                                                                                                                                                                                                                                                                                                                                                                                                                                                                                                                                                                                                                                                                                                                                                                                                                                                                                                                                                                                                                                                                                                                                                                                                                                                                                                                                                                                                                                                                                                                                                                                                                                                                                                                                                                                                                                                                                                                                                                                                                                                                                                                                                                                                                                                                                                                                                                                                                                                                                                                                                                                                                                                                                                                                                                                                                                                                                                                                                                                                                                                                                                                                                                                                                                                                                                                                                                                                                                                                                                                                                                                                                                                                                                                                                                                                                                                                                                                                                                                                                                                                                                                                                                                                                                                                                                                                                                                                                                                                                                                                                                                                                                                                                                                                                                                                                                                                                                                                                                                                                                                                                                                                                                                                                                                                                                                                                                                                                                                                                                                                                                                                                                                                                                                                                                                                                                                                                                                                                                                                                                                                                                                                                                                                                                                                                                                                                                                                                                                                                                                                                                                                                                                              The compass safe distance is the closest distance to compasses or compass sensors (flux gate, magnetometer) at which the locating device is safe to be stored. the compass-safe distance dmin is defined as the distance between the nearest point of the locating device and the centre of the compass or magnetometer at which it will just produce a deviation in the measurement compass or compass sensor of xâ°/h where: * x is 5,4â° for the standard compass and 18â° for the steering compass, the standby steering compass and the emergency compass. * h is the horizontal component of the magnetic flux density in î¼t of the earth's geomagnetic field at the place of testing. </w:t>
      </w:r>
    </w:p>
    <w:p w:rsidR="00761C1B" w:rsidRDefault="00761C1B" w:rsidP="00761C1B">
      <w:r>
        <w:t>SOURCE: Used in EN 302 961 V2.1.2, clause 7.10.1 SOURCE: Used in EN 303 098 V2.1.1, clause 7.10.1</w:t>
      </w:r>
    </w:p>
    <w:p w:rsidR="00761C1B" w:rsidRDefault="00761C1B" w:rsidP="00761C1B"/>
    <w:p w:rsidR="00761C1B" w:rsidRDefault="00761C1B" w:rsidP="00761C1B">
      <w:r>
        <w:t xml:space="preserve">                                                                                                                                                                                                                                                                                                                                                                                                                                                                                                                                                                                                                                                                                                                                                                                                                                                                                                                                                                                                                                                                                                                                                                                                                                                                                                                                                                                                                                                                                                                                                                                                                                                                                                                                                                                                                                                                                                                                                                                                                                                                                                                                                                                                                                                                                                                                                                                                                                                                                                                                                                                                                                                                                                                                                                                                                                                                                                                                                                                                                                                                                                                                                                                                                                                                                                                                                                                                                                                                                                                                                                                                                                                                                                                                                                                                                                                                                                                                                                                                                                                                                                                                                                                                                                                                                                                                                                                                                                                                                                                                                                                                                                                                                                                                                                                                                                                                                                                                                                                                                                                                                                                                                                                                                                                                                                                                                                                                                                                                                                                                                                                                                                                                                                                                                                                                                                                                                                                                                                                                                                                                                                                                                                                                                                                                                                                                                                                                                                                                                                                                                                                                                                                                                                                                                                                                                                                                                                                                                                                                                                                                                                                              The compass safety distance is to be understood as the minimum distance between a magnetic compass and the installed component (indoor unit or outdoor unit) of the radar equipment as specified by the equipment manufacturer. iso 25862 [5] defines "vicinity", relative to the compass. </w:t>
      </w:r>
    </w:p>
    <w:p w:rsidR="00761C1B" w:rsidRDefault="00761C1B" w:rsidP="00761C1B">
      <w:r>
        <w:t>SOURCE: Used in EN 302 194 V2.1.1, clause 8.9.1</w:t>
      </w:r>
    </w:p>
    <w:p w:rsidR="00761C1B" w:rsidRDefault="00761C1B" w:rsidP="00761C1B"/>
    <w:p w:rsidR="00761C1B" w:rsidRDefault="00761C1B" w:rsidP="00761C1B">
      <w:r>
        <w:t xml:space="preserve">                                                                                                                                                                                                                                                                                                                                                                                                                                                                                                                                                                                                                                                                                                                                                                                                                                                                                                                                                                                                                                                                                                                                                                                                                                                                                                                                                                                                                                                                                                                                                                                                                                                                                                                                                                                                                                                                                                                                                                                                                                                                                                                                                                                                                                                                                                                                                                                                                                                                                                                                                                                                                                                                                                                                                                                                                                                                                                                                                                                                                                                                                                                                                                                                                                                                                                                                                                                                                                                                                                                                                                                                                                                                                                                                                                                                                                                                                                                                                                                                                                                                                                                                                                                                                                                                                                                                                                                                                                                                                                                                                                                                                                                                                                                                                                                                                                                                                                                                                                                                                                                                                                                                                                                                                                                                                                                                                                                                                                                                                                                                                                                                                                                                                                                                                                                                                                                                                                                                                                                                                                                                                                                                                                                                                                                                                                                                                                                                                                                                                                                                                                                                                                                                                                                                                                                                                                                                                                                                                                                                                                                                                                                              The compass safety distance is to be understood as the minimum distance between a magnetic compass and the installed component (indoor unit or outdoor unit) of the radar equipment as specified by the equipment manufacturer. iso 694 [9] defines "vicinity", relative to the compass. </w:t>
      </w:r>
    </w:p>
    <w:p w:rsidR="00761C1B" w:rsidRDefault="00761C1B" w:rsidP="00761C1B">
      <w:r>
        <w:t>SOURCE: Used in EN 302 194-01 V1.1.2, clause 7.10.1</w:t>
      </w:r>
    </w:p>
    <w:p w:rsidR="00761C1B" w:rsidRDefault="00761C1B" w:rsidP="00761C1B"/>
    <w:p w:rsidR="00761C1B" w:rsidRDefault="00761C1B" w:rsidP="00761C1B">
      <w:r>
        <w:t xml:space="preserve">                                                                                                                                                                                                                                                                                                                                                                                                                                                                                                                                                                                                                                                                                                                                                                                                                                                                                                                                                                                                                                                                                                                                                                                                                                                                                                                                                                                                                                                                                                                                                                                                                                                                                                                                                                                                                                                                                                                                                                                                                                                                                                                                                                                                                                                                                                                                                                                                                                                                                                                                                                                                                                                                                                                                                                                                                                                                                                                                                                                                                                                                                                                                                                                                                                                                                                                                                                                                                                                                                                                                                                                                                                                                                                                                                                                                                                                                                                                                                                                                                                                                                                                                                                                                                                                                                                                                                                                                                                                                                                                                                                                                                                                                                                                                                                                                                                                                                                                                                                                                                                                                                                                                                                                                                                                                                                                                                                                                                                                                                                                                                                                                                                                                                                                                                                                                                                                                                                                                                                                                                                                                                                                                                                                                                                                                                                                                                                                                                                                                                                                                                                                                                                                                                                                                                                                                                                                                                                                                                                                                                                                                                                                              conducted emissions are to be understood as any signals generated by the completely assembled and operated equipment, which appear on its power supply port and which can, therefore, be conducted into the ships power supply, and potentially disturb other equipment. </w:t>
      </w:r>
    </w:p>
    <w:p w:rsidR="00761C1B" w:rsidRDefault="00761C1B" w:rsidP="00761C1B">
      <w:r>
        <w:t>SOURCE: Used in EN 302 194-01 V1.1.2, clause 7.8.2.1</w:t>
      </w:r>
    </w:p>
    <w:p w:rsidR="00761C1B" w:rsidRDefault="00761C1B" w:rsidP="00761C1B"/>
    <w:p w:rsidR="00761C1B" w:rsidRDefault="00761C1B" w:rsidP="00761C1B">
      <w:r>
        <w:t xml:space="preserve">                                                                                                                                                                                                                                                                                                                                                                                                                                                                                                                                                                                                                                                                                                                                                                                                                                                                                                                                                                                                                                                                                                                                                                                                                                                                                                                                                                                                                                                                                                                                                                                                                                                                                                                                                                                                                                                                                                                                                                                                                                                                                                                                                                                                                                                                                                                                                                                                                                                                                                                                                                                                                                                                                                                                                                                                                                                                                                                                                                                                                                                                                                                                                                                                                                                                                                                                                                                                                                                                                                                                                                                                                                                                                                                                                                                                                                                                                                                                                                                                                                                                                                                                                                                                                                                                                                                                                                                                                                                                                                                                                                                                                                                                                                                                                                                                                                                                                                                                                                                                                                                                                                                                                                                                                                                                                                                                                                                                                                                                                                                                                                                                                                                                                                                                                                                                                                                                                                                                                                                                                                                                                                                                                                                                                                                                                                                                                                                                                                                                                                                                                                                                                                                                                                                                                                                                                                                                                                                                                                                                                                                                                                                                  conducted harmonic and spurious emissions are emissions at the antenna terminal on a frequency or frequencies that are outside the authorized bandwidth of the transmitter. reduction in the level of these spurious emissions will not affect the quality of the information being transmitted. </w:t>
      </w:r>
    </w:p>
    <w:p w:rsidR="00761C1B" w:rsidRDefault="00761C1B" w:rsidP="00761C1B">
      <w:r>
        <w:t>SOURCE: Used in EN 301 908-08 V1.1.1, clause 4.2.2.3.1</w:t>
      </w:r>
    </w:p>
    <w:p w:rsidR="00761C1B" w:rsidRDefault="00761C1B" w:rsidP="00761C1B"/>
    <w:p w:rsidR="00761C1B" w:rsidRDefault="00761C1B" w:rsidP="00761C1B">
      <w:r>
        <w:t xml:space="preserve">                                                                                                                                                                                                                                                                                                                                                                                                                                                                                                                                                                                                                                                                                                                                                                                                                                                                                                                                                                                                                                                                                                                                                                                                                                                                                                                                                                                                                                                                                                                                                                                                                                                                                                                                                                                                                                                                                                                                                                                                                                                                                                                                                                                                                                                                                                                                                                                                                                                                                                                                                                                                                                                                                                                                                                                                                                                                                                                                                                                                                                                                                                                                                                                                                                                                                                                                                                                                                                                                                                                                                                                                                                                                                                                                                                                                                                                                                                                                                                                                                                                                                                                                                                                                                                                                                                                                                                                                                                                                                                                                                                                                                                                                                                                                                                                                                                                                                                                                                                                                                                                                                                                                                                                                                                                                                                                                                                                                                                                                                                                                                                                                                                                                                                                                                                                                                                                                                                                                                                                                                                                                                                                                                                                                                                                                                                                                                                                                                                                                                                                                                                                                                                                                                                                                                                                                                                                                                                                                                                                                                                                                                                                                  The conducted power is defined in en 303 098-1 [1], clause 8.2.1. </w:t>
      </w:r>
    </w:p>
    <w:p w:rsidR="00761C1B" w:rsidRDefault="00761C1B" w:rsidP="00761C1B">
      <w:r>
        <w:t>SOURCE: Used in EN 303 098-02 V1.2.1, clause 4.2.2.1</w:t>
      </w:r>
    </w:p>
    <w:p w:rsidR="00761C1B" w:rsidRDefault="00761C1B" w:rsidP="00761C1B"/>
    <w:p w:rsidR="00761C1B" w:rsidRDefault="00761C1B" w:rsidP="00761C1B">
      <w:r>
        <w:t xml:space="preserve">                                                                                                                                                                                                                                                                                                                                                                                                                                                                                                                                                                                                                                                                                                                                                                                                                                                                                                                                                                                                                                                                                                                                                                                                                                                                                                                                                                                                                                                                                                                                                                                                                                                                                                                                                                                                                                                                                                                                                                                                                                                                                                                                                                                                                                                                                                                                                                                                                                                                                                                                                                                                                                                                                                                                                                                                                                                                                                                                                                                                                                                                                                                                                                                                                                                                                                                                                                                                                                                                                                                                                                                                                                                                                                                                                                                                                                                                                                                                                                                                                                                                                                                                                                                                                                                                                                                                                                                                                                                                                                                                                                                                                                                                                                                                                                                                                                                                                                                                                                                                                                                                                                                                                                                                                                                                                                                                                                                                                                                                                                                                                                                                                                                                                                                                                                                                                                                                                                                                                                                                                                                                                                                                                                                                                                                                                                                                                                                                                                                                                                                                                                                                                                                                                                                                                                                                                                                                                                                                                                                                                                                                                                                              conducted power is the average or mean power delivered to the artificial antenna (see clause 6.3) in the absence of modulation. </w:t>
      </w:r>
    </w:p>
    <w:p w:rsidR="00761C1B" w:rsidRDefault="00761C1B" w:rsidP="00761C1B">
      <w:r>
        <w:t>SOURCE: Used in EN 303 132 V1.1.1, clause 8.2.1</w:t>
      </w:r>
    </w:p>
    <w:p w:rsidR="00761C1B" w:rsidRDefault="00761C1B" w:rsidP="00761C1B"/>
    <w:p w:rsidR="00761C1B" w:rsidRDefault="00761C1B" w:rsidP="00761C1B">
      <w:r>
        <w:t xml:space="preserve">                                                                                                                                                                                                                                                                                                                                                                                                                                                                                                                                                                                                                                                                                                                                                                                                                                                                                                                                                                                                                                                                                                                                                                                                                                                                                                                                                                                                                                                                                                                                                                                                                                                                                                                                                                                                                                                                                                                                                                                                                                                                                                                                                                                                                                                                                                                                                                                                                                                                                                                                                                                                                                                                                                                                                                                                                                                                                                                                                                                                                                                                                                                                                                                                                                                                                                                                                                                                                                                                                                                                                                                                                                                                                                                                                                                                                                                                                                                                                                                                                                                                                                                                                                                                                                                                                                                                                                                                                                                                                                                                                                                                                                                                                                                                                                                                                                                                                                                                                                                                                                                                                                                                                                                                                                                                                                                                                                                                                                                                                                                                                                                                                                                                                                                                                                                                                                                                                                                                                                                                                                                                                                                                                                                                                                                                                                                                                                                                                                                                                                                                                                                                                                                                                                                                                                                                                                                                                                                                                                                                                                                                                                                                  conducted spurious emissions are all internally generated signals conducted to the antenna terminal, irrespective of the frequency. </w:t>
      </w:r>
    </w:p>
    <w:p w:rsidR="00761C1B" w:rsidRDefault="00761C1B" w:rsidP="00761C1B">
      <w:r>
        <w:t>SOURCE: Used in EN 300 338 V1.2.1, clause 10.7.1 SOURCE: Used in EN 300 338 V1.2.1, clause 9.8.1 SOURCE: Used in EN 301 033 V1.4.1, clause 9.9.1</w:t>
      </w:r>
    </w:p>
    <w:p w:rsidR="00761C1B" w:rsidRDefault="00761C1B" w:rsidP="00761C1B"/>
    <w:p w:rsidR="00761C1B" w:rsidRDefault="00761C1B" w:rsidP="00761C1B">
      <w:r>
        <w:t xml:space="preserve">                                                                                                                                                                                                                                                                                                                                                                                                                                                                                                                                                                                                                                                                                                                                                                                                                                                                                                                                                                                                                                                                                                                                                                                                                                                                                                                                                                                                                                                                                                                                                                                                                                                                                                                                                                                                                                                                                                                                                                                                                                                                                                                                                                                                                                                                                                                                                                                                                                                                                                                                                                                                                                                                                                                                                                                                                                                                                                                                                                                                                                                                                                                                                                                                                                                                                                                                                                                                                                                                                                                                                                                                                                                                                                                                                                                                                                                                                                                                                                                                                                                                                                                                                                                                                                                                                                                                                                                                                                                                                                                                                                                                                                                                                                                                                                                                                                                                                                                                                                                                                                                                                                                                                                                                                                                                                                                                                                                                                                                                                                                                                                                                                                                                                                                                                                                                                                                                                                                                                                                                                                                                                                                                                                                                                                                                                                                                                                                                                                                                                                                                                                                                                                                                                                                                                                                                                                                                                                                                                                                                                                                                                                                                  conducted spurious emissions are all internally generated signals conducted to the antenna terminal. </w:t>
      </w:r>
    </w:p>
    <w:p w:rsidR="00761C1B" w:rsidRDefault="00761C1B" w:rsidP="00761C1B">
      <w:r>
        <w:t>SOURCE: Used in EN 301 033 V1.4.1, clause 8.9.1</w:t>
      </w:r>
    </w:p>
    <w:p w:rsidR="00761C1B" w:rsidRDefault="00761C1B" w:rsidP="00761C1B"/>
    <w:p w:rsidR="00761C1B" w:rsidRDefault="00761C1B" w:rsidP="00761C1B">
      <w:r>
        <w:t xml:space="preserve">                                                                                                                                                                                                                                                                                                                                                                                                                                                                                                                                                                                                                                                                                                                                                                                                                                                                                                                                                                                                                                                                                                                                                                                                                                                                                                                                                                                                                                                                                                                                                                                                                                                                                                                                                                                                                                                                                                                                                                                                                                                                                                                                                                                                                                                                                                                                                                                                                                                                                                                                                                                                                                                                                                                                                                                                                                                                                                                                                                                                                                                                                                                                                                                                                                                                                                                                                                                                                                                                                                                                                                                                                                                                                                                                                                                                                                                                                                                                                                                                                                                                                                                                                                                                                                                                                                                                                                                                                                                                                                                                                                                                                                                                                                                                                                                                                                                                                                                                                                                                                                                                                                                                                                                                                                                                                                                                                                                                                                                                                                                                                                                                                                                                                                                                                                                                                                                                                                                                                                                                                                                                                                                                                                                                                                                                                                                                                                                                                                                                                                                                                                                                                                                                                                                                                                                                                                                                                                                                                                                                                                                                                                                                  conducted spurious emissions are any unwanted signal emissions generated in the receiver and conveyed to the antenna port by conduction. </w:t>
      </w:r>
    </w:p>
    <w:p w:rsidR="00761C1B" w:rsidRDefault="00761C1B" w:rsidP="00761C1B">
      <w:r>
        <w:t>SOURCE: Used in EN 300 373-01 V1.4.1, clause 10.13.1</w:t>
      </w:r>
    </w:p>
    <w:p w:rsidR="00761C1B" w:rsidRDefault="00761C1B" w:rsidP="00761C1B"/>
    <w:p w:rsidR="00761C1B" w:rsidRDefault="00761C1B" w:rsidP="00761C1B">
      <w:r>
        <w:t xml:space="preserve">                                                                                                                                                                                                                                                                                                                                                                                                                                                                                                                                                                                                                                                                                                                                                                                                                                                                                                                                                                                                                                                                                                                                                                                                                                                                                                                                                                                                                                                                                                                                                                                                                                                                                                                                                                                                                                                                                                                                                                                                                                                                                                                                                                                                                                                                                                                                                                                                                                                                                                                                                                                                                                                                                                                                                                                                                                                                                                                                                                                                                                                                                                                                                                                                                                                                                                                                                                                                                                                                                                                                                                                                                                                                                                                                                                                                                                                                                                                                                                                                                                                                                                                                                                                                                                                                                                                                                                                                                                                                                                                                                                                                                                                                                                                                                                                                                                                                                                                                                                                                                                                                                                                                                                                                                                                                                                                                                                                                                                                                                                                                                                                                                                                                                                                                                                                                                                                                                                                                                                                                                                                                                                                                                                                                                                                                                                                                                                                                                                                                                                                                                                                                                                                                                                                                                                                                                                                                                                                                                                                                                                                                                                                                  conducted spurious emissions are components at any frequency generated in the receiver and radiated by its antenna. </w:t>
      </w:r>
    </w:p>
    <w:p w:rsidR="00761C1B" w:rsidRDefault="00761C1B" w:rsidP="00761C1B">
      <w:r>
        <w:t>SOURCE: Used in EN 300 720 V2.1.1, clause 9.9.1 SOURCE: Used in EN 300 720-01 V1.3.2, clause 9.9.1</w:t>
      </w:r>
    </w:p>
    <w:p w:rsidR="00761C1B" w:rsidRDefault="00761C1B" w:rsidP="00761C1B"/>
    <w:p w:rsidR="00761C1B" w:rsidRDefault="00761C1B" w:rsidP="00761C1B">
      <w:r>
        <w:t xml:space="preserve">                                                                                                                                                                                                                                                                                                                                                                                                                                                                                                                                                                                                                                                                                                                                                                                                                                                                                                                                                                                                                                                                                                                                                                                                                                                                                                                                                                                                                                                                                                                                                                                                                                                                                                                                                                                                                                                                                                                                                                                                                                                                                                                                                                                                                                                                                                                                                                                                                                                                                                                                                                                                                                                                                                                                                                                                                                                                                                                                                                                                                                                                                                                                                                                                                                                                                                                                                                                                                                                                                                                                                                                                                                                                                                                                                                                                                                                                                                                                                                                                                                                                                                                                                                                                                                                                                                                                                                                                                                                                                                                                                                                                                                                                                                                                                                                                                                                                                                                                                                                                                                                                                                                                                                                                                                                                                                                                                                                                                                                                                                                                                                                                                                                                                                                                                                                                                                                                                                                                                                                                                                                                                                                                                                                                                                                                                                                                                                                                                                                                                                                                                                                                                                                                                                                                                                                                                                                                                                                                                                                                                                                                                                                                  conducted spurious emissions are components at any frequency generated in the receiver and radiated by its antenna. the level of spurious emissions shall be measured by their power level in a transmission line or antenna. </w:t>
      </w:r>
    </w:p>
    <w:p w:rsidR="00761C1B" w:rsidRDefault="00761C1B" w:rsidP="00761C1B">
      <w:r>
        <w:t>SOURCE: Used in EN 300 698 V2.2.1, clause 9.9.1 SOURCE: Used in EN 300 698-01 V1.4.1, clause 9.9.1</w:t>
      </w:r>
    </w:p>
    <w:p w:rsidR="00761C1B" w:rsidRDefault="00761C1B" w:rsidP="00761C1B"/>
    <w:p w:rsidR="00761C1B" w:rsidRDefault="00761C1B" w:rsidP="00761C1B">
      <w:r>
        <w:t xml:space="preserve">                                                                                                                                                                                                                                                                                                                                                                                                                                                                                                                                                                                                                                                                                                                                                                                                                                                                                                                                                                                                                                                                                                                                                                                                                                                                                                                                                                                                                                                                                                                                                                                                                                                                                                                                                                                                                                                                                                                                                                                                                                                                                                                                                                                                                                                                                                                                                                                                                                                                                                                                                                                                                                                                                                                                                                                                                                                                                                                                                                                                                                                                                                                                                                                                                                                                                                                                                                                                                                                                                                                                                                                                                                                                                                                                                                                                                                                                                                                                                                                                                                                                                                                                                                                                                                                                                                                                                                                                                                                                                                                                                                                                                                                                                                                                                                                                                                                                                                                                                                                                                                                                                                                                                                                                                                                                                                                                                                                                                                                                                                                                                                                                                                                                                                                                                                                                                                                                                                                                                                                                                                                                                                                                                                                                                                                                                                                                                                                                                                                                                                                                                                                                                                                                                                                                                                                                                                                                                                                                                                                                                                                                                                                                  conducted spurious emissions are defined in en 300 698-1 [1], clause 8.9.1. </w:t>
      </w:r>
    </w:p>
    <w:p w:rsidR="00761C1B" w:rsidRDefault="00761C1B" w:rsidP="00761C1B">
      <w:r>
        <w:t>SOURCE: Used in EN 300 698-02 V1.2.1, clause 4.2.5.1</w:t>
      </w:r>
    </w:p>
    <w:p w:rsidR="00761C1B" w:rsidRDefault="00761C1B" w:rsidP="00761C1B"/>
    <w:p w:rsidR="00761C1B" w:rsidRDefault="00761C1B" w:rsidP="00761C1B">
      <w:r>
        <w:t xml:space="preserve">                                                                                                                                                                                                                                                                                                                                                                                                                                                                                                                                                                                                                                                                                                                                                                                                                                                                                                                                                                                                                                                                                                                                                                                                                                                                                                                                                                                                                                                                                                                                                                                                                                                                                                                                                                                                                                                                                                                                                                                                                                                                                                                                                                                                                                                                                                                                                                                                                                                                                                                                                                                                                                                                                                                                                                                                                                                                                                                                                                                                                                                                                                                                                                                                                                                                                                                                                                                                                                                                                                                                                                                                                                                                                                                                                                                                                                                                                                                                                                                                                                                                                                                                                                                                                                                                                                                                                                                                                                                                                                                                                                                                                                                                                                                                                                                                                                                                                                                                                                                                                                                                                                                                                                                                                                                                                                                                                                                                                                                                                                                                                                                                                                                                                                                                                                                                                                                                                                                                                                                                                                                                                                                                                                                                                                                                                                                                                                                                                                                                                                                                                                                                                                                                                                                                                                                                                                                                                                                                                                                                                                                                                                                                  conducted spurious emissions are defined in en 300 698-1 [1], clause 9.9.1. the level of spurious emissions shall be measured by their power level in a transmission line or antenna. </w:t>
      </w:r>
    </w:p>
    <w:p w:rsidR="00761C1B" w:rsidRDefault="00761C1B" w:rsidP="00761C1B">
      <w:r>
        <w:t>SOURCE: Used in EN 300 698-02 V1.2.1, clause 4.2.17.1</w:t>
      </w:r>
    </w:p>
    <w:p w:rsidR="00761C1B" w:rsidRDefault="00761C1B" w:rsidP="00761C1B"/>
    <w:p w:rsidR="00761C1B" w:rsidRDefault="00761C1B" w:rsidP="00761C1B">
      <w:r>
        <w:t xml:space="preserve">                                                                                                                                                                                                                                                                                                                                                                                                                                                                                                                                                                                                                                                                                                                                                                                                                                                                                                                                                                                                                                                                                                                                                                                                                                                                                                                                                                                                                                                                                                                                                                                                                                                                                                                                                                                                                                                                                                                                                                                                                                                                                                                                                                                                                                                                                                                                                                                                                                                                                                                                                                                                                                                                                                                                                                                                                                                                                                                                                                                                                                                                                                                                                                                                                                                                                                                                                                                                                                                                                                                                                                                                                                                                                                                                                                                                                                                                                                                                                                                                                                                                                                                                                                                                                                                                                                                                                                                                                                                                                                                                                                                                                                                                                                                                                                                                                                                                                                                                                                                                                                                                                                                                                                                                                                                                                                                                                                                                                                                                                                                                                                                                                                                                                                                                                                                                                                                                                                                                                                                                                                                                                                                                                                                                                                                                                                                                                                                                                                                                                                                                                                                                                                                                                                                                                                                                                                                                                                                                                                                                                                                                                                                                  conducted spurious emissions are emissions at frequencies that are outside the assigned cdma channel or hrpd channel, measured at the base station rf output port. when operating in type 2 cdma2000 systems, base station hrpd channel conducted spurious emissions shall be measured for two test conditions: * case 1: continuous data mode (no idle slots). * case 2: idle mode (all idle slots, except the control channel). note: inhibiting control channel transmissions is optional for case 2. </w:t>
      </w:r>
    </w:p>
    <w:p w:rsidR="00761C1B" w:rsidRDefault="00761C1B" w:rsidP="00761C1B">
      <w:r>
        <w:t>SOURCE: Used in EN 301 908-05 V5.2.1, clause 4.2.2.1</w:t>
      </w:r>
    </w:p>
    <w:p w:rsidR="00761C1B" w:rsidRDefault="00761C1B" w:rsidP="00761C1B"/>
    <w:p w:rsidR="00761C1B" w:rsidRDefault="00761C1B" w:rsidP="00761C1B">
      <w:r>
        <w:t xml:space="preserve">                                                                                                                                                                                                                                                                                                                                                                                                                                                                                                                                                                                                                                                                                                                                                                                                                                                                                                                                                                                                                                                                                                                                                                                                                                                                                                                                                                                                                                                                                                                                                                                                                                                                                                                                                                                                                                                                                                                                                                                                                                                                                                                                                                                                                                                                                                                                                                                                                                                                                                                                                                                                                                                                                                                                                                                                                                                                                                                                                                                                                                                                                                                                                                                                                                                                                                                                                                                                                                                                                                                                                                                                                                                                                                                                                                                                                                                                                                                                                                                                                                                                                                                                                                                                                                                                                                                                                                                                                                                                                                                                                                                                                                                                                                                                                                                                                                                                                                                                                                                                                                                                                                                                                                                                                                                                                                                                                                                                                                                                                                                                                                                                                                                                                                                                                                                                                                                                                                                                                                                                                                                                                                                                                                                                                                                                                                                                                                                                                                                                                                                                                                                                                                                                                                                                                                                                                                                                                                                                                                                                                                                                                                                                  conducted spurious emissions are emissions at frequencies that are outside the assigned cdma channel, measured at the mobile station antenna connector. this test measures the spurious emissions during continuous transmission. </w:t>
      </w:r>
    </w:p>
    <w:p w:rsidR="00761C1B" w:rsidRDefault="00761C1B" w:rsidP="00761C1B">
      <w:r>
        <w:t>SOURCE: Used in EN 301 908-04 V6.2.1, clause 4.2.2.1</w:t>
      </w:r>
    </w:p>
    <w:p w:rsidR="00761C1B" w:rsidRDefault="00761C1B" w:rsidP="00761C1B"/>
    <w:p w:rsidR="00761C1B" w:rsidRDefault="00761C1B" w:rsidP="00761C1B">
      <w:r>
        <w:t xml:space="preserve">                                                                                                                                                                                                                                                                                                                                                                                                                                                                                                                                                                                                                                                                                                                                                                                                                                                                                                                                                                                                                                                                                                                                                                                                                                                                                                                                                                                                                                                                                                                                                                                                                                                                                                                                                                                                                                                                                                                                                                                                                                                                                                                                                                                                                                                                                                                                                                                                                                                                                                                                                                                                                                                                                                                                                                                                                                                                                                                                                                                                                                                                                                                                                                                                                                                                                                                                                                                                                                                                                                                                                                                                                                                                                                                                                                                                                                                                                                                                                                                                                                                                                                                                                                                                                                                                                                                                                                                                                                                                                                                                                                                                                                                                                                                                                                                                                                                                                                                                                                                                                                                                                                                                                                                                                                                                                                                                                                                                                                                                                                                                                                                                                                                                                                                                                                                                                                                                                                                                                                                                                                                                                                                                                                                                                                                                                                                                                                                                                                                                                                                                                                                                                                                                                                                                                                                                                                                                                                                                                                                                                                                                                                                                  The conducted spurious emissions are emissions at frequencies that are outside the assigned umb channel, measured at the access terminal antenna connector. this test measures the spurious emissions during continuous transmission. </w:t>
      </w:r>
    </w:p>
    <w:p w:rsidR="00761C1B" w:rsidRDefault="00761C1B" w:rsidP="00761C1B">
      <w:r>
        <w:t>SOURCE: Used in EN 301 908-16 V4.2.1, clause 4.2.2.1</w:t>
      </w:r>
    </w:p>
    <w:p w:rsidR="00761C1B" w:rsidRDefault="00761C1B" w:rsidP="00761C1B"/>
    <w:p w:rsidR="00761C1B" w:rsidRDefault="00761C1B" w:rsidP="00761C1B">
      <w:r>
        <w:t xml:space="preserve">                                                                                                                                                                                                                                                                                                                                                                                                                                                                                                                                                                                                                                                                                                                                                                                                                                                                                                                                                                                                                                                                                                                                                                                                                                                                                                                                                                                                                                                                                                                                                                                                                                                                                                                                                                                                                                                                                                                                                                                                                                                                                                                                                                                                                                                                                                                                                                                                                                                                                                                                                                                                                                                                                                                                                                                                                                                                                                                                                                                                                                                                                                                                                                                                                                                                                                                                                                                                                                                                                                                                                                                                                                                                                                                                                                                                                                                                                                                                                                                                                                                                                                                                                                                                                                                                                                                                                                                                                                                                                                                                                                                                                                                                                                                                                                                                                                                                                                                                                                                                                                                                                                                                                                                                                                                                                                                                                                                                                                                                                                                                                                                                                                                                                                                                                                                                                                                                                                                                                                                                                                                                                                                                                                                                                                                                                                                                                                                                                                                                                                                                                                                                                                                                                                                                                                                                                                                                                                                                                                                                                                                                                                                              The conducted spurious emissions are emissions at frequencies that are outside the assigned umb channel, measured at the sector rf output port. </w:t>
      </w:r>
    </w:p>
    <w:p w:rsidR="00761C1B" w:rsidRDefault="00761C1B" w:rsidP="00761C1B">
      <w:r>
        <w:t>SOURCE: Used in EN 301 908-17 V4.2.1, clause 4.2.2.1</w:t>
      </w:r>
    </w:p>
    <w:p w:rsidR="00761C1B" w:rsidRDefault="00761C1B" w:rsidP="00761C1B"/>
    <w:p w:rsidR="00761C1B" w:rsidRDefault="00761C1B" w:rsidP="00761C1B">
      <w:r>
        <w:t xml:space="preserve">                                                                                                                                                                                                                                                                                                                                                                                                                                                                                                                                                                                                                                                                                                                                                                                                                                                                                                                                                                                                                                                                                                                                                                                                                                                                                                                                                                                                                                                                                                                                                                                                                                                                                                                                                                                                                                                                                                                                                                                                                                                                                                                                                                                                                                                                                                                                                                                                                                                                                                                                                                                                                                                                                                                                                                                                                                                                                                                                                                                                                                                                                                                                                                                                                                                                                                                                                                                                                                                                                                                                                                                                                                                                                                                                                                                                                                                                                                                                                                                                                                                                                                                                                                                                                                                                                                                                                                                                                                                                                                                                                                                                                                                                                                                                                                                                                                                                                                                                                                                                                                                                                                                                                                                                                                                                                                                                                                                                                                                                                                                                                                                                                                                                                                                                                                                                                                                                                                                                                                                                                                                                                                                                                                                                                                                                                                                                                                                                                                                                                                                                                                                                                                                                                                                                                                                                                                                                                                                                                                                                                                                                                                                              conducted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300 162-01 V1.4.1, clause 8.8.1</w:t>
      </w:r>
    </w:p>
    <w:p w:rsidR="00761C1B" w:rsidRDefault="00761C1B" w:rsidP="00761C1B"/>
    <w:p w:rsidR="00761C1B" w:rsidRDefault="00761C1B" w:rsidP="00761C1B">
      <w:r>
        <w:t xml:space="preserve">                                                                                                                                                                                                                                                                                                                                                                                                                                                                                                                                                                                                                                                                                                                                                                                                                                                                                                                                                                                                                                                                                                                                                                                                                                                                                                                                                                                                                                                                                                                                                                                                                                                                                                                                                                                                                                                                                                                                                                                                                                                                                                                                                                                                                                                                                                                                                                                                                                                                                                                                                                                                                                                                                                                                                                                                                                                                                                                                                                                                                                                                                                                                                                                                                                                                                                                                                                                                                                                                                                                                                                                                                                                                                                                                                                                                                                                                                                                                                                                                                                                                                                                                                                                                                                                                                                                                                                                                                                                                                                                                                                                                                                                                                                                                                                                                                                                                                                                                                                                                                                                                                                                                                                                                                                                                                                                                                                                                                                                                                                                                                                                                                                                                                                                                                                                                                                                                                                                                                                                                                                                                                                                                                                                                                                                                                                                                                                                                                                                                                                                                                                                                                                                                                                                                                                                                                                                                                                                                                                                                                                                                                                                                  conducted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300 338 V1.2.1, clause 6.8.1 SOURCE: Used in EN 300 698 V2.2.1, clause 8.9.1 SOURCE: Used in EN 300 698-01 V1.4.1, clause 8.9.1 SOURCE: Used in EN 300 720 V2.1.1, clause 8.11.1 SOURCE: Used in EN 300 720-01 V1.3.2, clause 8.11.1 SOURCE: Used in EN 301 025 V2.2.1, clause 8.8.1 SOURCE: Used in EN 301 025-01 V1.5.1, clause 8.8.1 SOURCE: Used in EN 301 178 V2.2.1, clause 8.8.1 SOURCE: Used in EN 301 178-01 V1.4.1, clause 8.8.1 SOURCE: Used in EN 301 466 V1.2.1, clause 8.8.1 SOURCE: Used in EN 301 688 V1.2.1, clause 8.4.1 SOURCE: Used in EN 301 929 V2.1.1, clause 8.7.1 SOURCE: Used in EN 301 929-01 V1.2.1, clause 8.7.1 SOURCE: Used in EN 302 885 V2.2.1, clause 8.8.1 SOURCE: Used in EN 302 885-01 V1.3.1, clause 8.8.1</w:t>
      </w:r>
    </w:p>
    <w:p w:rsidR="00761C1B" w:rsidRDefault="00761C1B" w:rsidP="00761C1B"/>
    <w:p w:rsidR="00761C1B" w:rsidRDefault="00761C1B" w:rsidP="00761C1B">
      <w:r>
        <w:t xml:space="preserve">                                                                                                                                                                                                                                                                                                                                                                                                                                                                                                                                                                                                                                                                                                                                                                                                                                                                                                                                                                                                                                                                                                                                                                                                                                                                                                                                                                                                                                                                                                                                                                                                                                                                                                                                                                                                                                                                                                                                                                                                                                                                                                                                                                                                                                                                                                                                                                                                                                                                                                                                                                                                                                                                                                                                                                                                                                                                                                                                                                                                                                                                                                                                                                                                                                                                                                                                                                                                                                                                                                                                                                                                                                                                                                                                                                                                                                                                                                                                                                                                                                                                                                                                                                                                                                                                                                                                                                                                                                                                                                                                                                                                                                                                                                                                                                                                                                                                                                                                                                                                                                                                                                                                                                                                                                                                                                                                                                                                                                                                                                                                                                                                                                                                                                                                                                                                                                                                                                                                                                                                                                                                                                                                                                                                                                                                                                                                                                                                                                                                                                                                                                                                                                                                                                                                                                                                                                                                                                                                                                                                                                                                                                                                  conducted spurious emissions are rf emissions appearing at the rf output port on a frequency or frequencies which are outside the necessary bandwidth and the level of which may be reduced without affecting the corresponding transmission of information. conducted spurious emissions include harmonic emissions, parasitic emissions, intermodulation products and frequency conversion products, but exclude out of band emissions. </w:t>
      </w:r>
    </w:p>
    <w:p w:rsidR="00761C1B" w:rsidRDefault="00761C1B" w:rsidP="00761C1B">
      <w:r>
        <w:t>SOURCE: Used in EN 300 676 V1.3.1, clause 7.7.1 SOURCE: Used in EN 300 676-01 V1.5.1, clause 7.7.1 SOURCE: Used in EN 302 617 V2.3.1, clause 6.7.1 SOURCE: Used in EN 302 617-01 V1.1.1, clause 7.7.1</w:t>
      </w:r>
    </w:p>
    <w:p w:rsidR="00761C1B" w:rsidRDefault="00761C1B" w:rsidP="00761C1B"/>
    <w:p w:rsidR="00761C1B" w:rsidRDefault="00761C1B" w:rsidP="00761C1B">
      <w:r>
        <w:t xml:space="preserve">                                                                                                                                                                                                                                                                                                                                                                                                                                                                                                                                                                                                                                                                                                                                                                                                                                                                                                                                                                                                                                                                                                                                                                                                                                                                                                                                                                                                                                                                                                                                                                                                                                                                                                                                                                                                                                                                                                                                                                                                                                                                                                                                                                                                                                                                                                                                                                                                                                                                                                                                                                                                                                                                                                                                                                                                                                                                                                                                                                                                                                                                                                                                                                                                                                                                                                                                                                                                                                                                                                                                                                                                                                                                                                                                                                                                                                                                                                                                                                                                                                                                                                                                                                                                                                                                                                                                                                                                                                                                                                                                                                                                                                                                                                                                                                                                                                                                                                                                                                                                                                                                                                                                                                                                                                                                                                                                                                                                                                                                                                                                                                                                                                                                                                                                                                                                                                                                                                                                                                                                                                                                                                                                                                                                                                                                                                                                                                                                                                                                                                                                                                                                                                                                                                                                                                                                                                                                                                                                                                                                                                                                                                                                  conducted spurious emissions are spurious emissions generated or amplified in the base station equipment and appearing at the receiver rf input ports. this requirement only applies if the base station is equipped with a separate rf input port. </w:t>
      </w:r>
    </w:p>
    <w:p w:rsidR="00761C1B" w:rsidRDefault="00761C1B" w:rsidP="00761C1B">
      <w:r>
        <w:t>SOURCE: Used in EN 301 908-05 V5.2.1, clause 4.2.5.1 SOURCE: Used in EN 301 908-17 V4.2.1, clause 4.2.5.1</w:t>
      </w:r>
    </w:p>
    <w:p w:rsidR="00761C1B" w:rsidRDefault="00761C1B" w:rsidP="00761C1B"/>
    <w:p w:rsidR="00761C1B" w:rsidRDefault="00761C1B" w:rsidP="00761C1B">
      <w:r>
        <w:t xml:space="preserve">                                                                                                                                                                                                                                                                                                                                                                                                                                                                                                                                                                                                                                                                                                                                                                                                                                                                                                                                                                                                                                                                                                                                                                                                                                                                                                                                                                                                                                                                                                                                                                                                                                                                                                                                                                                                                                                                                                                                                                                                                                                                                                                                                                                                                                                                                                                                                                                                                                                                                                                                                                                                                                                                                                                                                                                                                                                                                                                                                                                                                                                                                                                                                                                                                                                                                                                                                                                                                                                                                                                                                                                                                                                                                                                                                                                                                                                                                                                                                                                                                                                                                                                                                                                                                                                                                                                                                                                                                                                                                                                                                                                                                                                                                                                                                                                                                                                                                                                                                                                                                                                                                                                                                                                                                                                                                                                                                                                                                                                                                                                                                                                                                                                                                                                                                                                                                                                                                                                                                                                                                                                                                                                                                                                                                                                                                                                                                                                                                                                                                                                                                                                                                                                                                                                                                                                                                                                                                                                                                                                                                                                                                                                                  conducted spurious emissions conveyed to the antenna are defined in en 301 025-1 [1], clause 8.8.1. </w:t>
      </w:r>
    </w:p>
    <w:p w:rsidR="00761C1B" w:rsidRDefault="00761C1B" w:rsidP="00761C1B">
      <w:r>
        <w:t>SOURCE: Used in EN 301 025-02 V1.5.1, clause 4.2.3.1</w:t>
      </w:r>
    </w:p>
    <w:p w:rsidR="00761C1B" w:rsidRDefault="00761C1B" w:rsidP="00761C1B"/>
    <w:p w:rsidR="00761C1B" w:rsidRDefault="00761C1B" w:rsidP="00761C1B">
      <w:r>
        <w:t xml:space="preserve">                                                                                                                                                                                                                                                                                                                                                                                                                                                                                                                                                                                                                                                                                                                                                                                                                                                                                                                                                                                                                                                                                                                                                                                                                                                                                                                                                                                                                                                                                                                                                                                                                                                                                                                                                                                                                                                                                                                                                                                                                                                                                                                                                                                                                                                                                                                                                                                                                                                                                                                                                                                                                                                                                                                                                                                                                                                                                                                                                                                                                                                                                                                                                                                                                                                                                                                                                                                                                                                                                                                                                                                                                                                                                                                                                                                                                                                                                                                                                                                                                                                                                                                                                                                                                                                                                                                                                                                                                                                                                                                                                                                                                                                                                                                                                                                                                                                                                                                                                                                                                                                                                                                                                                                                                                                                                                                                                                                                                                                                                                                                                                                                                                                                                                                                                                                                                                                                                                                                                                                                                                                                                                                                                                                                                                                                                                                                                                                                                                                                                                                                                                                                                                                                                                                                                                                                                                                                                                                                                                                                                                                                                                                                  conducted spurious emissions conveyed to the antenna are defined in en 301 929-1 [5], clause 8.7.1. </w:t>
      </w:r>
    </w:p>
    <w:p w:rsidR="00761C1B" w:rsidRDefault="00761C1B" w:rsidP="00761C1B">
      <w:r>
        <w:t>SOURCE: Used in EN 301 929-02 V1.2.1, clause 4.2.5.1</w:t>
      </w:r>
    </w:p>
    <w:p w:rsidR="00761C1B" w:rsidRDefault="00761C1B" w:rsidP="00761C1B"/>
    <w:p w:rsidR="00761C1B" w:rsidRDefault="00761C1B" w:rsidP="00761C1B">
      <w:r>
        <w:t xml:space="preserve">                                                                                                                                                                                                                                                                                                                                                                                                                                                                                                                                                                                                                                                                                                                                                                                                                                                                                                                                                                                                                                                                                                                                                                                                                                                                                                                                                                                                                                                                                                                                                                                                                                                                                                                                                                                                                                                                                                                                                                                                                                                                                                                                                                                                                                                                                                                                                                                                                                                                                                                                                                                                                                                                                                                                                                                                                                                                                                                                                                                                                                                                                                                                                                                                                                                                                                                                                                                                                                                                                                                                                                                                                                                                                                                                                                                                                                                                                                                                                                                                                                                                                                                                                                                                                                                                                                                                                                                                                                                                                                                                                                                                                                                                                                                                                                                                                                                                                                                                                                                                                                                                                                                                                                                                                                                                                                                                                                                                                                                                                                                                                                                                                                                                                                                                                                                                                                                                                                                                                                                                                                                                                                                                                                                                                                                                                                                                                                                                                                                                                                                                                                                                                                                                                                                                                                                                                                                                                                                                                                                                                                                                                                                                  The conducted spurious emissions conveyed to the antenna is defined in en 300 162-1 [2], clause 8.8.1. </w:t>
      </w:r>
    </w:p>
    <w:p w:rsidR="00761C1B" w:rsidRDefault="00761C1B" w:rsidP="00761C1B">
      <w:r>
        <w:t>SOURCE: Used in EN 300 162-02 V1.2.1, clause 4.2.5.1</w:t>
      </w:r>
    </w:p>
    <w:p w:rsidR="00761C1B" w:rsidRDefault="00761C1B" w:rsidP="00761C1B"/>
    <w:p w:rsidR="00761C1B" w:rsidRDefault="00761C1B" w:rsidP="00761C1B">
      <w:r>
        <w:t xml:space="preserve">                                                                                                                                                                                                                                                                                                                                                                                                                                                                                                                                                                                                                                                                                                                                                                                                                                                                                                                                                                                                                                                                                                                                                                                                                                                                                                                                                                                                                                                                                                                                                                                                                                                                                                                                                                                                                                                                                                                                                                                                                                                                                                                                                                                                                                                                                                                                                                                                                                                                                                                                                                                                                                                                                                                                                                                                                                                                                                                                                                                                                                                                                                                                                                                                                                                                                                                                                                                                                                                                                                                                                                                                                                                                                                                                                                                                                                                                                                                                                                                                                                                                                                                                                                                                                                                                                                                                                                                                                                                                                                                                                                                                                                                                                                                                                                                                                                                                                                                                                                                                                                                                                                                                                                                                                                                                                                                                                                                                                                                                                                                                                                                                                                                                                                                                                                                                                                                                                                                                                                                                                                                                                                                                                                                                                                                                                                                                                                                                                                                                                                                                                                                                                                                                                                                                                                                                                                                                                                                                                                                                                                                                                                                              conducted spurious emissions from the receiver are all internally generated signals conducted to the antenna terminal of the receiver. </w:t>
      </w:r>
    </w:p>
    <w:p w:rsidR="00761C1B" w:rsidRDefault="00761C1B" w:rsidP="00761C1B">
      <w:r>
        <w:t>SOURCE: Used in EN 301 925 V1.5.1, clause 12.10.1</w:t>
      </w:r>
    </w:p>
    <w:p w:rsidR="00761C1B" w:rsidRDefault="00761C1B" w:rsidP="00761C1B"/>
    <w:p w:rsidR="00761C1B" w:rsidRDefault="00761C1B" w:rsidP="00761C1B">
      <w:r>
        <w:t xml:space="preserve">                                                                                                                                                                                                                                                                                                                                                                                                                                                                                                                                                                                                                                                                                                                                                                                                                                                                                                                                                                                                                                                                                                                                                                                                                                                                                                                                                                                                                                                                                                                                                                                                                                                                                                                                                                                                                                                                                                                                                                                                                                                                                                                                                                                                                                                                                                                                                                                                                                                                                                                                                                                                                                                                                                                                                                                                                                                                                                                                                                                                                                                                                                                                                                                                                                                                                                                                                                                                                                                                                                                                                                                                                                                                                                                                                                                                                                                                                                                                                                                                                                                                                                                                                                                                                                                                                                                                                                                                                                                                                                                                                                                                                                                                                                                                                                                                                                                                                                                                                                                                                                                                                                                                                                                                                                                                                                                                                                                                                                                                                                                                                                                                                                                                                                                                                                                                                                                                                                                                                                                                                                                                                                                                                                                                                                                                                                                                                                                                                                                                                                                                                                                                                                                                                                                                                                                                                                                                                                                                                                                                                                                                                                                                  conducted spurious emissions from the receiver are components at any frequency, present at the receiver input port. </w:t>
      </w:r>
    </w:p>
    <w:p w:rsidR="00761C1B" w:rsidRDefault="00761C1B" w:rsidP="00761C1B">
      <w:r>
        <w:t>SOURCE: Used in EN 300 162-01 V1.4.1, clause 9.9.1 SOURCE: Used in EN 301 178 V2.2.1, clause 9.9.1 SOURCE: Used in EN 301 178-01 V1.4.1, clause 9.9.1 SOURCE: Used in EN 301 466 V1.2.1, clause 9.9.1 SOURCE: Used in EN 302 885 V2.2.1, clause 9.9.1 SOURCE: Used in EN 302 885-01 V1.3.1, clause 9.9.1</w:t>
      </w:r>
    </w:p>
    <w:p w:rsidR="00761C1B" w:rsidRDefault="00761C1B" w:rsidP="00761C1B"/>
    <w:p w:rsidR="00761C1B" w:rsidRDefault="00761C1B" w:rsidP="00761C1B">
      <w:r>
        <w:t xml:space="preserve">                                                                                                                                                                                                                                                                                                                                                                                                                                                                                                                                                                                                                                                                                                                                                                                                                                                                                                                                                                                                                                                                                                                                                                                                                                                                                                                                                                                                                                                                                                                                                                                                                                                                                                                                                                                                                                                                                                                                                                                                                                                                                                                                                                                                                                                                                                                                                                                                                                                                                                                                                                                                                                                                                                                                                                                                                                                                                                                                                                                                                                                                                                                                                                                                                                                                                                                                                                                                                                                                                                                                                                                                                                                                                                                                                                                                                                                                                                                                                                                                                                                                                                                                                                                                                                                                                                                                                                                                                                                                                                                                                                                                                                                                                                                                                                                                                                                                                                                                                                                                                                                                                                                                                                                                                                                                                                                                                                                                                                                                                                                                                                                                                                                                                                                                                                                                                                                                                                                                                                                                                                                                                                                                                                                                                                                                                                                                                                                                                                                                                                                                                                                                                                                                                                                                                                                                                                                                                                                                                                                                                                                                                                                                  conducted spurious emissions from the receiver are defined as components at any frequency, conducted to the antenna of the equipment. </w:t>
      </w:r>
    </w:p>
    <w:p w:rsidR="00761C1B" w:rsidRDefault="00761C1B" w:rsidP="00761C1B">
      <w:r>
        <w:t>SOURCE: Used in EN 301 688 V1.2.1, clause 9.4.1</w:t>
      </w:r>
    </w:p>
    <w:p w:rsidR="00761C1B" w:rsidRDefault="00761C1B" w:rsidP="00761C1B"/>
    <w:p w:rsidR="00761C1B" w:rsidRDefault="00761C1B" w:rsidP="00761C1B">
      <w:r>
        <w:t xml:space="preserve">                                                                                                                                                                                                                                                                                                                                                                                                                                                                                                                                                                                                                                                                                                                                                                                                                                                                                                                                                                                                                                                                                                                                                                                                                                                                                                                                                                                                                                                                                                                                                                                                                                                                                                                                                                                                                                                                                                                                                                                                                                                                                                                                                                                                                                                                                                                                                                                                                                                                                                                                                                                                                                                                                                                                                                                                                                                                                                                                                                                                                                                                                                                                                                                                                                                                                                                                                                                                                                                                                                                                                                                                                                                                                                                                                                                                                                                                                                                                                                                                                                                                                                                                                                                                                                                                                                                                                                                                                                                                                                                                                                                                                                                                                                                                                                                                                                                                                                                                                                                                                                                                                                                                                                                                                                                                                                                                                                                                                                                                                                                                                                                                                                                                                                                                                                                                                                                                                                                                                                                                                                                                                                                                                                                                                                                                                                                                                                                                                                                                                                                                                                                                                                                                                                                                                                                                                                                                                                                                                                                                                                                                                                                                  conducted spurious emissions from the receiver are signals at any frequency, emitted from the antenna port. </w:t>
      </w:r>
    </w:p>
    <w:p w:rsidR="00761C1B" w:rsidRDefault="00761C1B" w:rsidP="00761C1B">
      <w:r>
        <w:t>SOURCE: Used in EN 301 842-05 V2.1.1, clause 4.2.1.7.1</w:t>
      </w:r>
    </w:p>
    <w:p w:rsidR="00761C1B" w:rsidRDefault="00761C1B" w:rsidP="00761C1B"/>
    <w:p w:rsidR="00761C1B" w:rsidRDefault="00761C1B" w:rsidP="00761C1B">
      <w:r>
        <w:t xml:space="preserve">                                                                                                                                                                                                                                                                                                                                                                                                                                                                                                                                                                                                                                                                                                                                                                                                                                                                                                                                                                                                                                                                                                                                                                                                                                                                                                                                                                                                                                                                                                                                                                                                                                                                                                                                                                                                                                                                                                                                                                                                                                                                                                                                                                                                                                                                                                                                                                                                                                                                                                                                                                                                                                                                                                                                                                                                                                                                                                                                                                                                                                                                                                                                                                                                                                                                                                                                                                                                                                                                                                                                                                                                                                                                                                                                                                                                                                                                                                                                                                                                                                                                                                                                                                                                                                                                                                                                                                                                                                                                                                                                                                                                                                                                                                                                                                                                                                                                                                                                                                                                                                                                                                                                                                                                                                                                                                                                                                                                                                                                                                                                                                                                                                                                                                                                                                                                                                                                                                                                                                                                                                                                                                                                                                                                                                                                                                                                                                                                                                                                                                                                                                                                                                                                                                                                                                                                                                                                                                                                                                                                                                                                                                                                  conducted spurious emissions from the receiver are signals at any frequency, emitted from the antenna port. the level of spurious emissions shall be measured by their power level at the antenna connector. </w:t>
      </w:r>
    </w:p>
    <w:p w:rsidR="00761C1B" w:rsidRDefault="00761C1B" w:rsidP="00761C1B">
      <w:r>
        <w:t>SOURCE: Used in EN 302 617 V2.3.1, clause 7.7.1 SOURCE: Used in EN 302 617-01 V1.1.1, clause 8.10.1</w:t>
      </w:r>
    </w:p>
    <w:p w:rsidR="00761C1B" w:rsidRDefault="00761C1B" w:rsidP="00761C1B"/>
    <w:p w:rsidR="00761C1B" w:rsidRDefault="00761C1B" w:rsidP="00761C1B">
      <w:r>
        <w:t xml:space="preserve">                                                                                                                                                                                                                                                                                                                                                                                                                                                                                                                                                                                                                                                                                                                                                                                                                                                                                                                                                                                                                                                                                                                                                                                                                                                                                                                                                                                                                                                                                                                                                                                                                                                                                                                                                                                                                                                                                                                                                                                                                                                                                                                                                                                                                                                                                                                                                                                                                                                                                                                                                                                                                                                                                                                                                                                                                                                                                                                                                                                                                                                                                                                                                                                                                                                                                                                                                                                                                                                                                                                                                                                                                                                                                                                                                                                                                                                                                                                                                                                                                                                                                                                                                                                                                                                                                                                                                                                                                                                                                                                                                                                                                                                                                                                                                                                                                                                                                                                                                                                                                                                                                                                                                                                                                                                                                                                                                                                                                                                                                                                                                                                                                                                                                                                                                                                                                                                                                                                                                                                                                                                                                                                                                                                                                                                                                                                                                                                                                                                                                                                                                                                                                                                                                                                                                                                                                                                                                                                                                                                                                                                                                                                                  conducted spurious emissions from the receiver are signals at any frequency, emitted from the antenna port. the level of spurious radiation shall be measured by their power level at the antenna connector. </w:t>
      </w:r>
    </w:p>
    <w:p w:rsidR="00761C1B" w:rsidRDefault="00761C1B" w:rsidP="00761C1B">
      <w:r>
        <w:t>SOURCE: Used in EN 300 676 V1.3.1, clause 8.10.1 SOURCE: Used in EN 300 676-01 V1.5.1, clause 8.10.1</w:t>
      </w:r>
    </w:p>
    <w:p w:rsidR="00761C1B" w:rsidRDefault="00761C1B" w:rsidP="00761C1B"/>
    <w:p w:rsidR="00761C1B" w:rsidRDefault="00761C1B" w:rsidP="00761C1B">
      <w:r>
        <w:t xml:space="preserve">                                                                                                                                                                                                                                                                                                                                                                                                                                                                                                                                                                                                                                                                                                                                                                                                                                                                                                                                                                                                                                                                                                                                                                                                                                                                                                                                                                                                                                                                                                                                                                                                                                                                                                                                                                                                                                                                                                                                                                                                                                                                                                                                                                                                                                                                                                                                                                                                                                                                                                                                                                                                                                                                                                                                                                                                                                                                                                                                                                                                                                                                                                                                                                                                                                                                                                                                                                                                                                                                                                                                                                                                                                                                                                                                                                                                                                                                                                                                                                                                                                                                                                                                                                                                                                                                                                                                                                                                                                                                                                                                                                                                                                                                                                                                                                                                                                                                                                                                                                                                                                                                                                                                                                                                                                                                                                                                                                                                                                                                                                                                                                                                                                                                                                                                                                                                                                                                                                                                                                                                                                                                                                                                                                                                                                                                                                                                                                                                                                                                                                                                                                                                                                                                                                                                                                                                                                                                                                                                                                                                                                                                                                                                  conducted spurious emissions from the transmitter are emissions present at the transmitter rf output port on frequencies which are outside the necessary bandwidth, the level of which may be reduced without affecting the transmission of information; these include harmonic emissions, parasitic emissions, intermodulation products and frequency conversion products, but exclude out of band emissions. </w:t>
      </w:r>
    </w:p>
    <w:p w:rsidR="00761C1B" w:rsidRDefault="00761C1B" w:rsidP="00761C1B">
      <w:r>
        <w:t>SOURCE: Used in EN 301 925 V1.5.1, clause 10.9.1</w:t>
      </w:r>
    </w:p>
    <w:p w:rsidR="00761C1B" w:rsidRDefault="00761C1B" w:rsidP="00761C1B"/>
    <w:p w:rsidR="00761C1B" w:rsidRDefault="00761C1B" w:rsidP="00761C1B">
      <w:r>
        <w:t xml:space="preserve">                                                                                                                                                                                                                                                                                                                                                                                                                                                                                                                                                                                                                                                                                                                                                                                                                                                                                                                                                                                                                                                                                                                                                                                                                                                                                                                                                                                                                                                                                                                                                                                                                                                                                                                                                                                                                                                                                                                                                                                                                                                                                                                                                                                                                                                                                                                                                                                                                                                                                                                                                                                                                                                                                                                                                                                                                                                                                                                                                                                                                                                                                                                                                                                                                                                                                                                                                                                                                                                                                                                                                                                                                                                                                                                                                                                                                                                                                                                                                                                                                                                                                                                                                                                                                                                                                                                                                                                                                                                                                                                                                                                                                                                                                                                                                                                                                                                                                                                                                                                                                                                                                                                                                                                                                                                                                                                                                                                                                                                                                                                                                                                                                                                                                                                                                                                                                                                                                                                                                                                                                                                                                                                                                                                                                                                                                                                                                                                                                                                                                                                                                                                                                                                                                                                                                                                                                                                                                                                                                                                                                                                                                                                                  conducted spurious emissions from the transmitter are signals at any frequency emitted from the antenna port. </w:t>
      </w:r>
    </w:p>
    <w:p w:rsidR="00761C1B" w:rsidRDefault="00761C1B" w:rsidP="00761C1B">
      <w:r>
        <w:t>SOURCE: Used in EN 301 842-05 V2.1.1, clause 4.2.2.4.1</w:t>
      </w:r>
    </w:p>
    <w:p w:rsidR="00761C1B" w:rsidRDefault="00761C1B" w:rsidP="00761C1B"/>
    <w:p w:rsidR="00761C1B" w:rsidRDefault="00761C1B" w:rsidP="00761C1B">
      <w:r>
        <w:t xml:space="preserve">                                                                                                                                                                                                                                                                                                                                                                                                                                                                                                                                                                                                                                                                                                                                                                                                                                                                                                                                                                                                                                                                                                                                                                                                                                                                                                                                                                                                                                                                                                                                                                                                                                                                                                                                                                                                                                                                                                                                                                                                                                                                                                                                                                                                                                                                                                                                                                                                                                                                                                                                                                                                                                                                                                                                                                                                                                                                                                                                                                                                                                                                                                                                                                                                                                                                                                                                                                                                                                                                                                                                                                                                                                                                                                                                                                                                                                                                                                                                                                                                                                                                                                                                                                                                                                                                                                                                                                                                                                                                                                                                                                                                                                                                                                                                                                                                                                                                                                                                                                                                                                                                                                                                                                                                                                                                                                                                                                                                                                                                                                                                                                                                                                                                                                                                                                                                                                                                                                                                                                                                                                                                                                                                                                                                                                                                                                                                                                                                                                                                                                                                                                                                                                                                                                                                                                                                                                                                                                                                                                                                                                                                                                                                  The conducted spurious emissions when not transmitting are spurious emissions generated or amplified in a receiver that appear at the access terminal antenna connector. </w:t>
      </w:r>
    </w:p>
    <w:p w:rsidR="00761C1B" w:rsidRDefault="00761C1B" w:rsidP="00761C1B">
      <w:r>
        <w:t>SOURCE: Used in EN 301 908-16 V4.2.1, clause 4.2.5.1</w:t>
      </w:r>
    </w:p>
    <w:p w:rsidR="00761C1B" w:rsidRDefault="00761C1B" w:rsidP="00761C1B"/>
    <w:p w:rsidR="00761C1B" w:rsidRDefault="00761C1B" w:rsidP="00761C1B">
      <w:r>
        <w:t xml:space="preserve">                                                                                                                                                                                                                                                                                                                                                                                                                                                                                                                                                                                                                                                                                                                                                                                                                                                                                                                                                                                                                                                                                                                                                                                                                                                                                                                                                                                                                                                                                                                                                                                                                                                                                                                                                                                                                                                                                                                                                                                                                                                                                                                                                                                                                                                                                                                                                                                                                                                                                                                                                                                                                                                                                                                                                                                                                                                                                                                                                                                                                                                                                                                                                                                                                                                                                                                                                                                                                                                                                                                                                                                                                                                                                                                                                                                                                                                                                                                                                                                                                                                                                                                                                                                                                                                                                                                                                                                                                                                                                                                                                                                                                                                                                                                                                                                                                                                                                                                                                                                                                                                                                                                                                                                                                                                                                                                                                                                                                                                                                                                                                                                                                                                                                                                                                                                                                                                                                                                                                                                                                                                                                                                                                                                                                                                                                                                                                                                                                                                                                                                                                                                                                                                                                                                                                                                                                                                                                                                                                                                                                                                                                                                              conducted spurious emissions when not transmitting are spurious emissions generated or amplified in a receiver that appear at the mobile station antenna connector. </w:t>
      </w:r>
    </w:p>
    <w:p w:rsidR="00761C1B" w:rsidRDefault="00761C1B" w:rsidP="00761C1B">
      <w:r>
        <w:t>SOURCE: Used in EN 301 526 V1.1.1, clause 4.2.13.1</w:t>
      </w:r>
    </w:p>
    <w:p w:rsidR="00761C1B" w:rsidRDefault="00761C1B" w:rsidP="00761C1B"/>
    <w:p w:rsidR="00761C1B" w:rsidRDefault="00761C1B" w:rsidP="00761C1B">
      <w:r>
        <w:t xml:space="preserve">                                                                                                                                                                                                                                                                                                                                                                                                                                                                                                                                                                                                                                                                                                                                                                                                                                                                                                                                                                                                                                                                                                                                                                                                                                                                                                                                                                                                                                                                                                                                                                                                                                                                                                                                                                                                                                                                                                                                                                                                                                                                                                                                                                                                                                                                                                                                                                                                                                                                                                                                                                                                                                                                                                                                                                                                                                                                                                                                                                                                                                                                                                                                                                                                                                                                                                                                                                                                                                                                                                                                                                                                                                                                                                                                                                                                                                                                                                                                                                                                                                                                                                                                                                                                                                                                                                                                                                                                                                                                                                                                                                                                                                                                                                                                                                                                                                                                                                                                                                                                                                                                                                                                                                                                                                                                                                                                                                                                                                                                                                                                                                                                                                                                                                                                                                                                                                                                                                                                                                                                                                                                                                                                                                                                                                                                                                                                                                                                                                                                                                                                                                                                                                                                                                                                                                                                                                                                                                                                                                                                                                                                                                                                  conducted spurious emissions when not transmitting are spurious emissions generated or amplified in a receiver that appear at the mobile station antenna connector. </w:t>
      </w:r>
    </w:p>
    <w:p w:rsidR="00761C1B" w:rsidRDefault="00761C1B" w:rsidP="00761C1B">
      <w:r>
        <w:t>SOURCE: Used in EN 301 908-04 V6.2.1, clause 4.2.5.1</w:t>
      </w:r>
    </w:p>
    <w:p w:rsidR="00761C1B" w:rsidRDefault="00761C1B" w:rsidP="00761C1B"/>
    <w:p w:rsidR="00761C1B" w:rsidRDefault="00761C1B" w:rsidP="00761C1B">
      <w:r>
        <w:t xml:space="preserve">                                                                                                                                                                                                                                                                                                                                                                                                                                                                                                                                                                                                                                                                                                                                                                                                                                                                                                                                                                                                                                                                                                                                                                                                                                                                                                                                                                                                                                                                                                                                                                                                                                                                                                                                                                                                                                                                                                                                                                                                                                                                                                                                                                                                                                                                                                                                                                                                                                                                                                                                                                                                                                                                                                                                                                                                                                                                                                                                                                                                                                                                                                                                                                                                                                                                                                                                                                                                                                                                                                                                                                                                                                                                                                                                                                                                                                                                                                                                                                                                                                                                                                                                                                                                                                                                                                                                                                                                                                                                                                                                                                                                                                                                                                                                                                                                                                                                                                                                                                                                                                                                                                                                                                                                                                                                                                                                                                                                                                                                                                                                                                                                                                                                                                                                                                                                                                                                                                                                                                                                                                                                                                                                                                                                                                                                                                                                                                                                                                                                                                                                                                                                                                                                                                                                                                                                                                                                                                                                                                                                                                                                                                                                  conducted spurious emissions, when the ue is in packet transfer mode, are emissions from the antenna connector at frequencies other than those of the carrier and sidebands associated with normal modulation. </w:t>
      </w:r>
    </w:p>
    <w:p w:rsidR="00761C1B" w:rsidRDefault="00761C1B" w:rsidP="00761C1B">
      <w:r>
        <w:t>SOURCE: Used in EN 301 908-08 V1.1.1, clause 4.2.3.2.1</w:t>
      </w:r>
    </w:p>
    <w:p w:rsidR="00761C1B" w:rsidRDefault="00761C1B" w:rsidP="00761C1B"/>
    <w:p w:rsidR="00761C1B" w:rsidRDefault="00761C1B" w:rsidP="00761C1B">
      <w:r>
        <w:t xml:space="preserve">                                                                                                                                                                                                                                                                                                                                                                                                                                                                                                                                                                                                                                                                                                                                                                                                                                                                                                                                                                                                                                                                                                                                                                                                                                                                                                                                                                                                                                                                                                                                                                                                                                                                                                                                                                                                                                                                                                                                                                                                                                                                                                                                                                                                                                                                                                                                                                                                                                                                                                                                                                                                                                                                                                                                                                                                                                                                                                                                                                                                                                                                                                                                                                                                                                                                                                                                                                                                                                                                                                                                                                                                                                                                                                                                                                                                                                                                                                                                                                                                                                                                                                                                                                                                                                                                                                                                                                                                                                                                                                                                                                                                                                                                                                                                                                                                                                                                                                                                                                                                                                                                                                                                                                                                                                                                                                                                                                                                                                                                                                                                                                                                                                                                                                                                                                                                                                                                                                                                                                                                                                                                                                                                                                                                                                                                                                                                                                                                                                                                                                                                                                                                                                                                                                                                                                                                                                                                                                                                                                                                                                                                                                                                  The connectionless user data confidentiality feature is the property that the user information which is transferred in a connectionless packet mode over a signalling channel is not made available or disclosed to unauthorized individuals, entities or processes. </w:t>
      </w:r>
    </w:p>
    <w:p w:rsidR="00761C1B" w:rsidRDefault="00761C1B" w:rsidP="00761C1B">
      <w:r>
        <w:t>SOURCE: Used in EN 300 920 V7.1.1, clause 3.4.1</w:t>
      </w:r>
    </w:p>
    <w:p w:rsidR="00761C1B" w:rsidRDefault="00761C1B" w:rsidP="00761C1B"/>
    <w:p w:rsidR="00761C1B" w:rsidRDefault="00761C1B" w:rsidP="00761C1B">
      <w:r>
        <w:t xml:space="preserve">                                                                                                                                                                                                                                                                                                                                                                                                                                                                                                                                                                                                                                                                                                                                                                                                                                                                                                                                                                                                                                                                                                                                                                                                                                                                                                                                                                                                                                                                                                                                                                                                                                                                                                                                                                                                                                                                                                                                                                                                                                                                                                                                                                                                                                                                                                                                                                                                                                                                                                                                                                                                                                                                                                                                                                                                                                                                                                                                                                                                                                                                                                                                                                                                                                                                                                                                                                                                                                                                                                                                                                                                                                                                                                                                                                                                                                                                                                                                                                                                                                                                                                                                                                                                                                                                                                                                                                                                                                                                                                                                                                                                                                                                                                                                                                                                                                                                                                                                                                                                                                                                                                                                                                                                                                                                                                                                                                                                                                                                                                                                                                                                                                                                                                                                                                                                                                                                                                                                                                                                                                                                                                                                                                                                                                                                                                                                                                                                                                                                                                                                                                                                                                                                                                                                                                                                                                                                                                                                                                                                                                                                                                                              continuous operation of the transmitter is the ability to produce full rated rf output power without interruption for a specified time. </w:t>
      </w:r>
    </w:p>
    <w:p w:rsidR="00761C1B" w:rsidRDefault="00761C1B" w:rsidP="00761C1B">
      <w:r>
        <w:t>SOURCE: Used in EN 300 373-01 V1.4.1, clause 8.13.1</w:t>
      </w:r>
    </w:p>
    <w:p w:rsidR="00761C1B" w:rsidRDefault="00761C1B" w:rsidP="00761C1B"/>
    <w:p w:rsidR="00761C1B" w:rsidRDefault="00761C1B" w:rsidP="00761C1B">
      <w:r>
        <w:t xml:space="preserve">                                                                                                                                                                                                                                                                                                                                                                                                                                                                                                                                                                                                                                                                                                                                                                                                                                                                                                                                                                                                                                                                                                                                                                                                                                                                                                                                                                                                                                                                                                                                                                                                                                                                                                                                                                                                                                                                                                                                                                                                                                                                                                                                                                                                                                                                                                                                                                                                                                                                                                                                                                                                                                                                                                                                                                                                                                                                                                                                                                                                                                                                                                                                                                                                                                                                                                                                                                                                                                                                                                                                                                                                                                                                                                                                                                                                                                                                                                                                                                                                                                                                                                                                                                                                                                                                                                                                                                                                                                                                                                                                                                                                                                                                                                                                                                                                                                                                                                                                                                                                                                                                                                                                                                                                                                                                                                                                                                                                                                                                                                                                                                                                                                                                                                                                                                                                                                                                                                                                                                                                                                                                                                                                                                                                                                                                                                                                                                                                                                                                                                                                                                                                                                                                                                                                                                                                                                                                                                                                                                                                                                                                                                                                  continuous operation of the transmitter is the ability to produce full rated rf output power without interruption for a specified time. </w:t>
      </w:r>
    </w:p>
    <w:p w:rsidR="00761C1B" w:rsidRDefault="00761C1B" w:rsidP="00761C1B">
      <w:r>
        <w:t>SOURCE: Used in EN 300 373-03 V1.2.1, clause 4.4.7.1 SOURCE: Used in EN 303 402 V2.1.1, clause 8.12.1</w:t>
      </w:r>
    </w:p>
    <w:p w:rsidR="00761C1B" w:rsidRDefault="00761C1B" w:rsidP="00761C1B"/>
    <w:p w:rsidR="00761C1B" w:rsidRDefault="00761C1B" w:rsidP="00761C1B">
      <w:r>
        <w:t xml:space="preserve">                                                                                                                                                                                                                                                                                                                                                                                                                                                                                                                                                                                                                                                                                                                                                                                                                                                                                                                                                                                                                                                                                                                                                                                                                                                                                                                                                                                                                                                                                                                                                                                                                                                                                                                                                                                                                                                                                                                                                                                                                                                                                                                                                                                                                                                                                                                                                                                                                                                                                                                                                                                                                                                                                                                                                                                                                                                                                                                                                                                                                                                                                                                                                                                                                                                                                                                                                                                                                                                                                                                                                                                                                                                                                                                                                                                                                                                                                                                                                                                                                                                                                                                                                                                                                                                                                                                                                                                                                                                                                                                                                                                                                                                                                                                                                                                                                                                                                                                                                                                                                                                                                                                                                                                                                                                                                                                                                                                                                                                                                                                                                                                                                                                                                                                                                                                                                                                                                                                                                                                                                                                                                                                                                                                                                                                                                                                                                                                                                                                                                                                                                                                                                                                                                                                                                                                                                                                                                                                                                                                                                                                                                                                                  The conversion gain is the difference between the transponder received and the re-radiated power. </w:t>
      </w:r>
    </w:p>
    <w:p w:rsidR="00761C1B" w:rsidRDefault="00761C1B" w:rsidP="00761C1B">
      <w:r>
        <w:t>SOURCE: Used in EN 300 761 V1.1.1, clause 9.3.1</w:t>
      </w:r>
    </w:p>
    <w:p w:rsidR="00761C1B" w:rsidRDefault="00761C1B" w:rsidP="00761C1B"/>
    <w:p w:rsidR="00761C1B" w:rsidRDefault="00761C1B" w:rsidP="00761C1B">
      <w:r>
        <w:t xml:space="preserve">                                                                                                                                                                                                                                                                                                                                                                                                                                                                                                                                                                                                                                                                                                                                                                                                                                                                                                                                                                                                                                                                                                                                                                                                                                                                                                                                                                                                                                                                                                                                                                                                                                                                                                                                                                                                                                                                                                                                                                                                                                                                                                                                                                                                                                                                                                                                                                                                                                                                                                                                                                                                                                                                                                                                                                                                                                                                                                                                                                                                                                                                                                                                                                                                                                                                                                                                                                                                                                                                                                                                                                                                                                                                                                                                                                                                                                                                                                                                                                                                                                                                                                                                                                                                                                                                                                                                                                                                                                                                                                                                                                                                                                                                                                                                                                                                                                                                                                                                                                                                                                                                                                                                                                                                                                                                                                                                                                                                                                                                                                                                                                                                                                                                                                                                                                                                                                                                                                                                                                                                                                                                                                                                                                                                                                                                                                                                                                                                                                                                                                                                                                                                                                                                                                                                                                                                                                                                                                                                                                                                                                                                                                                              The conversion gain is the difference between the transponder received and the re-radiated power. </w:t>
      </w:r>
    </w:p>
    <w:p w:rsidR="00761C1B" w:rsidRDefault="00761C1B" w:rsidP="00761C1B">
      <w:r>
        <w:t>SOURCE: Used in EN 300 761-01 V1.2.1, clause 9.3.1</w:t>
      </w:r>
    </w:p>
    <w:p w:rsidR="00761C1B" w:rsidRDefault="00761C1B" w:rsidP="00761C1B"/>
    <w:p w:rsidR="00761C1B" w:rsidRDefault="00761C1B" w:rsidP="00761C1B">
      <w:r>
        <w:t xml:space="preserve">                                                                                                                                                                                                                                                                                                                                                                                                                                                                                                                                                                                                                                                                                                                                                                                                                                                                                                                                                                                                                                                                                                                                                                                                                                                                                                                                                                                                                                                                                                                                                                                                                                                                                                                                                                                                                                                                                                                                                                                                                                                                                                                                                                                                                                                                                                                                                                                                                                                                                                                                                                                                                                                                                                                                                                                                                                                                                                                                                                                                                                                                                                                                                                                                                                                                                                                                                                                                                                                                                                                                                                                                                                                                                                                                                                                                                                                                                                                                                                                                                                                                                                                                                                                                                                                                                                                                                                                                                                                                                                                                                                                                                                                                                                                                                                                                                                                                                                                                                                                                                                                                                                                                                                                                                                                                                                                                                                                                                                                                                                                                                                                                                                                                                                                                                                                                                                                                                                                                                                                                                                                                                                                                                                                                                                                                                                                                                                                                                                                                                                                                                                                                                                                                                                                                                                                                                                                                                                                                                                                                                                                                                                                              The conversion gain is the difference between the transponder received and the re-radiated subcarrier power. </w:t>
      </w:r>
    </w:p>
    <w:p w:rsidR="00761C1B" w:rsidRDefault="00761C1B" w:rsidP="00761C1B">
      <w:r>
        <w:t>SOURCE: Used in EN 300 674 V1.1.1, clause 9.3.1</w:t>
      </w:r>
    </w:p>
    <w:p w:rsidR="00761C1B" w:rsidRDefault="00761C1B" w:rsidP="00761C1B"/>
    <w:p w:rsidR="00761C1B" w:rsidRDefault="00761C1B" w:rsidP="00761C1B">
      <w:r>
        <w:t xml:space="preserve">                                                                                                                                                                                                                                                                                                                                                                                                                                                                                                                                                                                                                                                                                                                                                                                                                                                                                                                                                                                                                                                                                                                                                                                                                                                                                                                                                                                                                                                                                                                                                                                                                                                                                                                                                                                                                                                                                                                                                                                                                                                                                                                                                                                                                                                                                                                                                                                                                                                                                                                                                                                                                                                                                                                                                                                                                                                                                                                                                                                                                                                                                                                                                                                                                                                                                                                                                                                                                                                                                                                                                                                                                                                                                                                                                                                                                                                                                                                                                                                                                                                                                                                                                                                                                                                                                                                                                                                                                                                                                                                                                                                                                                                                                                                                                                                                                                                                                                                                                                                                                                                                                                                                                                                                                                                                                                                                                                                                                                                                                                                                                                                                                                                                                                                                                                                                                                                                                                                                                                                                                                                                                                                                                                                                                                                                                                                                                                                                                                                                                                                                                                                                                                                                                                                                                                                                                                                                                                                                                                                                                                                                                                                              coupling 4.3.1.1 description the most common form of coupling available in telephony terminals intended to benefit hard of hearing people using hearing aids. typically, by using the alternating magnetic field created in an earphone presenting the received speech, and the close proximity of a coupling coil within a hearing aid. ets 300 381 [5] defines the characteristics required within a telecommunication terminal offering inductive coupling. hearing aids provided with the means to switch between a coupling coil and the usual microphone pick up often use the letter "t" to indicate when the hearing aid is set to inductive coupling. see iec 118-11 [9]. although inductive coupling is almost always used to couple to hearing aids, the wording of the "application" text in subclause 4.3.1.2 has been broadened to allow for the possibility that inductive coupling may also be used to couple to other devices designed to assist hard of hearing people. 4.3.1.2 symbol symbole graphique no. 10: raccordement par inductive graphical symbol no. 10: inductive coupling en 301 462 symbole original original symbol (a = 50 mm) dimensions réelles hauteur = 1,30 a largeur = 1,41 a real dimensions height = 1,30 a width = 1,41 a application: in telephony, (...\...) [the expected end of this definition was beyond the limit of 200 words] </w:t>
      </w:r>
    </w:p>
    <w:p w:rsidR="00761C1B" w:rsidRDefault="00761C1B" w:rsidP="00761C1B">
      <w:r>
        <w:t>SOURCE: Used in EN 301 462 V1.1.1, clause 4.3.1</w:t>
      </w:r>
    </w:p>
    <w:p w:rsidR="00761C1B" w:rsidRDefault="00761C1B" w:rsidP="00761C1B"/>
    <w:p w:rsidR="00761C1B" w:rsidRDefault="00761C1B" w:rsidP="00761C1B">
      <w:r>
        <w:t xml:space="preserve">                                                                                                                                                                                                                                                                                                                                                                                                                                                                                                                                                                                                                                                                                                                                                                                                                                                                                                                                                                                                                                                                                                                                                                                                                                                                                                                                                                                                                                                                                                                                                                                                                                                                                                                                                                                                                                                                                                                                                                                                                                                                                                                                                                                                                                                                                                                                                                                                                                                                                                                                                                                                                                                                                                                                                                                                                                                                                                                                                                                                                                                                                                                                                                                                                                                                                                                                                                                                                                                                                                                                                                                                                                                                                                                                                                                                                                                                                                                                                                                                                                                                                                                                                                                                                                                                                                                                                                                                                                                                                                                                                                                                                                                                                                                                                                                                                                                                                                                                                                                                                                                                                                                                                                                                                                                                                                                                                                                                                                                                                                                                                                                                                                                                                                                                                                                                                                                                                                                                                                                                                                                                                                                                                                                                                                                                                                                                                                                                                                                                                                                                                                                                                                                                                                                                                                                                                                                                                                                                                                                                                                                                                                                                  cross modulation is the transposition of the am component from a strong unwanted signal to the wanted signal. cross modulation rejection is the level difference between an unwanted signal and the maximum sensitivity level (as defined in clause 7.1) at the point where the audio component due to cross modulation tone reduces the sinad ratio of the wanted signal to 20 db. </w:t>
      </w:r>
    </w:p>
    <w:p w:rsidR="00761C1B" w:rsidRDefault="00761C1B" w:rsidP="00761C1B">
      <w:r>
        <w:t>SOURCE: Used in EN 302 617 V2.3.1, clause 7.8.1</w:t>
      </w:r>
    </w:p>
    <w:p w:rsidR="00761C1B" w:rsidRDefault="00761C1B" w:rsidP="00761C1B"/>
    <w:p w:rsidR="00761C1B" w:rsidRDefault="00761C1B" w:rsidP="00761C1B">
      <w:r>
        <w:t xml:space="preserve">                                                                                                                                                                                                                                                                                                                                                                                                                                                                                                                                                                                                                                                                                                                                                                                                                                                                                                                                                                                                                                                                                                                                                                                                                                                                                                                                                                                                                                                                                                                                                                                                                                                                                                                                                                                                                                                                                                                                                                                                                                                                                                                                                                                                                                                                                                                                                                                                                                                                                                                                                                                                                                                                                                                                                                                                                                                                                                                                                                                                                                                                                                                                                                                                                                                                                                                                                                                                                                                                                                                                                                                                                                                                                                                                                                                                                                                                                                                                                                                                                                                                                                                                                                                                                                                                                                                                                                                                                                                                                                                                                                                                                                                                                                                                                                                                                                                                                                                                                                                                                                                                                                                                                                                                                                                                                                                                                                                                                                                                                                                                                                                                                                                                                                                                                                                                                                                                                                                                                                                                                                                                                                                                                                                                                                                                                                                                                                                                                                                                                                                                                                                                                                                                                                                                                                                                                                                                                                                                                                                                                                                                                                                                  cross modulation is the transposition of the am component from a strong unwanted signal to the wanted signal. cross modulation rejection is the level difference between an unwanted signal and the maximum sensitivity level (as defined in clause 8.1) at the point where the audio component due to cross modulation tone reduces the sinad ratio of the wanted signal to 20 db. </w:t>
      </w:r>
    </w:p>
    <w:p w:rsidR="00761C1B" w:rsidRDefault="00761C1B" w:rsidP="00761C1B">
      <w:r>
        <w:t>SOURCE: Used in EN 300 676 V1.3.1, clause 8.12.1 SOURCE: Used in EN 300 676-01 V1.5.1, clause 8.12.1 SOURCE: Used in EN 302 617-01 V1.1.1, clause 8.12.1</w:t>
      </w:r>
    </w:p>
    <w:p w:rsidR="00761C1B" w:rsidRDefault="00761C1B" w:rsidP="00761C1B"/>
    <w:p w:rsidR="00761C1B" w:rsidRDefault="00761C1B" w:rsidP="00761C1B">
      <w:r>
        <w:t xml:space="preserve">                                                                                                                                                                                                                                                                                                                                                                                                                                                                                                                                                                                                                                                                                                                                                                                                                                                                                                                                                                                                                                                                                                                                                                                                                                                                                                                                                                                                                                                                                                                                                                                                                                                                                                                                                                                                                                                                                                                                                                                                                                                                                                                                                                                                                                                                                                                                                                                                                                                                                                                                                                                                                                                                                                                                                                                                                                                                                                                                                                                                                                                                                                                                                                                                                                                                                                                                                                                                                                                                                                                                                                                                                                                                                                                                                                                                                                                                                                                                                                                                                                                                                                                                                                                                                                                                                                                                                                                                                                                                                                                                                                                                                                                                                                                                                                                                                                                                                                                                                                                                                                                                                                                                                                                                                                                                                                                                                                                                                                                                                                                                                                                                                                                                                                                                                                                                                                                                                                                                                                                                                                                                                                                                                                                                                                                                                                                                                                                                                                                                                                                                                                                                                                                                                                                                                                                                                                                                                                                                                                                                                                                                                                                                  The cw preamble is the unmodulated carrier with a defined duration which precedes each digital message. </w:t>
      </w:r>
    </w:p>
    <w:p w:rsidR="00761C1B" w:rsidRDefault="00761C1B" w:rsidP="00761C1B">
      <w:r>
        <w:t>SOURCE: Used in EN 300 066 V1.3.1, clause 8.4.1</w:t>
      </w:r>
    </w:p>
    <w:p w:rsidR="00761C1B" w:rsidRDefault="00761C1B" w:rsidP="00761C1B"/>
    <w:p w:rsidR="00761C1B" w:rsidRDefault="00761C1B" w:rsidP="00761C1B">
      <w:r>
        <w:t xml:space="preserve">                                                                                                                                                                                                                                                                                                                                                                                                                                                                                                                                                                                                                                                                                                                                                                                                                                                                                                                                                                                                                                                                                                                                                                                                                                                                                                                                                                                                                                                                                                                                                                                                                                                                                                                                                                                                                                                                                                                                                                                                                                                                                                                                                                                                                                                                                                                                                                                                                                                                                                                                                                                                                                                                                                                                                                                                                                                                                                                                                                                                                                                                                                                                                                                                                                                                                                                                                                                                                                                                                                                                                                                                                                                                                                                                                                                                                                                                                                                                                                                                                                                                                                                                                                                                                                                                                                                                                                                                                                                                                                                                                                                                                                                                                                                                                                                                                                                                                                                                                                                                                                                                                                                                                                                                                                                                                                                                                                                                                                                                                                                                                                                                                                                                                                                                                                                                                                                                                                                                                                                                                                                                                                                                                                                                                                                                                                                                                                                                                                                                                                                                                                                                                                                                                                                                                                                                                                                                                                                                                                                                                                                                                                                              decentralized congestion control (dcc) is a mandatory mechanism to be used by the equipment using the access layer technology based on ieee 802.11-2012 [i.9] to ensure that the radio channel is not congested by too many transmissions within a certain geographical range. the mechanism is such that the equipment adapts its transmission behaviour dynamically based on how occupied the channel is at the moment. note: the dcc limits and mechanisms provided are based on ieee 802.11-2012 [i.9] but other technologies need congestion control functionality. the channel busy ratio (cbr) is used for determining the transmission behaviour. cbr is an estimate of how much a single channel is used based on listening on surrounding radio transmitters. the determination of cbr for the equipment shall be as performed according to equation 1. any other equivalent mechanism may be used providing a cbr with a deviation of â± 3 %. cbr=t_busy/t_cbr , (1) tbusy is the period of time in milliseconds when the strength of received signals over a period of tcbr exceeds -85 dbm. tcbr is equal to 100 milliseconds. ton is the duration of a transmission by the equipment and toff is the time interval between two consecutive transmissions by the (...\...) [the expected end of this definition was beyond the limit of 200 words] </w:t>
      </w:r>
    </w:p>
    <w:p w:rsidR="00761C1B" w:rsidRDefault="00761C1B" w:rsidP="00761C1B">
      <w:r>
        <w:t>SOURCE: Used in EN 302 571 V2.1.1, clause 4.2.10.1</w:t>
      </w:r>
    </w:p>
    <w:p w:rsidR="00761C1B" w:rsidRDefault="00761C1B" w:rsidP="00761C1B"/>
    <w:p w:rsidR="00761C1B" w:rsidRDefault="00761C1B" w:rsidP="00761C1B">
      <w:r>
        <w:t xml:space="preserve">                                                                                                                                                                                                                                                                                                                                                                                                                                                                                                                                                                                                                                                                                                                                                                                                                                                                                                                                                                                                                                                                                                                                                                                                                                                                                                                                                                                                                                                                                                                                                                                                                                                                                                                                                                                                                                                                                                                                                                                                                                                                                                                                                                                                                                                                                                                                                                                                                                                                                                                                                                                                                                                                                                                                                                                                                                                                                                                                                                                                                                                                                                                                                                                                                                                                                                                                                                                                                                                                                                                                                                                                                                                                                                                                                                                                                                                                                                                                                                                                                                                                                                                                                                                                                                                                                                                                                                                                                                                                                                                                                                                                                                                                                                                                                                                                                                                                                                                                                                                                                                                                                                                                                                                                                                                                                                                                                                                                                                                                                                                                                                                                                                                                                                                                                                                                                                                                                                                                                                                                                                                                                                                                                                                                                                                                                                                                                                                                                                                                                                                                                                                                                                                                                                                                                                                                                                                                                                                                                                                                                                                                                                                                  The definition in clause 10.1.1 of etsi en 301 025 [5] applies. </w:t>
      </w:r>
    </w:p>
    <w:p w:rsidR="00761C1B" w:rsidRDefault="00761C1B" w:rsidP="00761C1B">
      <w:r>
        <w:t>SOURCE: Used in EN 303 132 V1.1.1, clause 9.1.1</w:t>
      </w:r>
    </w:p>
    <w:p w:rsidR="00761C1B" w:rsidRDefault="00761C1B" w:rsidP="00761C1B"/>
    <w:p w:rsidR="00761C1B" w:rsidRDefault="00761C1B" w:rsidP="00761C1B">
      <w:r>
        <w:t xml:space="preserve">                                                                                                                                                                                                                                                                                                                                                                                                                                                                                                                                                                                                                                                                                                                                                                                                                                                                                                                                                                                                                                                                                                                                                                                                                                                                                                                                                                                                                                                                                                                                                                                                                                                                                                                                                                                                                                                                                                                                                                                                                                                                                                                                                                                                                                                                                                                                                                                                                                                                                                                                                                                                                                                                                                                                                                                                                                                                                                                                                                                                                                                                                                                                                                                                                                                                                                                                                                                                                                                                                                                                                                                                                                                                                                                                                                                                                                                                                                                                                                                                                                                                                                                                                                                                                                                                                                                                                                                                                                                                                                                                                                                                                                                                                                                                                                                                                                                                                                                                                                                                                                                                                                                                                                                                                                                                                                                                                                                                                                                                                                                                                                                                                                                                                                                                                                                                                                                                                                                                                                                                                                                                                                                                                                                                                                                                                                                                                                                                                                                                                                                                                                                                                                                                                                                                                                                                                                                                                                                                                                                                                                                                                                                              The definition in clause 10.2.1 of etsi en 301 025 [5] applies. </w:t>
      </w:r>
    </w:p>
    <w:p w:rsidR="00761C1B" w:rsidRDefault="00761C1B" w:rsidP="00761C1B">
      <w:r>
        <w:t>SOURCE: Used in EN 303 132 V1.1.1, clause 9.2.1</w:t>
      </w:r>
    </w:p>
    <w:p w:rsidR="00761C1B" w:rsidRDefault="00761C1B" w:rsidP="00761C1B"/>
    <w:p w:rsidR="00761C1B" w:rsidRDefault="00761C1B" w:rsidP="00761C1B">
      <w:r>
        <w:t xml:space="preserve">                                                                                                                                                                                                                                                                                                                                                                                                                                                                                                                                                                                                                                                                                                                                                                                                                                                                                                                                                                                                                                                                                                                                                                                                                                                                                                                                                                                                                                                                                                                                                                                                                                                                                                                                                                                                                                                                                                                                                                                                                                                                                                                                                                                                                                                                                                                                                                                                                                                                                                                                                                                                                                                                                                                                                                                                                                                                                                                                                                                                                                                                                                                                                                                                                                                                                                                                                                                                                                                                                                                                                                                                                                                                                                                                                                                                                                                                                                                                                                                                                                                                                                                                                                                                                                                                                                                                                                                                                                                                                                                                                                                                                                                                                                                                                                                                                                                                                                                                                                                                                                                                                                                                                                                                                                                                                                                                                                                                                                                                                                                                                                                                                                                                                                                                                                                                                                                                                                                                                                                                                                                                                                                                                                                                                                                                                                                                                                                                                                                                                                                                                                                                                                                                                                                                                                                                                                                                                                                                                                                                                                                                                                                              The definition in clause 10.3.1 of etsi en 301 025 [5] applies. </w:t>
      </w:r>
    </w:p>
    <w:p w:rsidR="00761C1B" w:rsidRDefault="00761C1B" w:rsidP="00761C1B">
      <w:r>
        <w:t>SOURCE: Used in EN 303 132 V1.1.1, clause 9.3.1</w:t>
      </w:r>
    </w:p>
    <w:p w:rsidR="00761C1B" w:rsidRDefault="00761C1B" w:rsidP="00761C1B"/>
    <w:p w:rsidR="00761C1B" w:rsidRDefault="00761C1B" w:rsidP="00761C1B">
      <w:r>
        <w:t xml:space="preserve">                                                                                                                                                                                                                                                                                                                                                                                                                                                                                                                                                                                                                                                                                                                                                                                                                                                                                                                                                                                                                                                                                                                                                                                                                                                                                                                                                                                                                                                                                                                                                                                                                                                                                                                                                                                                                                                                                                                                                                                                                                                                                                                                                                                                                                                                                                                                                                                                                                                                                                                                                                                                                                                                                                                                                                                                                                                                                                                                                                                                                                                                                                                                                                                                                                                                                                                                                                                                                                                                                                                                                                                                                                                                                                                                                                                                                                                                                                                                                                                                                                                                                                                                                                                                                                                                                                                                                                                                                                                                                                                                                                                                                                                                                                                                                                                                                                                                                                                                                                                                                                                                                                                                                                                                                                                                                                                                                                                                                                                                                                                                                                                                                                                                                                                                                                                                                                                                                                                                                                                                                                                                                                                                                                                                                                                                                                                                                                                                                                                                                                                                                                                                                                                                                                                                                                                                                                                                                                                                                                                                                                                                                                                              The definition in clause 10.4.1 of etsi en 301 025 [5] applies. </w:t>
      </w:r>
    </w:p>
    <w:p w:rsidR="00761C1B" w:rsidRDefault="00761C1B" w:rsidP="00761C1B">
      <w:r>
        <w:t>SOURCE: Used in EN 303 132 V1.1.1, clause 9.4.1</w:t>
      </w:r>
    </w:p>
    <w:p w:rsidR="00761C1B" w:rsidRDefault="00761C1B" w:rsidP="00761C1B"/>
    <w:p w:rsidR="00761C1B" w:rsidRDefault="00761C1B" w:rsidP="00761C1B">
      <w:r>
        <w:t xml:space="preserve">                                                                                                                                                                                                                                                                                                                                                                                                                                                                                                                                                                                                                                                                                                                                                                                                                                                                                                                                                                                                                                                                                                                                                                                                                                                                                                                                                                                                                                                                                                                                                                                                                                                                                                                                                                                                                                                                                                                                                                                                                                                                                                                                                                                                                                                                                                                                                                                                                                                                                                                                                                                                                                                                                                                                                                                                                                                                                                                                                                                                                                                                                                                                                                                                                                                                                                                                                                                                                                                                                                                                                                                                                                                                                                                                                                                                                                                                                                                                                                                                                                                                                                                                                                                                                                                                                                                                                                                                                                                                                                                                                                                                                                                                                                                                                                                                                                                                                                                                                                                                                                                                                                                                                                                                                                                                                                                                                                                                                                                                                                                                                                                                                                                                                                                                                                                                                                                                                                                                                                                                                                                                                                                                                                                                                                                                                                                                                                                                                                                                                                                                                                                                                                                                                                                                                                                                                                                                                                                                                                                                                                                                                                                              The definition in clause 10.5.1 of etsi en 301 025 [5] applies. </w:t>
      </w:r>
    </w:p>
    <w:p w:rsidR="00761C1B" w:rsidRDefault="00761C1B" w:rsidP="00761C1B">
      <w:r>
        <w:t>SOURCE: Used in EN 303 132 V1.1.1, clause 9.5.1</w:t>
      </w:r>
    </w:p>
    <w:p w:rsidR="00761C1B" w:rsidRDefault="00761C1B" w:rsidP="00761C1B"/>
    <w:p w:rsidR="00761C1B" w:rsidRDefault="00761C1B" w:rsidP="00761C1B">
      <w:r>
        <w:t xml:space="preserve">                                                                                                                                                                                                                                                                                                                                                                                                                                                                                                                                                                                                                                                                                                                                                                                                                                                                                                                                                                                                                                                                                                                                                                                                                                                                                                                                                                                                                                                                                                                                                                                                                                                                                                                                                                                                                                                                                                                                                                                                                                                                                                                                                                                                                                                                                                                                                                                                                                                                                                                                                                                                                                                                                                                                                                                                                                                                                                                                                                                                                                                                                                                                                                                                                                                                                                                                                                                                                                                                                                                                                                                                                                                                                                                                                                                                                                                                                                                                                                                                                                                                                                                                                                                                                                                                                                                                                                                                                                                                                                                                                                                                                                                                                                                                                                                                                                                                                                                                                                                                                                                                                                                                                                                                                                                                                                                                                                                                                                                                                                                                                                                                                                                                                                                                                                                                                                                                                                                                                                                                                                                                                                                                                                                                                                                                                                                                                                                                                                                                                                                                                                                                                                                                                                                                                                                                                                                                                                                                                                                                                                                                                                                              The definition in clause 10.6.1 of etsi en 301 025 [5] applies. </w:t>
      </w:r>
    </w:p>
    <w:p w:rsidR="00761C1B" w:rsidRDefault="00761C1B" w:rsidP="00761C1B">
      <w:r>
        <w:t>SOURCE: Used in EN 303 132 V1.1.1, clause 9.6.1</w:t>
      </w:r>
    </w:p>
    <w:p w:rsidR="00761C1B" w:rsidRDefault="00761C1B" w:rsidP="00761C1B"/>
    <w:p w:rsidR="00761C1B" w:rsidRDefault="00761C1B" w:rsidP="00761C1B">
      <w:r>
        <w:t xml:space="preserve">                                                                                                                                                                                                                                                                                                                                                                                                                                                                                                                                                                                                                                                                                                                                                                                                                                                                                                                                                                                                                                                                                                                                                                                                                                                                                                                                                                                                                                                                                                                                                                                                                                                                                                                                                                                                                                                                                                                                                                                                                                                                                                                                                                                                                                                                                                                                                                                                                                                                                                                                                                                                                                                                                                                                                                                                                                                                                                                                                                                                                                                                                                                                                                                                                                                                                                                                                                                                                                                                                                                                                                                                                                                                                                                                                                                                                                                                                                                                                                                                                                                                                                                                                                                                                                                                                                                                                                                                                                                                                                                                                                                                                                                                                                                                                                                                                                                                                                                                                                                                                                                                                                                                                                                                                                                                                                                                                                                                                                                                                                                                                                                                                                                                                                                                                                                                                                                                                                                                                                                                                                                                                                                                                                                                                                                                                                                                                                                                                                                                                                                                                                                                                                                                                                                                                                                                                                                                                                                                                                                                                                                                                                                              The definition in clause 8.1.1 of etsi en 301 025 [5] applies. </w:t>
      </w:r>
    </w:p>
    <w:p w:rsidR="00761C1B" w:rsidRDefault="00761C1B" w:rsidP="00761C1B">
      <w:r>
        <w:t>SOURCE: Used in EN 303 132 V1.1.1, clause 8.1.1</w:t>
      </w:r>
    </w:p>
    <w:p w:rsidR="00761C1B" w:rsidRDefault="00761C1B" w:rsidP="00761C1B"/>
    <w:p w:rsidR="00761C1B" w:rsidRDefault="00761C1B" w:rsidP="00761C1B">
      <w:r>
        <w:t xml:space="preserve">                                                                                                                                                                                                                                                                                                                                                                                                                                                                                                                                                                                                                                                                                                                                                                                                                                                                                                                                                                                                                                                                                                                                                                                                                                                                                                                                                                                                                                                                                                                                                                                                                                                                                                                                                                                                                                                                                                                                                                                                                                                                                                                                                                                                                                                                                                                                                                                                                                                                                                                                                                                                                                                                                                                                                                                                                                                                                                                                                                                                                                                                                                                                                                                                                                                                                                                                                                                                                                                                                                                                                                                                                                                                                                                                                                                                                                                                                                                                                                                                                                                                                                                                                                                                                                                                                                                                                                                                                                                                                                                                                                                                                                                                                                                                                                                                                                                                                                                                                                                                                                                                                                                                                                                                                                                                                                                                                                                                                                                                                                                                                                                                                                                                                                                                                                                                                                                                                                                                                                                                                                                                                                                                                                                                                                                                                                                                                                                                                                                                                                                                                                                                                                                                                                                                                                                                                                                                                                                                                                                                                                                                                                                              The definition in clause 8.10.1 of etsi en 301 025 [5] applies. </w:t>
      </w:r>
    </w:p>
    <w:p w:rsidR="00761C1B" w:rsidRDefault="00761C1B" w:rsidP="00761C1B">
      <w:r>
        <w:t>SOURCE: Used in EN 303 132 V1.1.1, clause 8.5.1</w:t>
      </w:r>
    </w:p>
    <w:p w:rsidR="00761C1B" w:rsidRDefault="00761C1B" w:rsidP="00761C1B"/>
    <w:p w:rsidR="00761C1B" w:rsidRDefault="00761C1B" w:rsidP="00761C1B">
      <w:r>
        <w:t xml:space="preserve">                                                                                                                                                                                                                                                                                                                                                                                                                                                                                                                                                                                                                                                                                                                                                                                                                                                                                                                                                                                                                                                                                                                                                                                                                                                                                                                                                                                                                                                                                                                                                                                                                                                                                                                                                                                                                                                                                                                                                                                                                                                                                                                                                                                                                                                                                                                                                                                                                                                                                                                                                                                                                                                                                                                                                                                                                                                                                                                                                                                                                                                                                                                                                                                                                                                                                                                                                                                                                                                                                                                                                                                                                                                                                                                                                                                                                                                                                                                                                                                                                                                                                                                                                                                                                                                                                                                                                                                                                                                                                                                                                                                                                                                                                                                                                                                                                                                                                                                                                                                                                                                                                                                                                                                                                                                                                                                                                                                                                                                                                                                                                                                                                                                                                                                                                                                                                                                                                                                                                                                                                                                                                                                                                                                                                                                                                                                                                                                                                                                                                                                                                                                                                                                                                                                                                                                                                                                                                                                                                                                                                                                                                                                              The definition in clause 8.11.1 of etsi en 301 025 [5] applies. </w:t>
      </w:r>
    </w:p>
    <w:p w:rsidR="00761C1B" w:rsidRDefault="00761C1B" w:rsidP="00761C1B">
      <w:r>
        <w:t>SOURCE: Used in EN 303 132 V1.1.1, clause 8.6.1</w:t>
      </w:r>
    </w:p>
    <w:p w:rsidR="00761C1B" w:rsidRDefault="00761C1B" w:rsidP="00761C1B"/>
    <w:p w:rsidR="00761C1B" w:rsidRDefault="00761C1B" w:rsidP="00761C1B">
      <w:r>
        <w:t xml:space="preserve">                                                                                                                                                                                                                                                                                                                                                                                                                                                                                                                                                                                                                                                                                                                                                                                                                                                                                                                                                                                                                                                                                                                                                                                                                                                                                                                                                                                                                                                                                                                                                                                                                                                                                                                                                                                                                                                                                                                                                                                                                                                                                                                                                                                                                                                                                                                                                                                                                                                                                                                                                                                                                                                                                                                                                                                                                                                                                                                                                                                                                                                                                                                                                                                                                                                                                                                                                                                                                                                                                                                                                                                                                                                                                                                                                                                                                                                                                                                                                                                                                                                                                                                                                                                                                                                                                                                                                                                                                                                                                                                                                                                                                                                                                                                                                                                                                                                                                                                                                                                                                                                                                                                                                                                                                                                                                                                                                                                                                                                                                                                                                                                                                                                                                                                                                                                                                                                                                                                                                                                                                                                                                                                                                                                                                                                                                                                                                                                                                                                                                                                                                                                                                                                                                                                                                                                                                                                                                                                                                                                                                                                                                                                              The definition in clause 8.12.1 of etsi en 301 025 [5] applies. </w:t>
      </w:r>
    </w:p>
    <w:p w:rsidR="00761C1B" w:rsidRDefault="00761C1B" w:rsidP="00761C1B">
      <w:r>
        <w:t>SOURCE: Used in EN 303 132 V1.1.1, clause 8.7.1</w:t>
      </w:r>
    </w:p>
    <w:p w:rsidR="00761C1B" w:rsidRDefault="00761C1B" w:rsidP="00761C1B"/>
    <w:p w:rsidR="00761C1B" w:rsidRDefault="00761C1B" w:rsidP="00761C1B">
      <w:r>
        <w:t xml:space="preserve">                                                                                                                                                                                                                                                                                                                                                                                                                                                                                                                                                                                                                                                                                                                                                                                                                                                                                                                                                                                                                                                                                                                                                                                                                                                                                                                                                                                                                                                                                                                                                                                                                                                                                                                                                                                                                                                                                                                                                                                                                                                                                                                                                                                                                                                                                                                                                                                                                                                                                                                                                                                                                                                                                                                                                                                                                                                                                                                                                                                                                                                                                                                                                                                                                                                                                                                                                                                                                                                                                                                                                                                                                                                                                                                                                                                                                                                                                                                                                                                                                                                                                                                                                                                                                                                                                                                                                                                                                                                                                                                                                                                                                                                                                                                                                                                                                                                                                                                                                                                                                                                                                                                                                                                                                                                                                                                                                                                                                                                                                                                                                                                                                                                                                                                                                                                                                                                                                                                                                                                                                                                                                                                                                                                                                                                                                                                                                                                                                                                                                                                                                                                                                                                                                                                                                                                                                                                                                                                                                                                                                                                                                                                              The definition in clause 8.13.1 of etsi en 301 025 [5] applies. </w:t>
      </w:r>
    </w:p>
    <w:p w:rsidR="00761C1B" w:rsidRDefault="00761C1B" w:rsidP="00761C1B">
      <w:r>
        <w:t>SOURCE: Used in EN 303 132 V1.1.1, clause 8.8.1</w:t>
      </w:r>
    </w:p>
    <w:p w:rsidR="00761C1B" w:rsidRDefault="00761C1B" w:rsidP="00761C1B"/>
    <w:p w:rsidR="00761C1B" w:rsidRDefault="00761C1B" w:rsidP="00761C1B">
      <w:r>
        <w:t xml:space="preserve">                                                                                                                                                                                                                                                                                                                                                                                                                                                                                                                                                                                                                                                                                                                                                                                                                                                                                                                                                                                                                                                                                                                                                                                                                                                                                                                                                                                                                                                                                                                                                                                                                                                                                                                                                                                                                                                                                                                                                                                                                                                                                                                                                                                                                                                                                                                                                                                                                                                                                                                                                                                                                                                                                                                                                                                                                                                                                                                                                                                                                                                                                                                                                                                                                                                                                                                                                                                                                                                                                                                                                                                                                                                                                                                                                                                                                                                                                                                                                                                                                                                                                                                                                                                                                                                                                                                                                                                                                                                                                                                                                                                                                                                                                                                                                                                                                                                                                                                                                                                                                                                                                                                                                                                                                                                                                                                                                                                                                                                                                                                                                                                                                                                                                                                                                                                                                                                                                                                                                                                                                                                                                                                                                                                                                                                                                                                                                                                                                                                                                                                                                                                                                                                                                                                                                                                                                                                                                                                                                                                                                                                                                                                              The definition in clause 8.14.1 of etsi en 301 025 [5] applies. </w:t>
      </w:r>
    </w:p>
    <w:p w:rsidR="00761C1B" w:rsidRDefault="00761C1B" w:rsidP="00761C1B">
      <w:r>
        <w:t>SOURCE: Used in EN 303 132 V1.1.1, clause 8.9.1</w:t>
      </w:r>
    </w:p>
    <w:p w:rsidR="00761C1B" w:rsidRDefault="00761C1B" w:rsidP="00761C1B"/>
    <w:p w:rsidR="00761C1B" w:rsidRDefault="00761C1B" w:rsidP="00761C1B">
      <w:r>
        <w:t xml:space="preserve">                                                                                                                                                                                                                                                                                                                                                                                                                                                                                                                                                                                                                                                                                                                                                                                                                                                                                                                                                                                                                                                                                                                                                                                                                                                                                                                                                                                                                                                                                                                                                                                                                                                                                                                                                                                                                                                                                                                                                                                                                                                                                                                                                                                                                                                                                                                                                                                                                                                                                                                                                                                                                                                                                                                                                                                                                                                                                                                                                                                                                                                                                                                                                                                                                                                                                                                                                                                                                                                                                                                                                                                                                                                                                                                                                                                                                                                                                                                                                                                                                                                                                                                                                                                                                                                                                                                                                                                                                                                                                                                                                                                                                                                                                                                                                                                                                                                                                                                                                                                                                                                                                                                                                                                                                                                                                                                                                                                                                                                                                                                                                                                                                                                                                                                                                                                                                                                                                                                                                                                                                                                                                                                                                                                                                                                                                                                                                                                                                                                                                                                                                                                                                                                                                                                                                                                                                                                                                                                                                                                                                                                                                                                              The definition in clause 8.7.1 of etsi en 301 025 [5] applies. </w:t>
      </w:r>
    </w:p>
    <w:p w:rsidR="00761C1B" w:rsidRDefault="00761C1B" w:rsidP="00761C1B">
      <w:r>
        <w:t>SOURCE: Used in EN 303 132 V1.1.1, clause 8.4.1</w:t>
      </w:r>
    </w:p>
    <w:p w:rsidR="00761C1B" w:rsidRDefault="00761C1B" w:rsidP="00761C1B"/>
    <w:p w:rsidR="00761C1B" w:rsidRDefault="00761C1B" w:rsidP="00761C1B">
      <w:r>
        <w:t xml:space="preserve">                                                                                                                                                                                                                                                                                                                                                                                                                                                                                                                                                                                                                                                                                                                                                                                                                                                                                                                                                                                                                                                                                                                                                                                                                                                                                                                                                                                                                                                                                                                                                                                                                                                                                                                                                                                                                                                                                                                                                                                                                                                                                                                                                                                                                                                                                                                                                                                                                                                                                                                                                                                                                                                                                                                                                                                                                                                                                                                                                                                                                                                                                                                                                                                                                                                                                                                                                                                                                                                                                                                                                                                                                                                                                                                                                                                                                                                                                                                                                                                                                                                                                                                                                                                                                                                                                                                                                                                                                                                                                                                                                                                                                                                                                                                                                                                                                                                                                                                                                                                                                                                                                                                                                                                                                                                                                                                                                                                                                                                                                                                                                                                                                                                                                                                                                                                                                                                                                                                                                                                                                                                                                                                                                                                                                                                                                                                                                                                                                                                                                                                                                                                                                                                                                                                                                                                                                                                                                                                                                                                                                                                                                                                              definition is not applicable. </w:t>
      </w:r>
    </w:p>
    <w:p w:rsidR="00761C1B" w:rsidRDefault="00761C1B" w:rsidP="00761C1B">
      <w:r>
        <w:t>SOURCE: Used in EN 300 392-1017 V1.2.1, clause 5.2.2.1.1</w:t>
      </w:r>
    </w:p>
    <w:p w:rsidR="00761C1B" w:rsidRDefault="00761C1B" w:rsidP="00761C1B"/>
    <w:p w:rsidR="00761C1B" w:rsidRDefault="00761C1B" w:rsidP="00761C1B">
      <w:r>
        <w:t xml:space="preserve">                                                                                                                                                                                                                                                                                                                                                                                                                                                                                                                                                                                                                                                                                                                                                                                                                                                                                                                                                                                                                                                                                                                                                                                                                                                                                                                                                                                                                                                                                                                                                                                                                                                                                                                                                                                                                                                                                                                                                                                                                                                                                                                                                                                                                                                                                                                                                                                                                                                                                                                                                                                                                                                                                                                                                                                                                                                                                                                                                                                                                                                                                                                                                                                                                                                                                                                                                                                                                                                                                                                                                                                                                                                                                                                                                                                                                                                                                                                                                                                                                                                                                                                                                                                                                                                                                                                                                                                                                                                                                                                                                                                                                                                                                                                                                                                                                                                                                                                                                                                                                                                                                                                                                                                                                                                                                                                                                                                                                                                                                                                                                                                                                                                                                                                                                                                                                                                                                                                                                                                                                                                                                                                                                                                                                                                                                                                                                                                                                                                                                                                                                                                                                                                                                                                                                                                                                                                                                                                                                                                                                                                                                                                                  definition is not applicable. </w:t>
      </w:r>
    </w:p>
    <w:p w:rsidR="00761C1B" w:rsidRDefault="00761C1B" w:rsidP="00761C1B">
      <w:r>
        <w:t>SOURCE: Used in EN 300 392-1017 V1.2.1, clause 5.2.3.1.2</w:t>
      </w:r>
    </w:p>
    <w:p w:rsidR="00761C1B" w:rsidRDefault="00761C1B" w:rsidP="00761C1B"/>
    <w:p w:rsidR="00761C1B" w:rsidRDefault="00761C1B" w:rsidP="00761C1B">
      <w:r>
        <w:t xml:space="preserve">                                                                                                                                                                                                                                                                                                                                                                                                                                                                                                                                                                                                                                                                                                                                                                                                                                                                                                                                                                                                                                                                                                                                                                                                                                                                                                                                                                                                                                                                                                                                                                                                                                                                                                                                                                                                                                                                                                                                                                                                                                                                                                                                                                                                                                                                                                                                                                                                                                                                                                                                                                                                                                                                                                                                                                                                                                                                                                                                                                                                                                                                                                                                                                                                                                                                                                                                                                                                                                                                                                                                                                                                                                                                                                                                                                                                                                                                                                                                                                                                                                                                                                                                                                                                                                                                                                                                                                                                                                                                                                                                                                                                                                                                                                                                                                                                                                                                                                                                                                                                                                                                                                                                                                                                                                                                                                                                                                                                                                                                                                                                                                                                                                                                                                                                                                                                                                                                                                                                                                                                                                                                                                                                                                                                                                                                                                                                                                                                                                                                                                                                                                                                                                                                                                                                                                                                                                                                                                                                                                                                                                                                                                                                  The definition of dwell time and repetition time is different for type c1, c2 and type d signals. for details see clause 7.2. </w:t>
      </w:r>
    </w:p>
    <w:p w:rsidR="00761C1B" w:rsidRDefault="00761C1B" w:rsidP="00761C1B">
      <w:r>
        <w:t>SOURCE: Used in EN 302 858-01 V1.3.1, clause 7.5.1</w:t>
      </w:r>
    </w:p>
    <w:p w:rsidR="00761C1B" w:rsidRDefault="00761C1B" w:rsidP="00761C1B"/>
    <w:p w:rsidR="00761C1B" w:rsidRDefault="00761C1B" w:rsidP="00761C1B">
      <w:r>
        <w:t xml:space="preserve">                                                                                                                                                                                                                                                                                                                                                                                                                                                                                                                                                                                                                                                                                                                                                                                                                                                                                                                                                                                                                                                                                                                                                                                                                                                                                                                                                                                                                                                                                                                                                                                                                                                                                                                                                                                                                                                                                                                                                                                                                                                                                                                                                                                                                                                                                                                                                                                                                                                                                                                                                                                                                                                                                                                                                                                                                                                                                                                                                                                                                                                                                                                                                                                                                                                                                                                                                                                                                                                                                                                                                                                                                                                                                                                                                                                                                                                                                                                                                                                                                                                                                                                                                                                                                                                                                                                                                                                                                                                                                                                                                                                                                                                                                                                                                                                                                                                                                                                                                                                                                                                                                                                                                                                                                                                                                                                                                                                                                                                                                                                                                                                                                                                                                                                                                                                                                                                                                                                                                                                                                                                                                                                                                                                                                                                                                                                                                                                                                                                                                                                                                                                                                                                                                                                                                                                                                                                                                                                                                                                                                                                                                                                              definition of ss-ppc values for individual and group users may be optionally supported. </w:t>
      </w:r>
    </w:p>
    <w:p w:rsidR="00761C1B" w:rsidRDefault="00761C1B" w:rsidP="00761C1B">
      <w:r>
        <w:t>SOURCE: Used in EN 300 392-1016 V1.3.1, clause 4.2.2.1.2</w:t>
      </w:r>
    </w:p>
    <w:p w:rsidR="00761C1B" w:rsidRDefault="00761C1B" w:rsidP="00761C1B"/>
    <w:p w:rsidR="00761C1B" w:rsidRDefault="00761C1B" w:rsidP="00761C1B">
      <w:r>
        <w:t xml:space="preserve">                                                                                                                                                                                                                                                                                                                                                                                                                                                                                                                                                                                                                                                                                                                                                                                                                                                                                                                                                                                                                                                                                                                                                                                                                                                                                                                                                                                                                                                                                                                                                                                                                                                                                                                                                                                                                                                                                                                                                                                                                                                                                                                                                                                                                                                                                                                                                                                                                                                                                                                                                                                                                                                                                                                                                                                                                                                                                                                                                                                                                                                                                                                                                                                                                                                                                                                                                                                                                                                                                                                                                                                                                                                                                                                                                                                                                                                                                                                                                                                                                                                                                                                                                                                                                                                                                                                                                                                                                                                                                                                                                                                                                                                                                                                                                                                                                                                                                                                                                                                                                                                                                                                                                                                                                                                                                                                                                                                                                                                                                                                                                                                                                                                                                                                                                                                                                                                                                                                                                                                                                                                                                                                                                                                                                                                                                                                                                                                                                                                                                                                                                                                                                                                                                                                                                                                                                                                                                                                                                                                                                                                                                                                                  definitions no parameters were identified. 8.10 notification definitions 8.10.1 cancel vc network connection notification cancelvcnetworkconnectionnotification notification behaviour cancelvcnetworkconnectionnotificationbehaviour behaviour defined as "this notification is issued by the z pno to ask the initiating pno to release the vc network connection." ;; with information syntax asn1xatmmodule.cancelvcnetworkconnectionnotification; registered as {xatmnotification 2}; 8.10.2 cancel vp link connection notification cancelvplinkconnectionnotification notification behaviour cancelvplinkconnectionnotificationbehaviour behaviour defined as "this notification is issued by a pno to ask the initiating pno to release the vp link connection." ;; with information syntax asn1xatmmodule.cancelvpnetworkconnectionnotification; registered as {xatmnotification 3}; 8.10.3 cancel vp network connection notification cancelvpnetworkconnectionnotification notification behaviour cancelvpnetworkconnectionnotificationbehaviour behaviour defined as "this notification is issued by the z pno to ask the initiating pno to release the vp network connection." ;; with information syntax asn1xatmmodule.cancelvpnetworkconnectionnotification; registered as {xatmnotification 1}; 8.11 action definitions 8.11.1 activate change activatechange action behaviour activatechangebehaviour behaviour defined as "this action is requested by the initiating pno when it wants to activate a change reservation already confirmed by all the pno subnetworks in the path. the activatechange action consists of changing the parameters of the current activation, in accordance with the previous changereservation procedure. this action entails to replace the vpschedulers attribute with the proper component (...\...) [the expected end of this definition was beyond the limit of 200 words] </w:t>
      </w:r>
    </w:p>
    <w:p w:rsidR="00761C1B" w:rsidRDefault="00761C1B" w:rsidP="00761C1B">
      <w:r>
        <w:t>SOURCE: Used in EN 300 820-01 V1.2.1, clause 8.9</w:t>
      </w:r>
    </w:p>
    <w:p w:rsidR="00761C1B" w:rsidRDefault="00761C1B" w:rsidP="00761C1B"/>
    <w:p w:rsidR="00761C1B" w:rsidRDefault="00761C1B" w:rsidP="00761C1B">
      <w:r>
        <w:t xml:space="preserve">                                                                                                                                                                                                                                                                                                                                                                                                                                                                                                                                                                                                                                                                                                                                                                                                                                                                                                                                                                                                                                                                                                                                                                                                                                                                                                                                                                                                                                                                                                                                                                                                                                                                                                                                                                                                                                                                                                                                                                                                                                                                                                                                                                                                                                                                                                                                                                                                                                                                                                                                                                                                                                                                                                                                                                                                                                                                                                                                                                                                                                                                                                                                                                                                                                                                                                                                                                                                                                                                                                                                                                                                                                                                                                                                                                                                                                                                                                                                                                                                                                                                                                                                                                                                                                                                                                                                                                                                                                                                                                                                                                                                                                                                                                                                                                                                                                                                                                                                                                                                                                                                                                                                                                                                                                                                                                                                                                                                                                                                                                                                                                                                                                                                                                                                                                                                                                                                                                                                                                                                                                                                                                                                                                                                                                                                                                                                                                                                                                                                                                                                                                                                                                                                                                                                                                                                                                                                                                                                                                                                                                                                                                                                  definitions pnolcbidirectionalperformancemonitorpackage package behaviour pnolcbirectionalperformancemonitorbeh behaviour defined as " this object class represents the monitor for measuring the performance of a 'link connection'. one or two objects of this moc will be created as a side effect of the reservepnovpsubnetworkconnection action when that action is received by a pnovpsubnetwork managed object. however the creation will only be carried out if performance management is supported. in case of a t-pno two objects of this object class will be created. the created objects will be contained in a pnovpsubnetworkconnection object instance. one object represents the linkconnection in direction of the a-pno (aend) and the other object represents the linkconnection in direction of the z-pno (zend). the information to which direction the pnolcbidirectionalperformancemonitor belongs will be kept in the attribute locationid. only one instance of this object class will be created in case of a a- or z-pno. this object class contains the pnolccontrolpm action to start and stop the measurement. an object of this moc will be deleted as a side effect of the releasepnovpsubnetworkconnection action when that action is received by the pnovpsubnetwork mo. when a pnolccontrolpm action is received with the meaning of starting the measurement, a pnoperformancedata object is (...\...) [the expected end of this definition was beyond the limit of 200 words] </w:t>
      </w:r>
    </w:p>
    <w:p w:rsidR="00761C1B" w:rsidRDefault="00761C1B" w:rsidP="00761C1B">
      <w:r>
        <w:t>SOURCE: Used in EN 300 820-03 V1.1.1, clause 6.7</w:t>
      </w:r>
    </w:p>
    <w:p w:rsidR="00761C1B" w:rsidRDefault="00761C1B" w:rsidP="00761C1B"/>
    <w:p w:rsidR="00761C1B" w:rsidRDefault="00761C1B" w:rsidP="00761C1B">
      <w:r>
        <w:t xml:space="preserve">                                                                                                                                                                                                                                                                                                                                                                                                                                                                                                                                                                                                                                                                                                                                                                                                                                                                                                                                                                                                                                                                                                                                                                                                                                                                                                                                                                                                                                                                                                                                                                                                                                                                                                                                                                                                                                                                                                                                                                                                                                                                                                                                                                                                                                                                                                                                                                                                                                                                                                                                                                                                                                                                                                                                                                                                                                                                                                                                                                                                                                                                                                                                                                                                                                                                                                                                                                                                                                                                                                                                                                                                                                                                                                                                                                                                                                                                                                                                                                                                                                                                                                                                                                                                                                                                                                                                                                                                                                                                                                                                                                                                                                                                                                                                                                                                                                                                                                                                                                                                                                                                                                                                                                                                                                                                                                                                                                                                                                                                                                                                                                                                                                                                                                                                                                                                                                                                                                                                                                                                                                                                                                                                                                                                                                                                                                                                                                                                                                                                                                                                                                                                                                                                                                                                                                                                                                                                                                                                                                                                                                                                                                                                  The definitions specified in gsm 11.10-1 [12] clause 3.3 shall apply, unless otherwise specified in the present clause. </w:t>
      </w:r>
    </w:p>
    <w:p w:rsidR="00761C1B" w:rsidRDefault="00761C1B" w:rsidP="00761C1B">
      <w:r>
        <w:t>SOURCE: Used in EN 300 607-04 V5.1.1, clause 3.3</w:t>
      </w:r>
    </w:p>
    <w:p w:rsidR="00761C1B" w:rsidRDefault="00761C1B" w:rsidP="00761C1B"/>
    <w:p w:rsidR="00761C1B" w:rsidRDefault="00761C1B" w:rsidP="00761C1B">
      <w:r>
        <w:t xml:space="preserve">                                                                                                                                                                                                                                                                                                                                                                                                                                                                                                                                                                                                                                                                                                                                                                                                                                                                                                                                                                                                                                                                                                                                                                                                                                                                                                                                                                                                                                                                                                                                                                                                                                                                                                                                                                                                                                                                                                                                                                                                                                                                                                                                                                                                                                                                                                                                                                                                                                                                                                                                                                                                                                                                                                                                                                                                                                                                                                                                                                                                                                                                                                                                                                                                                                                                                                                                                                                                                                                                                                                                                                                                                                                                                                                                                                                                                                                                                                                                                                                                                                                                                                                                                                                                                                                                                                                                                                                                                                                                                                                                                                                                                                                                                                                                                                                                                                                                                                                                                                                                                                                                                                                                                                                                                                                                                                                                                                                                                                                                                                                                                                                                                                                                                                                                                                                                                                                                                                                                                                                                                                                                                                                                                                                                                                                                                                                                                                                                                                                                                                                                                                                                                                                                                                                                                                                                                                                                                                                                                                                                                                                                                                                              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(see clauses 9.4, 9.6, and annex a); and b) those carried out using a test fixture (see clauses 9.2, 9.3, 9.5 and annex a, clause a.4).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761C1B" w:rsidRDefault="00761C1B" w:rsidP="00761C1B">
      <w:r>
        <w:t>SOURCE: Used in EN 300 341 V2.1.1, clause 9.1.4.1</w:t>
      </w:r>
    </w:p>
    <w:p w:rsidR="00761C1B" w:rsidRDefault="00761C1B" w:rsidP="00761C1B"/>
    <w:p w:rsidR="00761C1B" w:rsidRDefault="00761C1B" w:rsidP="00761C1B">
      <w:r>
        <w:t xml:space="preserve">                                                                                                                                                                                                                                                                                                                                                                                                                                                                                                                                                                                                                                                                                                                                                                                                                                                                                                                                                                                                                                                                                                                                                                                                                                                                                                                                                                                                                                                                                                                                                                                                                                                                                                                                                                                                                                                                                                                                                                                                                                                                                                                                                                                                                                                                                                                                                                                                                                                                                                                                                                                                                                                                                                                                                                                                                                                                                                                                                                                                                                                                                                                                                                                                                                                                                                                                                                                                                                                                                                                                                                                                                                                                                                                                                                                                                                                                                                                                                                                                                                                                                                                                                                                                                                                                                                                                                                                                                                                                                                                                                                                                                                                                                                                                                                                                                                                                                                                                                                                                                                                                                                                                                                                                                                                                                                                                                                                                                                                                                                                                                                                                                                                                                                                                                                                                                                                                                                                                                                                                                                                                                                                                                                                                                                                                                                                                                                                                                                                                                                                                                                                                                                                                                                                                                                                                                                                                                                                                                                                                                                                                                                                                  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(see subclauses 9.4, 9.6, and annex a); and b) those carried out using a test fixture (see subclauses 9.2, 9.3, 9.5 and annex a, clause a.5).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761C1B" w:rsidRDefault="00761C1B" w:rsidP="00761C1B">
      <w:r>
        <w:t>SOURCE: Used in EN 300 341-01 V1.3.1, clause 9.1.4.1</w:t>
      </w:r>
    </w:p>
    <w:p w:rsidR="00761C1B" w:rsidRDefault="00761C1B" w:rsidP="00761C1B"/>
    <w:p w:rsidR="00761C1B" w:rsidRDefault="00761C1B" w:rsidP="00761C1B">
      <w:r>
        <w:t xml:space="preserve">                                                                                                                                                                                                                                                                                                                                                                                                                                                                                                                                                                                                                                                                                                                                                                                                                                                                                                                                                                                                                                                                                                                                                                                                                                                                                                                                                                                                                                                                                                                                                                                                                                                                                                                                                                                                                                                                                                                                                                                                                                                                                                                                                                                                                                                                                                                                                                                                                                                                                                                                                                                                                                                                                                                                                                                                                                                                                                                                                                                                                                                                                                                                                                                                                                                                                                                                                                                                                                                                                                                                                                                                                                                                                                                                                                                                                                                                                                                                                                                                                                                                                                                                                                                                                                                                                                                                                                                                                                                                                                                                                                                                                                                                                                                                                                                                                                                                                                                                                                                                                                                                                                                                                                                                                                                                                                                                                                                                                                                                                                                                                                                                                                                                                                                                                                                                                                                                                                                                                                                                                                                                                                                                                                                                                                                                                                                                                                                                                                                                                                                                                                                                                                                                                                                                                                                                                                                                                                                                                                                                                                                                                                                                  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b) those carried out using a test fixture.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761C1B" w:rsidRDefault="00761C1B" w:rsidP="00761C1B">
      <w:r>
        <w:t>SOURCE: Used in EN 300 219 V2.1.1, clause 9.3.4.1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presence of unwanted interfering signals. </w:t>
      </w:r>
    </w:p>
    <w:p w:rsidR="00761C1B" w:rsidRDefault="00761C1B" w:rsidP="00761C1B">
      <w:r>
        <w:t>SOURCE: Used in EN 300 674 V1.1.1, clause 8.3.1 SOURCE: Used in EN 300 761 V1.1.1, clause 8.3.1 SOURCE: Used in EN 300 761-01 V1.2.1, clause 8.3.1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a level which is 3 db above the limit of the average usable sensitivity, according to the category of the equipment, and expressed as field strength. degradation measurements fall into two categories: a) those carried out on a test site (clauses 8.5, 8.7 and b.1). b) those carried out using a test fixture (clauses 8.2, 8.3, 8.4, 8.6 and b.4).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300 390 V2.1.1, clause 8.1.6.1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a level which is 3 db above the limit of the average usable sensitivity, according to the category of the equipment, and expressed as field strength. degradation measurements fall into two categories: a) those carried out on a test site (subclauses 9.5, 9.7 and clause a.1); b) those carried out using a test fixture (subclauses 9.2, 9.3, 9.4, 9.6 and clause a.6).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300 390-01 V1.2.1, clause 9.1.6.1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the level of the limit of the average usable sensitivity. degradation measurements are in two categories: a) those carried out on a test site (see clause 8.5 (spurious response rejection), clause 8.7 (blocking or desensitization), and clause a.1); b) those carried out using a test fixture (see clause 8.3 (co-channel rejection), clause 8.4 (adjacent channel selectivity), clause 8.6 (intermodulation response rejection) and clause a.4).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303 405 V1.1.1, clause 6.7.1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the level of the limit of the average usable sensitivity. degradation measurements are in two categories: a) those carried out on a test site (see clauses 8.5 (spurious response rejection), 8.7 (blocking or desensitization), and a.1); b) those carried out using a test fixture (see clauses 8.3 (co-channel rejection), 8.4 (adjacent channel selectivity), 8.6 (intermodulation response rejection) and a.4).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300 296 V2.1.1, clause 6.7.1 SOURCE: Used in EN 300 296-01 V1.4.1, clause 6.7.1</w:t>
      </w:r>
    </w:p>
    <w:p w:rsidR="00761C1B" w:rsidRDefault="00761C1B" w:rsidP="00761C1B"/>
    <w:p w:rsidR="00761C1B" w:rsidRDefault="00761C1B" w:rsidP="00761C1B">
      <w:r>
        <w:t xml:space="preserve">                                                                                                                                                                                                                                                                                                                                                                                                                                                                                                                                                                                                                                                                                                                                                                                                                                                                                                                                                                                                                                                                                                                                                                                                                                                                                                                                                                                                                                                                                                                                                                                                                                                                                                                                                                                                                                                                                                                                                                                                                                                                                                                                                                                                                                                                                                                                                                                                                                                                                                                                                                                                                                                                                                                                                                                                                                                                                                                                                                                                                                                                                                                                                                                                                                                                                                                                                                                                                                                                                                                                                                                                                                                                                                                                                                                                                                                                                                                                                                                                                                                                                                                                                                                                                                                                                                                                                                                                                                                                                                                                                                                                                                                                                                                                                                                                                                                                                                                                                                                                                                                                                                                                                                                                                                                                                                                                                                                                                                                                                                                                                                                                                                                                                                                                                                                                                                                                                                                                                                                                                                                                                                                                                                                                                                                                                                                                                                                                                                                                                                                                                                                                                                                                                                                                                                                                                                                                                                                                                                                                                                                                                                                                  delay as depicted in figures 17(a) and 17(b), the 32 reed-muller encoded data bits of the lower branch shall be cyclically delayed by two values within each reed-muller codeword. the output of the cyclic delay block shall be: </w:t>
      </w:r>
    </w:p>
    <w:p w:rsidR="00761C1B" w:rsidRDefault="00761C1B" w:rsidP="00761C1B">
      <w:r>
        <w:t>SOURCE: Used in EN 302 769 V1.3.1, clause 7.2.2.2</w:t>
      </w:r>
    </w:p>
    <w:p w:rsidR="00761C1B" w:rsidRDefault="00761C1B" w:rsidP="00761C1B"/>
    <w:p w:rsidR="00761C1B" w:rsidRDefault="00761C1B" w:rsidP="00761C1B">
      <w:r>
        <w:t xml:space="preserve">                                                                                                                                                                                                                                                                                                                                                                                                                                                                                                                                                                                                                                                                                                                                                                                                                                                                                                                                                                                                                                                                                                                                                                                                                                                                                                                                                                                                                                                                                                                                                                                                                                                                                                                                                                                                                                                                                                                                                                                                                                                                                                                                                                                                                                                                                                                                                                                                                                                                                                                                                                                                                                                                                                                                                                                                                                                                                                                                                                                                                                                                                                                                                                                                                                                                                                                                                                                                                                                                                                                                                                                                                                                                                                                                                                                                                                                                                                                                                                                                                                                                                                                                                                                                                                                                                                                                                                                                                                                                                                                                                                                                                                                                                                                                                                                                                                                                                                                                                                                                                                                                                                                                                                                                                                                                                                                                                                                                                                                                                                                                                                                                                                                                                                                                                                                                                                                                                                                                                                                                                                                                                                                                                                                                                                                                                                                                                                                                                                                                                                                                                                                                                                                                                                                                                                                                                                                                                                                                                                                                                                                                                                                                  The depth of modulation is calculated from the formula: . where a and b are respectively the maximum and minimum value of the modulation envelope in figure 2. 8.2.3 audio modulation duty-cycle 8.2.3.1 definition the modulation duty cycle is the ratio: where t1 is the duration of the positive half cycle of the audio modulation measured at the half amplitude points of the modulation envelope, and t2 is the period of the fundamental of the audio modulation, in figure 2. 8.2.4 method of measurement the modulation sequence timings (ta, tcw and td), depth of modulation and the modulation duty cycle shall be measured with the radio beacon placed in the test fixture (see clause 6.2). the demodulated signal is suitably applied to the input of a storage oscilloscope. a display of the type shown in figures 1 and 2 can be obtained on the storage oscilloscope. the modulation sequence timings are calculated as depicted in figure 1 with the storage scope timebase set to an appropriately long period (e.g. 5 s /div). where the measurement of td is not practical due to the relative position of the data burst the manufacturer shall supply suitable equipment to decode the data burst (...\...) [the expected end of this definition was beyond the limit of 200 words] </w:t>
      </w:r>
    </w:p>
    <w:p w:rsidR="00761C1B" w:rsidRDefault="00761C1B" w:rsidP="00761C1B">
      <w:r>
        <w:t>SOURCE: Used in EN 302 961-01 V1.2.1, clause 8.2.2.1</w:t>
      </w:r>
    </w:p>
    <w:p w:rsidR="00761C1B" w:rsidRDefault="00761C1B" w:rsidP="00761C1B"/>
    <w:p w:rsidR="00761C1B" w:rsidRDefault="00761C1B" w:rsidP="00761C1B">
      <w:r>
        <w:t xml:space="preserve">                                                                                                                                                                                                                                                                                                                                                                                                                                                                                                                                                                                                                                                                                                                                                                                                                                                                                                                                                                                                                                                                                                                                                                                                                                                                                                                                                                                                                                                                                                                                                                                                                                                                                                                                                                                                                                                                                                                                                                                                                                                                                                                                                                                                                                                                                                                                                                                                                                                                                                                                                                                                                                                                                                                                                                                                                                                                                                                                                                                                                                                                                                                                                                                                                                                                                                                                                                                                                                                                                                                                                                                                                                                                                                                                                                                                                                                                                                                                                                                                                                                                                                                                                                                                                                                                                                                                                                                                                                                                                                                                                                                                                                                                                                                                                                                                                                                                                                                                                                                                                                                                                                                                                                                                                                                                                                                                                                                                                                                                                                                                                                                                                                                                                                                                                                                                                                                                                                                                                                                                                                                                                                                                                                                                                                                                                                                                                                                                                                                                                                                                                                                                                                                                                                                                                                                                                                                                                                                                                                                                                                                                                                                              The depth of modulation is calculated from the formula: . where a and b are respectively the maximum and minimum value of the modulation envelope in figure 3. 8.2.3 audio modulation duty-cycle 8.2.3.1 definition the modulation duty cycle is the ratio: where t1 is the duration of the positive half cycle of the audio modulation measured at the half amplitude points of the modulation envelope, and t2 is the period of the fundamental of the audio modulation, in figure 3. 8.2.4 method of measurement the modulation sequence timings (figure 1 ta, tcw and td), depth of modulation and the modulation duty cycle shall be measured with the radio beacon placed in the test fixture (clause 6.2). the demodulated signal is suitably applied to the input of a storage oscilloscope. a display of the type shown in figures 2 and 3 can be obtained on the storage oscilloscope. the modulation sequence timings are calculated as depicted in figure 2 with the storage scope timebase set to an appropriately long period (e.g. 5 s /div). where the measurement of td is not practical due to the relative position of the data burst the manufacturer shall supply suitable equipment to decode the data (...\...) [the expected end of this definition was beyond the limit of 200 words] </w:t>
      </w:r>
    </w:p>
    <w:p w:rsidR="00761C1B" w:rsidRDefault="00761C1B" w:rsidP="00761C1B">
      <w:r>
        <w:t>SOURCE: Used in EN 302 961 V2.1.2, clause 8.2.2.1</w:t>
      </w:r>
    </w:p>
    <w:p w:rsidR="00761C1B" w:rsidRDefault="00761C1B" w:rsidP="00761C1B"/>
    <w:p w:rsidR="00761C1B" w:rsidRDefault="00761C1B" w:rsidP="00761C1B">
      <w:r>
        <w:t xml:space="preserve">                                                                                                                                                                                                                                                                                                                                                                                                                                                                                                                                                                                                                                                                                                                                                                                                                                                                                                                                                                                                                                                                                                                                                                                                                                                                                                                                                                                                                                                                                                                                                                                                                                                                                                                                                                                                                                                                                                                                                                                                                                                                                                                                                                                                                                                                                                                                                                                                                                                                                                                                                                                                                                                                                                                                                                                                                                                                                                                                                                                                                                                                                                                                                                                                                                                                                                                                                                                                                                                                                                                                                                                                                                                                                                                                                                                                                                                                                                                                                                                                                                                                                                                                                                                                                                                                                                                                                                                                                                                                                                                                                                                                                                                                                                                                                                                                                                                                                                                                                                                                                                                                                                                                                                                                                                                                                                                                                                                                                                                                                                                                                                                                                                                                                                                                                                                                                                                                                                                                                                                                                                                                                                                                                                                                                                                                                                                                                                                                                                                                                                                                                                                                                                                                                                                                                                                                                                                                                                                                                                                                                                                                                                                              The depth of modulation is calculated from the formula: where a and b are respectively the maximum and minimum value of the modulation envelope in figure 1. 8.2.2 modulation duty-cycle 8.2.2.1 definition the modulation duty cycle is the ratio: where t1 is the duration of the positive half cycle of the audio modulation measured at the half amplitude points of the modulation envelope, and t2 is the period of the fundamental of the audio modulation, in figure 1. 8.2.3 method of measurement 50 % 50 % the depth of modulation and the modulation duty cycle shall be measured with the epirb placed in the test fixture (see subclause 6.2). the emission is suitably applied to the input of a storage oscilloscope. a display of the type shown in figure 1 can be obtained on the storage oscilloscope. the modulation duty cycle and the depth of modulation are calculated as depicted in figure 1. t2 t1 a b time positive half cycle figure 1 modulation depth: modulation duty cycle: note: low modulation duty cycle may occur by over-modulation. 8.2.4 limits the depth of modulation shall be at least 85 %. the modulation duty cycle shall be between 33 % and 55 (...\...) [the expected end of this definition was beyond the limit of 200 words] </w:t>
      </w:r>
    </w:p>
    <w:p w:rsidR="00761C1B" w:rsidRDefault="00761C1B" w:rsidP="00761C1B">
      <w:r>
        <w:t>SOURCE: Used in EN 300 152 V1.2.1, clause 8.2.1.1</w:t>
      </w:r>
    </w:p>
    <w:p w:rsidR="00761C1B" w:rsidRDefault="00761C1B" w:rsidP="00761C1B"/>
    <w:p w:rsidR="00761C1B" w:rsidRDefault="00761C1B" w:rsidP="00761C1B">
      <w:r>
        <w:t xml:space="preserve">                                                                                                                                                                                                                                                                                                                                                                                                                                                                                                                                                                                                                                                                                                                                                                                                                                                                                                                                                                                                                                                                                                                                                                                                                                                                                                                                                                                                                                                                                                                                                                                                                                                                                                                                                                                                                                                                                                                                                                                                                                                                                                                                                                                                                                                                                                                                                                                                                                                                                                                                                                                                                                                                                                                                                                                                                                                                                                                                                                                                                                                                                                                                                                                                                                                                                                                                                                                                                                                                                                                                                                                                                                                                                                                                                                                                                                                                                                                                                                                                                                                                                                                                                                                                                                                                                                                                                                                                                                                                                                                                                                                                                                                                                                                                                                                                                                                                                                                                                                                                                                                                                                                                                                                                                                                                                                                                                                                                                                                                                                                                                                                                                                                                                                                                                                                                                                                                                                                                                                                                                                                                                                                                                                                                                                                                                                                                                                                                                                                                                                                                                                                                                                                                                                                                                                                                                                                                                                                                                                                                                                                                                                                              The depth of modulation is calculated from the formula: where a and b are respectively the maximum and minimum value of the modulation envelope in figure 1. 8.2.2 modulation duty-cycle 8.2.2.1 definition the modulation duty cycle is the ratio: where t1 is the duration of the positive half cycle of the audio modulation measured at the half amplitude points of the modulation envelope, and t2 is the period of the fundamental of the audio modulation, in figure 1. 8.2.3 method of measurement the depth of modulation and the modulation duty cycle shall be measured with the epirb placed in the test fixture (see subclause 6.2). the emission is suitably applied to the input of a storage oscilloscope. a display of the type shown in figure 1 can be obtained on the storage oscilloscope. the modulation duty cycle and the depth of modulation are calculated as depicted in figure 1. figure 1 modulation depth: modulation duty cycle: note: low modulation duty cycle may occur by over-modulation. 8.2.4 limits the depth of modulation shall be at least 85 %. the modulation duty cycle shall be between 33 % and 55 %. 8.2.5 sweep characteristics 8.2.5.1 sweep range the audio sweep range is (...\...) [the expected end of this definition was beyond the limit of 200 words] </w:t>
      </w:r>
    </w:p>
    <w:p w:rsidR="00761C1B" w:rsidRDefault="00761C1B" w:rsidP="00761C1B">
      <w:r>
        <w:t>SOURCE: Used in EN 300 152-01 V1.2.2, clause 8.2.1.1</w:t>
      </w:r>
    </w:p>
    <w:p w:rsidR="00761C1B" w:rsidRDefault="00761C1B" w:rsidP="00761C1B"/>
    <w:p w:rsidR="00761C1B" w:rsidRDefault="00761C1B" w:rsidP="00761C1B">
      <w:r>
        <w:t xml:space="preserve">                                                                                                                                                                                                                                                                                                                                                                                                                                                                                                                                                                                                                                                                                                                                                                                                                                                                                                                                                                                                                                                                                                                                                                                                                                                                                                                                                                                                                                                                                                                                                                                                                                                                                                                                                                                                                                                                                                                                                                                                                                                                                                                                                                                                                                                                                                                                                                                                                                                                                                                                                                                                                                                                                                                                                                                                                                                                                                                                                                                                                                                                                                                                                                                                                                                                                                                                                                                                                                                                                                                                                                                                                                                                                                                                                                                                                                                                                                                                                                                                                                                                                                                                                                                                                                                                                                                                                                                                                                                                                                                                                                                                                                                                                                                                                                                                                                                                                                                                                                                                                                                                                                                                                                                                                                                                                                                                                                                                                                                                                                                                                                                                                                                                                                                                                                                                                                                                                                                                                                                                                                                                                                                                                                                                                                                                                                                                                                                                                                                                                                                                                                                                                                                                                                                                                                                                                                                                                                                                                                                                                                                                                                                              The desensitization and maximum usable sensitivity under duplex operations (simultaneous transmission and reception) are defined in en 300 219-1 [4], clause 10.1.1. </w:t>
      </w:r>
    </w:p>
    <w:p w:rsidR="00761C1B" w:rsidRDefault="00761C1B" w:rsidP="00761C1B">
      <w:r>
        <w:t>SOURCE: Used in EN 300 219-02 V1.1.1, clause 4.2.17.1</w:t>
      </w:r>
    </w:p>
    <w:p w:rsidR="00761C1B" w:rsidRDefault="00761C1B" w:rsidP="00761C1B"/>
    <w:p w:rsidR="00761C1B" w:rsidRDefault="00761C1B" w:rsidP="00761C1B">
      <w:r>
        <w:t xml:space="preserve">                                                                                                                                                                                                                                                                                                                                                                                                                                                                                                                                                                                                                                                                                                                                                                                                                                                                                                                                                                                                                                                                                                                                                                                                                                                                                                                                                                                                                                                                                                                                                                                                                                                                                                                                                                                                                                                                                                                                                                                                                                                                                                                                                                                                                                                                                                                                                                                                                                                                                                                                                                                                                                                                                                                                                                                                                                                                                                                                                                                                                                                                                                                                                                                                                                                                                                                                                                                                                                                                                                                                                                                                                                                                                                                                                                                                                                                                                                                                                                                                                                                                                                                                                                                                                                                                                                                                                                                                                                                                                                                                                                                                                                                                                                                                                                                                                                                                                                                                                                                                                                                                                                                                                                                                                                                                                                                                                                                                                                                                                                                                                                                                                                                                                                                                                                                                                                                                                                                                                                                                                                                                                                                                                                                                                                                                                                                                                                                                                                                                                                                                                                                                                                                                                                                                                                                                                                                                                                                                                                                                                                                                                                                              The desensitization is the degradation of the sensitivity of the receiver resulting from some power from the transmitter coupling into the receiver. the desensitization is expressed as the difference in db between the maximum usable sensitivity levels with and without simultaneous transmissions. </w:t>
      </w:r>
    </w:p>
    <w:p w:rsidR="00761C1B" w:rsidRDefault="00761C1B" w:rsidP="00761C1B">
      <w:r>
        <w:t>SOURCE: Used in EN 301 166 V2.1.1, clause 9.1.1 SOURCE: Used in EN 301 166-01 V1.3.1, clause 9.1.1</w:t>
      </w:r>
    </w:p>
    <w:p w:rsidR="00761C1B" w:rsidRDefault="00761C1B" w:rsidP="00761C1B"/>
    <w:p w:rsidR="00761C1B" w:rsidRDefault="00761C1B" w:rsidP="00761C1B">
      <w:r>
        <w:t xml:space="preserve">                                                                                                                                                                                                                                                                                                                                                                                                                                                                                                                                                                                                                                                                                                                                                                                                                                                                                                                                                                                                                                                                                                                                                                                                                                                                                                                                                                                                                                                                                                                                                                                                                                                                                                                                                                                                                                                                                                                                                                                                                                                                                                                                                                                                                                                                                                                                                                                                                                                                                                                                                                                                                                                                                                                                                                                                                                                                                                                                                                                                                                                                                                                                                                                                                                                                                                                                                                                                                                                                                                                                                                                                                                                                                                                                                                                                                                                                                                                                                                                                                                                                                                                                                                                                                                                                                                                                                                                                                                                                                                                                                                                                                                                                                                                                                                                                                                                                                                                                                                                                                                                                                                                                                                                                                                                                                                                                                                                                                                                                                                                                                                                                                                                                                                                                                                                                                                                                                                                                                                                                                                                                                                                                                                                                                                                                                                                                                                                                                                                                                                                                                                                                                                                                                                                                                                                                                                                                                                                                                                                                                                                                                                                              The desensitization is the degradation of the sensitivity of the receiver resulting from the transfer of power from the transmitter to the receiver due to coupling effects. it is expressed as the difference in db between the maximum usable sensitivity levels (conducted), with and without simultaneous transmissions. </w:t>
      </w:r>
    </w:p>
    <w:p w:rsidR="00761C1B" w:rsidRDefault="00761C1B" w:rsidP="00761C1B">
      <w:r>
        <w:t>SOURCE: Used in EN 300 086 V2.1.2, clause 9.1.1 SOURCE: Used in EN 300 086-01 V1.4.1, clause 9.1.1</w:t>
      </w:r>
    </w:p>
    <w:p w:rsidR="00761C1B" w:rsidRDefault="00761C1B" w:rsidP="00761C1B"/>
    <w:p w:rsidR="00761C1B" w:rsidRDefault="00761C1B" w:rsidP="00761C1B">
      <w:r>
        <w:t xml:space="preserve">                                                                                                                                                                                                                                                                                                                                                                                                                                                                                                                                                                                                                                                                                                                                                                                                                                                                                                                                                                                                                                                                                                                                                                                                                                                                                                                                                                                                                                                                                                                                                                                                                                                                                                                                                                                                                                                                                                                                                                                                                                                                                                                                                                                                                                                                                                                                                                                                                                                                                                                                                                                                                                                                                                                                                                                                                                                                                                                                                                                                                                                                                                                                                                                                                                                                                                                                                                                                                                                                                                                                                                                                                                                                                                                                                                                                                                                                                                                                                                                                                                                                                                                                                                                                                                                                                                                                                                                                                                                                                                                                                                                                                                                                                                                                                                                                                                                                                                                                                                                                                                                                                                                                                                                                                                                                                                                                                                                                                                                                                                                                                                                                                                                                                                                                                                                                                                                                                                                                                                                                                                                                                                                                                                                                                                                                                                                                                                                                                                                                                                                                                                                                                                                                                                                                                                                                                                                                                                                                                                                                                                                                                                                              The desensitization is the degradation of the sensitivity of the receiver resulting from the transfer of power from the transmitter to the receiver due to coupling effects. it is expressed as the difference in db between the maximum usable sensitivity levels, with and without simultaneous transmissions. </w:t>
      </w:r>
    </w:p>
    <w:p w:rsidR="00761C1B" w:rsidRDefault="00761C1B" w:rsidP="00761C1B">
      <w:r>
        <w:t>SOURCE: Used in EN 300 219 V2.1.1, clause 10.1.1 SOURCE: Used in EN 300 219-01 V1.2.1, clause 10.1.1</w:t>
      </w:r>
    </w:p>
    <w:p w:rsidR="00761C1B" w:rsidRDefault="00761C1B" w:rsidP="00761C1B"/>
    <w:p w:rsidR="00761C1B" w:rsidRDefault="00761C1B" w:rsidP="00761C1B">
      <w:r>
        <w:t xml:space="preserve">                                                                                                                                                                                                                                                                                                                                                                                                                                                                                                                                                                                                                                                                                                                                                                                                                                                                                                                                                                                                                                                                                                                                                                                                                                                                                                                                                                                                                                                                                                                                                                                                                                                                                                                                                                                                                                                                                                                                                                                                                                                                                                                                                                                                                                                                                                                                                                                                                                                                                                                                                                                                                                                                                                                                                                                                                                                                                                                                                                                                                                                                                                                                                                                                                                                                                                                                                                                                                                                                                                                                                                                                                                                                                                                                                                                                                                                                                                                                                                                                                                                                                                                                                                                                                                                                                                                                                                                                                                                                                                                                                                                                                                                                                                                                                                                                                                                                                                                                                                                                                                                                                                                                                                                                                                                                                                                                                                                                                                                                                                                                                                                                                                                                                                                                                                                                                                                                                                                                                                                                                                                                                                                                                                                                                                                                                                                                                                                                                                                                                                                                                                                                                                                                                                                                                                                                                                                                                                                                                                                                                                                                                                                              The desensitization is the degradation of the sensitivity of the receiver resulting from the transfer of power from the transmitter to the receiver due to coupling effects. it is expressed as the difference in db of the maximum usable sensitivity levels with simultaneous transmission and without. </w:t>
      </w:r>
    </w:p>
    <w:p w:rsidR="00761C1B" w:rsidRDefault="00761C1B" w:rsidP="00761C1B">
      <w:r>
        <w:t>SOURCE: Used in EN 300 162-01 V1.4.1, clause 10.1.1 SOURCE: Used in EN 300 698 V2.2.1, clause 10.1.1 SOURCE: Used in EN 300 698-01 V1.4.1, clause 10.1.1 SOURCE: Used in EN 301 925 V1.5.1, clause 14.2.1 SOURCE: Used in EN 301 929 V2.1.1, clause 9.17.2.1 SOURCE: Used in EN 301 929-01 V1.2.1, clause 9.17.2.1</w:t>
      </w:r>
    </w:p>
    <w:p w:rsidR="00761C1B" w:rsidRDefault="00761C1B" w:rsidP="00761C1B"/>
    <w:p w:rsidR="00761C1B" w:rsidRDefault="00761C1B" w:rsidP="00761C1B">
      <w:r>
        <w:t xml:space="preserve">                                                                                                                                                                                                                                                                                                                                                                                                                                                                                                                                                                                                                                                                                                                                                                                                                                                                                                                                                                                                                                                                                                                                                                                                                                                                                                                                                                                                                                                                                                                                                                                                                                                                                                                                                                                                                                                                                                                                                                                                                                                                                                                                                                                                                                                                                                                                                                                                                                                                                                                                                                                                                                                                                                                                                                                                                                                                                                                                                                                                                                                                                                                                                                                                                                                                                                                                                                                                                                                                                                                                                                                                                                                                                                                                                                                                                                                                                                                                                                                                                                                                                                                                                                                                                                                                                                                                                                                                                                                                                                                                                                                                                                                                                                                                                                                                                                                                                                                                                                                                                                                                                                                                                                                                                                                                                                                                                                                                                                                                                                                                                                                                                                                                                                                                                                                                                                                                                                                                                                                                                                                                                                                                                                                                                                                                                                                                                                                                                                                                                                                                                                                                                                                                                                                                                                                                                                                                                                                                                                                                                                                                                                                              detect and avoid is a technique whereby the aircraft station receiver automatically detects emissions from bfwa transmitting stations on the ground in order that action can then be taken to avoid harmful interference into bfwa by reducing the as eirp in the direction of the bfwa receiver. this requirement only applies to the aircraft station when operating in the band 5 855 mhz to 5 875 mhz. </w:t>
      </w:r>
    </w:p>
    <w:p w:rsidR="00761C1B" w:rsidRDefault="00761C1B" w:rsidP="00761C1B">
      <w:r>
        <w:t>SOURCE: Used in EN 303 316 V1.2.1, clause 4.2.7.4.1</w:t>
      </w:r>
    </w:p>
    <w:p w:rsidR="00761C1B" w:rsidRDefault="00761C1B" w:rsidP="00761C1B"/>
    <w:p w:rsidR="00761C1B" w:rsidRDefault="00761C1B" w:rsidP="00761C1B">
      <w:r>
        <w:t xml:space="preserve">                                                                                                                                                                                                                                                                                                                                                                                                                                                                                                                                                                                                                                                                                                                                                                                                                                                                                                                                                                                                                                                                                                                                                                                                                                                                                                                                                                                                                                                                                                                                                                                                                                                                                                                                                                                                                                                                                                                                                                                                                                                                                                                                                                                                                                                                                                                                                                                                                                                                                                                                                                                                                                                                                                                                                                                                                                                                                                                                                                                                                                                                                                                                                                                                                                                                                                                                                                                                                                                                                                                                                                                                                                                                                                                                                                                                                                                                                                                                                                                                                                                                                                                                                                                                                                                                                                                                                                                                                                                                                                                                                                                                                                                                                                                                                                                                                                                                                                                                                                                                                                                                                                                                                                                                                                                                                                                                                                                                                                                                                                                                                                                                                                                                                                                                                                                                                                                                                                                                                                                                                                                                                                                                                                                                                                                                                                                                                                                                                                                                                                                                                                                                                                                                                                                                                                                                                                                                                                                                                                                                                                                                                                                                  difference between theoretical and actual ber degradation. </w:t>
      </w:r>
    </w:p>
    <w:p w:rsidR="00761C1B" w:rsidRDefault="00761C1B" w:rsidP="00761C1B">
      <w:r>
        <w:t>SOURCE: Used in EN 302 077 V2.1.1, clause 4.2.9.1 SOURCE: Used in EN 302 077-01 V1.1.1, clause 4.3.3.1</w:t>
      </w:r>
    </w:p>
    <w:p w:rsidR="00761C1B" w:rsidRDefault="00761C1B" w:rsidP="00761C1B"/>
    <w:p w:rsidR="00761C1B" w:rsidRDefault="00761C1B" w:rsidP="00761C1B">
      <w:r>
        <w:t xml:space="preserve">                                                                                                                                                                                                                                                                                                                                                                                                                                                                                                                                                                                                                                                                                                                                                                                                                                                                                                                                                                                                                                                                                                                                                                                                                                                                                                                                                                                                                                                                                                                                                                                                                                                                                                                                                                                                                                                                                                                                                                                                                                                                                                                                                                                                                                                                                                                                                                                                                                                                                                                                                                                                                                                                                                                                                                                                                                                                                                                                                                                                                                                                                                                                                                                                                                                                                                                                                                                                                                                                                                                                                                                                                                                                                                                                                                                                                                                                                                                                                                                                                                                                                                                                                                                                                                                                                                                                                                                                                                                                                                                                                                                                                                                                                                                                                                                                                                                                                                                                                                                                                                                                                                                                                                                                                                                                                                                                                                                                                                                                                                                                                                                                                                                                                                                                                                                                                                                                                                                                                                                                                                                                                                                                                                                                                                                                                                                                                                                                                                                                                                                                                                                                                                                                                                                                                                                                                                                                                                                                                                                                                                                                                                                                  The display resolution is determined by the azimuthal and radial resolution requirements of the radar picture (see clauses 7.1.5 and 7.1.6). </w:t>
      </w:r>
    </w:p>
    <w:p w:rsidR="00761C1B" w:rsidRDefault="00761C1B" w:rsidP="00761C1B">
      <w:r>
        <w:t>SOURCE: Used in EN 302 194-01 V1.1.2, clause 7.3.3.1</w:t>
      </w:r>
    </w:p>
    <w:p w:rsidR="00761C1B" w:rsidRDefault="00761C1B" w:rsidP="00761C1B"/>
    <w:p w:rsidR="00761C1B" w:rsidRDefault="00761C1B" w:rsidP="00761C1B">
      <w:r>
        <w:t xml:space="preserve">                                                                                                                                                                                                                                                                                                                                                                                                                                                                                                                                                                                                                                                                                                                                                                                                                                                                                                                                                                                                                                                                                                                                                                                                                                                                                                                                                                                                                                                                                                                                                                                                                                                                                                                                                                                                                                                                                                                                                                                                                                                                                                                                                                                                                                                                                                                                                                                                                                                                                                                                                                                                                                                                                                                                                                                                                                                                                                                                                                                                                                                                                                                                                                                                                                                                                                                                                                                                                                                                                                                                                                                                                                                                                                                                                                                                                                                                                                                                                                                                                                                                                                                                                                                                                                                                                                                                                                                                                                                                                                                                                                                                                                                                                                                                                                                                                                                                                                                                                                                                                                                                                                                                                                                                                                                                                                                                                                                                                                                                                                                                                                                                                                                                                                                                                                                                                                                                                                                                                                                                                                                                                                                                                                                                                                                                                                                                                                                                                                                                                                                                                                                                                                                                                                                                                                                                                                                                                                                                                                                                                                                                                                                              The display resolution is determined by the azimuthal and radial resolution requirements of the radar picture (see clauses 8.1.5 and 8.1.6). </w:t>
      </w:r>
    </w:p>
    <w:p w:rsidR="00761C1B" w:rsidRDefault="00761C1B" w:rsidP="00761C1B">
      <w:r>
        <w:t>SOURCE: Used in EN 302 194 V2.1.1, clause 8.3.3.1</w:t>
      </w:r>
    </w:p>
    <w:p w:rsidR="00761C1B" w:rsidRDefault="00761C1B" w:rsidP="00761C1B"/>
    <w:p w:rsidR="00761C1B" w:rsidRDefault="00761C1B" w:rsidP="00761C1B">
      <w:r>
        <w:t xml:space="preserve">                                                                                                                                                                                                                                                                                                                                                                                                                                                                                                                                                                                                                                                                                                                                                                                                                                                                                                                                                                                                                                                                                                                                                                                                                                                                                                                                                                                                                                                                                                                                                                                                                                                                                                                                                                                                                                                                                                                                                                                                                                                                                                                                                                                                                                                                                                                                                                                                                                                                                                                                                                                                                                                                                                                                                                                                                                                                                                                                                                                                                                                                                                                                                                                                                                                                                                                                                                                                                                                                                                                                                                                                                                                                                                                                                                                                                                                                                                                                                                                                                                                                                                                                                                                                                                                                                                                                                                                                                                                                                                                                                                                                                                                                                                                                                                                                                                                                                                                                                                                                                                                                                                                                                                                                                                                                                                                                                                                                                                                                                                                                                                                                                                                                                                                                                                                                                                                                                                                                                                                                                                                                                                                                                                                                                                                                                                                                                                                                                                                                                                                                                                                                                                                                                                                                                                                                                                                                                                                                                                                                                                                                                                                              The display unit is understood to be that part of the equipment that contains the screen. the screen is understood to be the low reflection indicator on which either only the radar picture is shown, or the radar picture together with additional nautical information. display screen dimension is defined in case of circular screens by the diameter and in case of rectangular screens by the edge length. rectangular screens are recommended to be oriented in portrait form. </w:t>
      </w:r>
    </w:p>
    <w:p w:rsidR="00761C1B" w:rsidRDefault="00761C1B" w:rsidP="00761C1B">
      <w:r>
        <w:t>SOURCE: Used in EN 302 194 V2.1.1, clause 8.3.1.1 SOURCE: Used in EN 302 194-01 V1.1.2, clause 7.3.1.1</w:t>
      </w:r>
    </w:p>
    <w:p w:rsidR="00761C1B" w:rsidRDefault="00761C1B" w:rsidP="00761C1B"/>
    <w:p w:rsidR="00761C1B" w:rsidRDefault="00761C1B" w:rsidP="00761C1B">
      <w:r>
        <w:t xml:space="preserve">                                                                                                                                                                                                                                                                                                                                                                                                                                                                                                                                                                                                                                                                                                                                                                                                                                                                                                                                                                                                                                                                                                                                                                                                                                                                                                                                                                                                                                                                                                                                                                                                                                                                                                                                                                                                                                                                                                                                                                                                                                                                                                                                                                                                                                                                                                                                                                                                                                                                                                                                                                                                                                                                                                                                                                                                                                                                                                                                                                                                                                                                                                                                                                                                                                                                                                                                                                                                                                                                                                                                                                                                                                                                                                                                                                                                                                                                                                                                                                                                                                                                                                                                                                                                                                                                                                                                                                                                                                                                                                                                                                                                                                                                                                                                                                                                                                                                                                                                                                                                                                                                                                                                                                                                                                                                                                                                                                                                                                                                                                                                                                                                                                                                                                                                                                                                                                                                                                                                                                                                                                                                                                                                                                                                                                                                                                                                                                                                                                                                                                                                                                                                                                                                                                                                                                                                                                                                                                                                                                                                                                                                                                                              distortion products of the mpx-signal caused by base-band intermodulation effects of the modulator. </w:t>
      </w:r>
    </w:p>
    <w:p w:rsidR="00761C1B" w:rsidRDefault="00761C1B" w:rsidP="00761C1B">
      <w:r>
        <w:t>SOURCE: Used in EN 302 018 V2.1.1, clause 4.2.7.1</w:t>
      </w:r>
    </w:p>
    <w:p w:rsidR="00761C1B" w:rsidRDefault="00761C1B" w:rsidP="00761C1B"/>
    <w:p w:rsidR="00761C1B" w:rsidRDefault="00761C1B" w:rsidP="00761C1B">
      <w:r>
        <w:t xml:space="preserve">                                                                                                                                                                                                                                                                                                                                                                                                                                                                                                                                                                                                                                                                                                                                                                                                                                                                                                                                                                                                                                                                                                                                                                                                                                                                                                                                                                                                                                                                                                                                                                                                                                                                                                                                                                                                                                                                                                                                                                                                                                                                                                                                                                                                                                                                                                                                                                                                                                                                                                                                                                                                                                                                                                                                                                                                                                                                                                                                                                                                                                                                                                                                                                                                                                                                                                                                                                                                                                                                                                                                                                                                                                                                                                                                                                                                                                                                                                                                                                                                                                                                                                                                                                                                                                                                                                                                                                                                                                                                                                                                                                                                                                                                                                                                                                                                                                                                                                                                                                                                                                                                                                                                                                                                                                                                                                                                                                                                                                                                                                                                                                                                                                                                                                                                                                                                                                                                                                                                                                                                                                                                                                                                                                                                                                                                                                                                                                                                                                                                                                                                                                                                                                                                                                                                                                                                                                                                                                                                                                                                                                                                                                                                  distortion products of the mpx-signal caused by base-band intermodulation effects of the modulator. </w:t>
      </w:r>
    </w:p>
    <w:p w:rsidR="00761C1B" w:rsidRDefault="00761C1B" w:rsidP="00761C1B">
      <w:r>
        <w:t>SOURCE: Used in EN 302 018-01 V1.2.1, clause 4.3.7.1</w:t>
      </w:r>
    </w:p>
    <w:p w:rsidR="00761C1B" w:rsidRDefault="00761C1B" w:rsidP="00761C1B"/>
    <w:p w:rsidR="00761C1B" w:rsidRDefault="00761C1B" w:rsidP="00761C1B">
      <w:r>
        <w:t xml:space="preserve">                                                                                                                                                                                                                                                                                                                                                                                                                                                                                                                                                                                                                                                                                                                                                                                                                                                                                                                                                                                                                                                                                                                                                                                                                                                                                                                                                                                                                                                                                                                                                                                                                                                                                                                                                                                                                                                                                                                                                                                                                                                                                                                                                                                                                                                                                                                                                                                                                                                                                                                                                                                                                                                                                                                                                                                                                                                                                                                                                                                                                                                                                                                                                                                                                                                                                                                                                                                                                                                                                                                                                                                                                                                                                                                                                                                                                                                                                                                                                                                                                                                                                                                                                                                                                                                                                                                                                                                                                                                                                                                                                                                                                                                                                                                                                                                                                                                                                                                                                                                                                                                                                                                                                                                                                                                                                                                                                                                                                                                                                                                                                                                                                                                                                                                                                                                                                                                                                                                                                                                                                                                                                                                                                                                                                                                                                                                                                                                                                                                                                                                                                                                                                                                                                                                                                                                                                                                                                                                                                                                                                                                                                                                                  dsc audio characteristic is the level of the two dsc tones at the dsc audio output terminal when the receiver is receiving a correctly modulated dsc signal. </w:t>
      </w:r>
    </w:p>
    <w:p w:rsidR="00761C1B" w:rsidRDefault="00761C1B" w:rsidP="00761C1B">
      <w:r>
        <w:t>SOURCE: Used in EN 300 162-01 V1.4.1, clause 9.15.1 SOURCE: Used in EN 301 929 V2.1.1, clause 9.12.1 SOURCE: Used in EN 301 929-01 V1.2.1, clause 9.12.1</w:t>
      </w:r>
    </w:p>
    <w:p w:rsidR="00761C1B" w:rsidRDefault="00761C1B" w:rsidP="00761C1B"/>
    <w:p w:rsidR="00761C1B" w:rsidRDefault="00761C1B" w:rsidP="00761C1B">
      <w:r>
        <w:t xml:space="preserve">                                                                                                                                                                                                                                                                                                                                                                                                                                                                                                                                                                                                                                                                                                                                                                                                                                                                                                                                                                                                                                                                                                                                                                                                                                                                                                                                                                                                                                                                                                                                                                                                                                                                                                                                                                                                                                                                                                                                                                                                                                                                                                                                                                                                                                                                                                                                                                                                                                                                                                                                                                                                                                                                                                                                                                                                                                                                                                                                                                                                                                                                                                                                                                                                                                                                                                                                                                                                                                                                                                                                                                                                                                                                                                                                                                                                                                                                                                                                                                                                                                                                                                                                                                                                                                                                                                                                                                                                                                                                                                                                                                                                                                                                                                                                                                                                                                                                                                                                                                                                                                                                                                                                                                                                                                                                                                                                                                                                                                                                                                                                                                                                                                                                                                                                                                                                                                                                                                                                                                                                                                                                                                                                                                                                                                                                                                                                                                                                                                                                                                                                                                                                                                                                                                                                                                                                                                                                                                                                                                                                                                                                                                                                  dsc call sequences are calls that comply with itu-r recommendation m.493-11 [5]. </w:t>
      </w:r>
    </w:p>
    <w:p w:rsidR="00761C1B" w:rsidRDefault="00761C1B" w:rsidP="00761C1B">
      <w:r>
        <w:t>SOURCE: Used in EN 301 929-01 V1.2.1, clause 9.18.1</w:t>
      </w:r>
    </w:p>
    <w:p w:rsidR="00761C1B" w:rsidRDefault="00761C1B" w:rsidP="00761C1B"/>
    <w:p w:rsidR="00761C1B" w:rsidRDefault="00761C1B" w:rsidP="00761C1B">
      <w:r>
        <w:t xml:space="preserve">                                                                                                                                                                                                                                                                                                                                                                                                                                                                                                                                                                                                                                                                                                                                                                                                                                                                                                                                                                                                                                                                                                                                                                                                                                                                                                                                                                                                                                                                                                                                                                                                                                                                                                                                                                                                                                                                                                                                                                                                                                                                                                                                                                                                                                                                                                                                                                                                                                                                                                                                                                                                                                                                                                                                                                                                                                                                                                                                                                                                                                                                                                                                                                                                                                                                                                                                                                                                                                                                                                                                                                                                                                                                                                                                                                                                                                                                                                                                                                                                                                                                                                                                                                                                                                                                                                                                                                                                                                                                                                                                                                                                                                                                                                                                                                                                                                                                                                                                                                                                                                                                                                                                                                                                                                                                                                                                                                                                                                                                                                                                                                                                                                                                                                                                                                                                                                                                                                                                                                                                                                                                                                                                                                                                                                                                                                                                                                                                                                                                                                                                                                                                                                                                                                                                                                                                                                                                                                                                                                                                                                                                                                                                  dsc call sequences are calls that comply with tables a1-4.1 to a1-4.10 of recommendation itu-r m.493-14 [2]. </w:t>
      </w:r>
    </w:p>
    <w:p w:rsidR="00761C1B" w:rsidRDefault="00761C1B" w:rsidP="00761C1B">
      <w:r>
        <w:t>SOURCE: Used in EN 301 929 V2.1.1, clause 9.18.1</w:t>
      </w:r>
    </w:p>
    <w:p w:rsidR="00761C1B" w:rsidRDefault="00761C1B" w:rsidP="00761C1B"/>
    <w:p w:rsidR="00761C1B" w:rsidRDefault="00761C1B" w:rsidP="00761C1B">
      <w:r>
        <w:t xml:space="preserve">                                                                                                                                                                                                                                                                                                                                                                                                                                                                                                                                                                                                                                                                                                                                                                                                                                                                                                                                                                                                                                                                                                                                                                                                                                                                                                                                                                                                                                                                                                                                                                                                                                                                                                                                                                                                                                                                                                                                                                                                                                                                                                                                                                                                                                                                                                                                                                                                                                                                                                                                                                                                                                                                                                                                                                                                                                                                                                                                                                                                                                                                                                                                                                                                                                                                                                                                                                                                                                                                                                                                                                                                                                                                                                                                                                                                                                                                                                                                                                                                                                                                                                                                                                                                                                                                                                                                                                                                                                                                                                                                                                                                                                                                                                                                                                                                                                                                                                                                                                                                                                                                                                                                                                                                                                                                                                                                                                                                                                                                                                                                                                                                                                                                                                                                                                                                                                                                                                                                                                                                                                                                                                                                                                                                                                                                                                                                                                                                                                                                                                                                                                                                                                                                                                                                                                                                                                                                                                                                                                                                                                                                                                                                  The dsc frequency error is defined in en 301 025-1 [1], clause 8.12.1. </w:t>
      </w:r>
    </w:p>
    <w:p w:rsidR="00761C1B" w:rsidRDefault="00761C1B" w:rsidP="00761C1B">
      <w:r>
        <w:t>SOURCE: Used in EN 301 025-02 V1.5.1, clause 4.2.8.1</w:t>
      </w:r>
    </w:p>
    <w:p w:rsidR="00761C1B" w:rsidRDefault="00761C1B" w:rsidP="00761C1B"/>
    <w:p w:rsidR="00761C1B" w:rsidRDefault="00761C1B" w:rsidP="00761C1B">
      <w:r>
        <w:t xml:space="preserve">                                                                                                                                                                                                                                                                                                                                                                                                                                                                                                                                                                                                                                                                                                                                                                                                                                                                                                                                                                                                                                                                                                                                                                                                                                                                                                                                                                                                                                                                                                                                                                                                                                                                                                                                                                                                                                                                                                                                                                                                                                                                                                                                                                                                                                                                                                                                                                                                                                                                                                                                                                                                                                                                                                                                                                                                                                                                                                                                                                                                                                                                                                                                                                                                                                                                                                                                                                                                                                                                                                                                                                                                                                                                                                                                                                                                                                                                                                                                                                                                                                                                                                                                                                                                                                                                                                                                                                                                                                                                                                                                                                                                                                                                                                                                                                                                                                                                                                                                                                                                                                                                                                                                                                                                                                                                                                                                                                                                                                                                                                                                                                                                                                                                                                                                                                                                                                                                                                                                                                                                                                                                                                                                                                                                                                                                                                                                                                                                                                                                                                                                                                                                                                                                                                                                                                                                                                                                                                                                                                                                                                                                                                                              The dsc frequency error is defined in en 302 885-1 [1], clause 8.12.1. </w:t>
      </w:r>
    </w:p>
    <w:p w:rsidR="00761C1B" w:rsidRDefault="00761C1B" w:rsidP="00761C1B">
      <w:r>
        <w:t>SOURCE: Used in EN 302 885-02 V1.2.1, clause 4.2.9.1</w:t>
      </w:r>
    </w:p>
    <w:p w:rsidR="00761C1B" w:rsidRDefault="00761C1B" w:rsidP="00761C1B"/>
    <w:p w:rsidR="00761C1B" w:rsidRDefault="00761C1B" w:rsidP="00761C1B">
      <w:r>
        <w:t xml:space="preserve">                                                                                                                                                                                                                                                                                                                                                                                                                                                                                                                                                                                                                                                                                                                                                                                                                                                                                                                                                                                                                                                                                                                                                                                                                                                                                                                                                                                                                                                                                                                                                                                                                                                                                                                                                                                                                                                                                                                                                                                                                                                                                                                                                                                                                                                                                                                                                                                                                                                                                                                                                                                                                                                                                                                                                                                                                                                                                                                                                                                                                                                                                                                                                                                                                                                                                                                                                                                                                                                                                                                                                                                                                                                                                                                                                                                                                                                                                                                                                                                                                                                                                                                                                                                                                                                                                                                                                                                                                                                                                                                                                                                                                                                                                                                                                                                                                                                                                                                                                                                                                                                                                                                                                                                                                                                                                                                                                                                                                                                                                                                                                                                                                                                                                                                                                                                                                                                                                                                                                                                                                                                                                                                                                                                                                                                                                                                                                                                                                                                                                                                                                                                                                                                                                                                                                                                                                                                                                                                                                                                                                                                                                                                              The dsc modulation index is defined in en 301 025-1 [1], clause 8.13.1. </w:t>
      </w:r>
    </w:p>
    <w:p w:rsidR="00761C1B" w:rsidRDefault="00761C1B" w:rsidP="00761C1B">
      <w:r>
        <w:t>SOURCE: Used in EN 301 025-02 V1.5.1, clause 4.2.9.1</w:t>
      </w:r>
    </w:p>
    <w:p w:rsidR="00761C1B" w:rsidRDefault="00761C1B" w:rsidP="00761C1B"/>
    <w:p w:rsidR="00761C1B" w:rsidRDefault="00761C1B" w:rsidP="00761C1B">
      <w:r>
        <w:t xml:space="preserve">                                                                                                                                                                                                                                                                                                                                                                                                                                                                                                                                                                                                                                                                                                                                                                                                                                                                                                                                                                                                                                                                                                                                                                                                                                                                                                                                                                                                                                                                                                                                                                                                                                                                                                                                                                                                                                                                                                                                                                                                                                                                                                                                                                                                                                                                                                                                                                                                                                                                                                                                                                                                                                                                                                                                                                                                                                                                                                                                                                                                                                                                                                                                                                                                                                                                                                                                                                                                                                                                                                                                                                                                                                                                                                                                                                                                                                                                                                                                                                                                                                                                                                                                                                                                                                                                                                                                                                                                                                                                                                                                                                                                                                                                                                                                                                                                                                                                                                                                                                                                                                                                                                                                                                                                                                                                                                                                                                                                                                                                                                                                                                                                                                                                                                                                                                                                                                                                                                                                                                                                                                                                                                                                                                                                                                                                                                                                                                                                                                                                                                                                                                                                                                                                                                                                                                                                                                                                                                                                                                                                                                                                                                                              The dsc modulation index is defined in en 302 885-1 [1], clause 8.13.1. </w:t>
      </w:r>
    </w:p>
    <w:p w:rsidR="00761C1B" w:rsidRDefault="00761C1B" w:rsidP="00761C1B">
      <w:r>
        <w:t>SOURCE: Used in EN 302 885-02 V1.2.1, clause 4.2.10.1</w:t>
      </w:r>
    </w:p>
    <w:p w:rsidR="00761C1B" w:rsidRDefault="00761C1B" w:rsidP="00761C1B"/>
    <w:p w:rsidR="00761C1B" w:rsidRDefault="00761C1B" w:rsidP="00761C1B">
      <w:r>
        <w:t xml:space="preserve">                                                                                                                                                                                                                                                                                                                                                                                                                                                                                                                                                                                                                                                                                                                                                                                                                                                                                                                                                                                                                                                                                                                                                                                                                                                                                                                                                                                                                                                                                                                                                                                                                                                                                                                                                                                                                                                                                                                                                                                                                                                                                                                                                                                                                                                                                                                                                                                                                                                                                                                                                                                                                                                                                                                                                                                                                                                                                                                                                                                                                                                                                                                                                                                                                                                                                                                                                                                                                                                                                                                                                                                                                                                                                                                                                                                                                                                                                                                                                                                                                                                                                                                                                                                                                                                                                                                                                                                                                                                                                                                                                                                                                                                                                                                                                                                                                                                                                                                                                                                                                                                                                                                                                                                                                                                                                                                                                                                                                                                                                                                                                                                                                                                                                                                                                                                                                                                                                                                                                                                                                                                                                                                                                                                                                                                                                                                                                                                                                                                                                                                                                                                                                                                                                                                                                                                                                                                                                                                                                                                                                                                                                                                              The dsc modulation rate is defined in en 301 025-1 [1], clause 8.14.1. </w:t>
      </w:r>
    </w:p>
    <w:p w:rsidR="00761C1B" w:rsidRDefault="00761C1B" w:rsidP="00761C1B">
      <w:r>
        <w:t>SOURCE: Used in EN 301 025-02 V1.5.1, clause 4.2.10.1</w:t>
      </w:r>
    </w:p>
    <w:p w:rsidR="00761C1B" w:rsidRDefault="00761C1B" w:rsidP="00761C1B"/>
    <w:p w:rsidR="00761C1B" w:rsidRDefault="00761C1B" w:rsidP="00761C1B">
      <w:r>
        <w:t xml:space="preserve">                                                                                                                                                                                                                                                                                                                                                                                                                                                                                                                                                                                                                                                                                                                                                                                                                                                                                                                                                                                                                                                                                                                                                                                                                                                                                                                                                                                                                                                                                                                                                                                                                                                                                                                                                                                                                                                                                                                                                                                                                                                                                                                                                                                                                                                                                                                                                                                                                                                                                                                                                                                                                                                                                                                                                                                                                                                                                                                                                                                                                                                                                                                                                                                                                                                                                                                                                                                                                                                                                                                                                                                                                                                                                                                                                                                                                                                                                                                                                                                                                                                                                                                                                                                                                                                                                                                                                                                                                                                                                                                                                                                                                                                                                                                                                                                                                                                                                                                                                                                                                                                                                                                                                                                                                                                                                                                                                                                                                                                                                                                                                                                                                                                                                                                                                                                                                                                                                                                                                                                                                                                                                                                                                                                                                                                                                                                                                                                                                                                                                                                                                                                                                                                                                                                                                                                                                                                                                                                                                                                                                                                                                                                              The dsc modulation rate is defined in en 302 885-1 [1], clause 8.14.1. </w:t>
      </w:r>
    </w:p>
    <w:p w:rsidR="00761C1B" w:rsidRDefault="00761C1B" w:rsidP="00761C1B">
      <w:r>
        <w:t>SOURCE: Used in EN 302 885-02 V1.2.1, clause 4.2.11.1</w:t>
      </w:r>
    </w:p>
    <w:p w:rsidR="00761C1B" w:rsidRDefault="00761C1B" w:rsidP="00761C1B"/>
    <w:p w:rsidR="00761C1B" w:rsidRDefault="00761C1B" w:rsidP="00761C1B">
      <w:r>
        <w:t xml:space="preserve">                                                                                                                                                                                                                                                                                                                                                                                                                                                                                                                                                                                                                                                                                                                                                                                                                                                                                                                                                                                                                                                                                                                                                                                                                                                                                                                                                                                                                                                                                                                                                                                                                                                                                                                                                                                                                                                                                                                                                                                                                                                                                                                                                                                                                                                                                                                                                                                                                                                                                                                                                                                                                                                                                                                                                                                                                                                                                                                                                                                                                                                                                                                                                                                                                                                                                                                                                                                                                                                                                                                                                                                                                                                                                                                                                                                                                                                                                                                                                                                                                                                                                                                                                                                                                                                                                                                                                                                                                                                                                                                                                                                                                                                                                                                                                                                                                                                                                                                                                                                                                                                                                                                                                                                                                                                                                                                                                                                                                                                                                                                                                                                                                                                                                                                                                                                                                                                                                                                                                                                                                                                                                                                                                                                                                                                                                                                                                                                                                                                                                                                                                                                                                                                                                                                                                                                                                                                                                                                                                                                                                                                                                                                              dsc transmitter modulation index is defined in en 301 929-1 [5], clause 8.10.1. </w:t>
      </w:r>
    </w:p>
    <w:p w:rsidR="00761C1B" w:rsidRDefault="00761C1B" w:rsidP="00761C1B">
      <w:r>
        <w:t>SOURCE: Used in EN 301 929-02 V1.2.1, clause 4.2.7.1</w:t>
      </w:r>
    </w:p>
    <w:p w:rsidR="00761C1B" w:rsidRDefault="00761C1B" w:rsidP="00761C1B"/>
    <w:p w:rsidR="00761C1B" w:rsidRDefault="00761C1B" w:rsidP="00761C1B">
      <w:r>
        <w:t xml:space="preserve">                                                                                                                                                                                                                                                                                                                                                                                                                                                                                                                                                                                                                                                                                                                                                                                                                                                                                                                                                                                                                                                                                                                                                                                                                                                                                                                                                                                                                                                                                                                                                                                                                                                                                                                                                                                                                                                                                                                                                                                                                                                                                                                                                                                                                                                                                                                                                                                                                                                                                                                                                                                                                                                                                                                                                                                                                                                                                                                                                                                                                                                                                                                                                                                                                                                                                                                                                                                                                                                                                                                                                                                                                                                                                                                                                                                                                                                                                                                                                                                                                                                                                                                                                                                                                                                                                                                                                                                                                                                                                                                                                                                                                                                                                                                                                                                                                                                                                                                                                                                                                                                                                                                                                                                                                                                                                                                                                                                                                                                                                                                                                                                                                                                                                                                                                                                                                                                                                                                                                                                                                                                                                                                                                                                                                                                                                                                                                                                                                                                                                                                                                                                                                                                                                                                                                                                                                                                                                                                                                                                                                                                                                                                                  The duplex transceiver internal mixing is an unwanted receiver response at certain frequencies when the transmitter is active. </w:t>
      </w:r>
    </w:p>
    <w:p w:rsidR="00761C1B" w:rsidRDefault="00761C1B" w:rsidP="00761C1B">
      <w:r>
        <w:t>SOURCE: Used in EN 301 925 V1.5.1, clause 14.3.1</w:t>
      </w:r>
    </w:p>
    <w:p w:rsidR="00761C1B" w:rsidRDefault="00761C1B" w:rsidP="00761C1B"/>
    <w:p w:rsidR="00761C1B" w:rsidRDefault="00761C1B" w:rsidP="00761C1B">
      <w:r>
        <w:t xml:space="preserve">                                                                                                                                                                                                                                                                                                                                                                                                                                                                                                                                                                                                                                                                                                                                                                                                                                                                                                                                                                                                                                                                                                                                                                                                                                                                                                                                                                                                                                                                                                                                                                                                                                                                                                                                                                                                                                                                                                                                                                                                                                                                                                                                                                                                                                                                                                                                                                                                                                                                                                                                                                                                                                                                                                                                                                                                                                                                                                                                                                                                                                                                                                                                                                                                                                                                                                                                                                                                                                                                                                                                                                                                                                                                                                                                                                                                                                                                                                                                                                                                                                                                                                                                                                                                                                                                                                                                                                                                                                                                                                                                                                                                                                                                                                                                                                                                                                                                                                                                                                                                                                                                                                                                                                                                                                                                                                                                                                                                                                                                                                                                                                                                                                                                                                                                                                                                                                                                                                                                                                                                                                                                                                                                                                                                                                                                                                                                                                                                                                                                                                                                                                                                                                                                                                                                                                                                                                                                                                                                                                                                                                                                                                                              The duplex transceiver internal mixing will result in an unwanted receiver sensitivity at certain frequencies. </w:t>
      </w:r>
    </w:p>
    <w:p w:rsidR="00761C1B" w:rsidRDefault="00761C1B" w:rsidP="00761C1B">
      <w:r>
        <w:t>SOURCE: Used in EN 300 162-01 V1.4.1, clause 10.2.1 SOURCE: Used in EN 301 929 V2.1.1, clause 9.17.3.1 SOURCE: Used in EN 301 929-01 V1.2.1, clause 9.17.3.1</w:t>
      </w:r>
    </w:p>
    <w:p w:rsidR="00761C1B" w:rsidRDefault="00761C1B" w:rsidP="00761C1B"/>
    <w:p w:rsidR="00761C1B" w:rsidRDefault="00761C1B" w:rsidP="00761C1B">
      <w:r>
        <w:t xml:space="preserve">                                                                                                                                                                                                                                                                                                                                                                                                                                                                                                                                                                                                                                                                                                                                                                                                                                                                                                                                                                                                                                                                                                                                                                                                                                                                                                                                                                                                                                                                                                                                                                                                                                                                                                                                                                                                                                                                                                                                                                                                                                                                                                                                                                                                                                                                                                                                                                                                                                                                                                                                                                                                                                                                                                                                                                                                                                                                                                                                                                                                                                                                                                                                                                                                                                                                                                                                                                                                                                                                                                                                                                                                                                                                                                                                                                                                                                                                                                                                                                                                                                                                                                                                                                                                                                                                                                                                                                                                                                                                                                                                                                                                                                                                                                                                                                                                                                                                                                                                                                                                                                                                                                                                                                                                                                                                                                                                                                                                                                                                                                                                                                                                                                                                                                                                                                                                                                                                                                                                                                                                                                                                                                                                                                                                                                                                                                                                                                                                                                                                                                                                                                                                                                                                                                                                                                                                                                                                                                                                                                                                                                                                                                                              duty cycle is defined as the ratio of the total transmitter 'on'-time to a 1 second observation period. tx-sequence is defined as a period in time during which a single or multiple transmissions may occur and which shall be followed by a tx-gap. tx-gap is defined as a period in time during which no transmissions occur. the maximum duty cycle at which the equipment can operate, is declared by the manufacturer. </w:t>
      </w:r>
    </w:p>
    <w:p w:rsidR="00761C1B" w:rsidRDefault="00761C1B" w:rsidP="00761C1B">
      <w:r>
        <w:t>SOURCE: Used in EN 300 328 V2.1.1, clause 4.3.2.4.2</w:t>
      </w:r>
    </w:p>
    <w:p w:rsidR="00761C1B" w:rsidRDefault="00761C1B" w:rsidP="00761C1B"/>
    <w:p w:rsidR="00761C1B" w:rsidRDefault="00761C1B" w:rsidP="00761C1B">
      <w:r>
        <w:t xml:space="preserve">                                                                                                                                                                                                                                                                                                                                                                                                                                                                                                                                                                                                                                                                                                                                                                                                                                                                                                                                                                                                                                                                                                                                                                                                                                                                                                                                                                                                                                                                                                                                                                                                                                                                                                                                                                                                                                                                                                                                                                                                                                                                                                                                                                                                                                                                                                                                                                                                                                                                                                                                                                                                                                                                                                                                                                                                                                                                                                                                                                                                                                                                                                                                                                                                                                                                                                                                                                                                                                                                                                                                                                                                                                                                                                                                                                                                                                                                                                                                                                                                                                                                                                                                                                                                                                                                                                                                                                                                                                                                                                                                                                                                                                                                                                                                                                                                                                                                                                                                                                                                                                                                                                                                                                                                                                                                                                                                                                                                                                                                                                                                                                                                                                                                                                                                                                                                                                                                                                                                                                                                                                                                                                                                                                                                                                                                                                                                                                                                                                                                                                                                                                                                                                                                                                                                                                                                                                                                                                                                                                                                                                                                                                                                  duty cycle is defined as the ratio of the total transmitter 'on'-time to an observation period. the observation period is equal to: the average dwell time multiplied by 100; or the average dwell time multiplied by 2 times the number of hopping frequencies (n); whichever is the greater. tx-sequence is defined as a period in time during which a single or multiple transmissions may occur and which shall be followed by a tx-gap. these multiple transmissions within a single tx-sequence may take place on the same hopping frequency or on multiple hopping frequencies. tx-gap is defined as a period in time during which no transmissions occur on any of the hopping frequencies. for non-adaptive frequency hopping equipment, the maximum duty cycle at which the equipment can operate, is declared by the manufacturer. the equipment may have a dynamic behaviour with regard to duty cycle and corresponding power level. see clause 5.4.1 e). </w:t>
      </w:r>
    </w:p>
    <w:p w:rsidR="00761C1B" w:rsidRDefault="00761C1B" w:rsidP="00761C1B">
      <w:r>
        <w:t>SOURCE: Used in EN 300 328 V2.1.1, clause 4.3.1.3.2</w:t>
      </w:r>
    </w:p>
    <w:p w:rsidR="00761C1B" w:rsidRDefault="00761C1B" w:rsidP="00761C1B"/>
    <w:p w:rsidR="00761C1B" w:rsidRDefault="00761C1B" w:rsidP="00761C1B">
      <w:r>
        <w:t xml:space="preserve">                                                                                                                                                                                                                                                                                                                                                                                                                                                                                                                                                                                                                                                                                                                                                                                                                                                                                                                                                                                                                                                                                                                                                                                                                                                                                                                                                                                                                                                                                                                                                                                                                                                                                                                                                                                                                                                                                                                                                                                                                                                                                                                                                                                                                                                                                                                                                                                                                                                                                                                                                                                                                                                                                                                                                                                                                                                                                                                                                                                                                                                                                                                                                                                                                                                                                                                                                                                                                                                                                                                                                                                                                                                                                                                                                                                                                                                                                                                                                                                                                                                                                                                                                                                                                                                                                                                                                                                                                                                                                                                                                                                                                                                                                                                                                                                                                                                                                                                                                                                                                                                                                                                                                                                                                                                                                                                                                                                                                                                                                                                                                                                                                                                                                                                                                                                                                                                                                                                                                                                                                                                                                                                                                                                                                                                                                                                                                                                                                                                                                                                                                                                                                                                                                                                                                                                                                                                                                                                                                                                                                                                                                                                                  The duty cycle shall be as defined in en 302 510-1 [2], clause 7.5.1. </w:t>
      </w:r>
    </w:p>
    <w:p w:rsidR="00761C1B" w:rsidRDefault="00761C1B" w:rsidP="00761C1B">
      <w:r>
        <w:t>SOURCE: Used in EN 302 510-02 V1.1.1, clause 4.2.5.1</w:t>
      </w:r>
    </w:p>
    <w:p w:rsidR="00761C1B" w:rsidRDefault="00761C1B" w:rsidP="00761C1B"/>
    <w:p w:rsidR="00761C1B" w:rsidRDefault="00761C1B" w:rsidP="00761C1B">
      <w:r>
        <w:t xml:space="preserve">                                                                                                                                                                                                                                                                                                                                                                                                                                                                                                                                                                                                                                                                                                                                                                                                                                                                                                                                                                                                                                                                                                                                                                                                                                                                                                                                                                                                                                                                                                                                                                                                                                                                                                                                                                                                                                                                                                                                                                                                                                                                                                                                                                                                                                                                                                                                                                                                                                                                                                                                                                                                                                                                                                                                                                                                                                                                                                                                                                                                                                                                                                                                                                                                                                                                                                                                                                                                                                                                                                                                                                                                                                                                                                                                                                                                                                                                                                                                                                                                                                                                                                                                                                                                                                                                                                                                                                                                                                                                                                                                                                                                                                                                                                                                                                                                                                                                                                                                                                                                                                                                                                                                                                                                                                                                                                                                                                                                                                                                                                                                                                                                                                                                                                                                                                                                                                                                                                                                                                                                                                                                                                                                                                                                                                                                                                                                                                                                                                                                                                                                                                                                                                                                                                                                                                                                                                                                                                                                                                                                                                                                                                                              The duty cycle shall be as defined in en 303 203-1 [1], clause 8.7.1. </w:t>
      </w:r>
    </w:p>
    <w:p w:rsidR="00761C1B" w:rsidRDefault="00761C1B" w:rsidP="00761C1B">
      <w:r>
        <w:t>SOURCE: Used in EN 303 203-02 V1.1.1, clause 4.2.1.7.1</w:t>
      </w:r>
    </w:p>
    <w:p w:rsidR="00761C1B" w:rsidRDefault="00761C1B" w:rsidP="00761C1B"/>
    <w:p w:rsidR="00761C1B" w:rsidRDefault="00761C1B" w:rsidP="00761C1B">
      <w:r>
        <w:t xml:space="preserve">                                                                                                                                                                                                                                                                                                                                                                                                                                                                                                                                                                                                                                                                                                                                                                                                                                                                                                                                                                                                                                                                                                                                                                                                                                                                                                                                                                                                                                                                                                                                                                                                                                                                                                                                                                                                                                                                                                                                                                                                                                                                                                                                                                                                                                                                                                                                                                                                                                                                                                                                                                                                                                                                                                                                                                                                                                                                                                                                                                                                                                                                                                                                                                                                                                                                                                                                                                                                                                                                                                                                                                                                                                                                                                                                                                                                                                                                                                                                                                                                                                                                                                                                                                                                                                                                                                                                                                                                                                                                                                                                                                                                                                                                                                                                                                                                                                                                                                                                                                                                                                                                                                                                                                                                                                                                                                                                                                                                                                                                                                                                                                                                                                                                                                                                                                                                                                                                                                                                                                                                                                                                                                                                                                                                                                                                                                                                                                                                                                                                                                                                                                                                                                                                                                                                                                                                                                                                                                                                                                                                                                                                                                                              The dynamic range of the decoder is the range from the minimum to the maximum audio frequency level at which a message shall be decoded without errors. for a binary input the dynamic range is the differential input voltage necessary to assume correctly the intended binary state. </w:t>
      </w:r>
    </w:p>
    <w:p w:rsidR="00761C1B" w:rsidRDefault="00761C1B" w:rsidP="00761C1B">
      <w:r>
        <w:t>SOURCE: Used in EN 300 338 V1.2.1, clause 11.3.1 SOURCE: Used in EN 300 338-01 V1.4.1, clause 6.2.4.3.1</w:t>
      </w:r>
    </w:p>
    <w:p w:rsidR="00761C1B" w:rsidRDefault="00761C1B" w:rsidP="00761C1B"/>
    <w:p w:rsidR="00761C1B" w:rsidRDefault="00761C1B" w:rsidP="00761C1B">
      <w:r>
        <w:t xml:space="preserve">                                                                                                                                                                                                                                                                                                                                                                                                                                                                                                                                                                                                                                                                                                                                                                                                                                                                                                                                                                                                                                                                                                                                                                                                                                                                                                                                                                                                                                                                                                                                                                                                                                                                                                                                                                                                                                                                                                                                                                                                                                                                                                                                                                                                                                                                                                                                                                                                                                                                                                                                                                                                                                                                                                                                                                                                                                                                                                                                                                                                                                                                                                                                                                                                                                                                                                                                                                                                                                                                                                                                                                                                                                                                                                                                                                                                                                                                                                                                                                                                                                                                                                                                                                                                                                                                                                                                                                                                                                                                                                                                                                                                                                                                                                                                                                                                                                                                                                                                                                                                                                                                                                                                                                                                                                                                                                                                                                                                                                                                                                                                                                                                                                                                                                                                                                                                                                                                                                                                                                                                                                                                                                                                                                                                                                                                                                                                                                                                                                                                                                                                                                                                                                                                                                                                                                                                                                                                                                                                                                                                                                                                                                                              The dynamic range of the equipment is the range from the minimum to maximum level of a wanted signal at which the symbol error rate determined as described in clause 5.7.4 will result in a decoded dsc message. </w:t>
      </w:r>
    </w:p>
    <w:p w:rsidR="00761C1B" w:rsidRDefault="00761C1B" w:rsidP="00761C1B">
      <w:r>
        <w:t>SOURCE: Used in EN 300 373-01 V1.4.1, clause 11.7.1</w:t>
      </w:r>
    </w:p>
    <w:p w:rsidR="00761C1B" w:rsidRDefault="00761C1B" w:rsidP="00761C1B"/>
    <w:p w:rsidR="00761C1B" w:rsidRDefault="00761C1B" w:rsidP="00761C1B">
      <w:r>
        <w:t xml:space="preserve">                                                                                                                                                                                                                                                                                                                                                                                                                                                                                                                                                                                                                                                                                                                                                                                                                                                                                                                                                                                                                                                                                                                                                                                                                                                                                                                                                                                                                                                                                                                                                                                                                                                                                                                                                                                                                                                                                                                                                                                                                                                                                                                                                                                                                                                                                                                                                                                                                                                                                                                                                                                                                                                                                                                                                                                                                                                                                                                                                                                                                                                                                                                                                                                                                                                                                                                                                                                                                                                                                                                                                                                                                                                                                                                                                                                                                                                                                                                                                                                                                                                                                                                                                                                                                                                                                                                                                                                                                                                                                                                                                                                                                                                                                                                                                                                                                                                                                                                                                                                                                                                                                                                                                                                                                                                                                                                                                                                                                                                                                                                                                                                                                                                                                                                                                                                                                                                                                                                                                                                                                                                                                                                                                                                                                                                                                                                                                                                                                                                                                                                                                                                                                                                                                                                                                                                                                                                                                                                                                                                                                                                                                                                              The dynamic range of the equipment is the range from the minimum to the maximum audio frequency signal level at which a message shall be decoded without errors. for a binary input the dynamic range is the differential input voltage necessary to assume correctly the intended binary state. </w:t>
      </w:r>
    </w:p>
    <w:p w:rsidR="00761C1B" w:rsidRDefault="00761C1B" w:rsidP="00761C1B">
      <w:r>
        <w:t>SOURCE: Used in EN 300 338 V1.2.1, clause 12.1.1 SOURCE: Used in EN 300 338-01 V1.4.1, clause 6.2.2.1.1</w:t>
      </w:r>
    </w:p>
    <w:p w:rsidR="00761C1B" w:rsidRDefault="00761C1B" w:rsidP="00761C1B"/>
    <w:p w:rsidR="00761C1B" w:rsidRDefault="00761C1B" w:rsidP="00761C1B">
      <w:r>
        <w:t xml:space="preserve">                                                                                                                                                                                                                                                                                                                                                                                                                                                                                                                                                                                                                                                                                                                                                                                                                                                                                                                                                                                                                                                                                                                                                                                                                                                                                                                                                                                                                                                                                                                                                                                                                                                                                                                                                                                                                                                                                                                                                                                                                                                                                                                                                                                                                                                                                                                                                                                                                                                                                                                                                                                                                                                                                                                                                                                                                                                                                                                                                                                                                                                                                                                                                                                                                                                                                                                                                                                                                                                                                                                                                                                                                                                                                                                                                                                                                                                                                                                                                                                                                                                                                                                                                                                                                                                                                                                                                                                                                                                                                                                                                                                                                                                                                                                                                                                                                                                                                                                                                                                                                                                                                                                                                                                                                                                                                                                                                                                                                                                                                                                                                                                                                                                                                                                                                                                                                                                                                                                                                                                                                                                                                                                                                                                                                                                                                                                                                                                                                                                                                                                                                                                                                                                                                                                                                                                                                                                                                                                                                                                                                                                                                                                              The dynamic range of the equipment is the range from the minimum to the maximum level of a radio frequency input signal at which the bit error ratio in the output of the decoder does not exceed a specified value. </w:t>
      </w:r>
    </w:p>
    <w:p w:rsidR="00761C1B" w:rsidRDefault="00761C1B" w:rsidP="00761C1B">
      <w:r>
        <w:t>SOURCE: Used in EN 301 025 V2.2.1, clause 10.6.1 SOURCE: Used in EN 301 025-01 V1.5.1, clause 10.6.1</w:t>
      </w:r>
    </w:p>
    <w:p w:rsidR="00761C1B" w:rsidRDefault="00761C1B" w:rsidP="00761C1B"/>
    <w:p w:rsidR="00761C1B" w:rsidRDefault="00761C1B" w:rsidP="00761C1B">
      <w:r>
        <w:t xml:space="preserve">                                                                                                                                                                                                                                                                                                                                                                                                                                                                                                                                                                                                                                                                                                                                                                                                                                                                                                                                                                                                                                                                                                                                                                                                                                                                                                                                                                                                                                                                                                                                                                                                                                                                                                                                                                                                                                                                                                                                                                                                                                                                                                                                                                                                                                                                                                                                                                                                                                                                                                                                                                                                                                                                                                                                                                                                                                                                                                                                                                                                                                                                                                                                                                                                                                                                                                                                                                                                                                                                                                                                                                                                                                                                                                                                                                                                                                                                                                                                                                                                                                                                                                                                                                                                                                                                                                                                                                                                                                                                                                                                                                                                                                                                                                                                                                                                                                                                                                                                                                                                                                                                                                                                                                                                                                                                                                                                                                                                                                                                                                                                                                                                                                                                                                                                                                                                                                                                                                                                                                                                                                                                                                                                                                                                                                                                                                                                                                                                                                                                                                                                                                                                                                                                                                                                                                                                                                                                                                                                                                                                                                                                                                                              The dynamic range of the equipment is the range from the minimum to the maximum level of a radio frequency input signal at which the symbol error rate in the output of the decoder does not exceed a specified value. </w:t>
      </w:r>
    </w:p>
    <w:p w:rsidR="00761C1B" w:rsidRDefault="00761C1B" w:rsidP="00761C1B">
      <w:r>
        <w:t>SOURCE: Used in EN 301 929 V2.1.1, clause 9.16.1 SOURCE: Used in EN 301 929-01 V1.2.1, clause 9.16.1</w:t>
      </w:r>
    </w:p>
    <w:p w:rsidR="00761C1B" w:rsidRDefault="00761C1B" w:rsidP="00761C1B"/>
    <w:p w:rsidR="00761C1B" w:rsidRDefault="00761C1B" w:rsidP="00761C1B">
      <w:r>
        <w:t xml:space="preserve">                                                                                                                                                                                                                                                                                                                                                                                                                                                                                                                                                                                                                                                                                                                                                                                                                                                                                                                                                                                                                                                                                                                                                                                                                                                                                                                                                                                                                                                                                                                                                                                                                                                                                                                                                                                                                                                                                                                                                                                                                                                                                                                                                                                                                                                                                                                                                                                                                                                                                                                                                                                                                                                                                                                                                                                                                                                                                                                                                                                                                                                                                                                                                                                                                                                                                                                                                                                                                                                                                                                                                                                                                                                                                                                                                                                                                                                                                                                                                                                                                                                                                                                                                                                                                                                                                                                                                                                                                                                                                                                                                                                                                                                                                                                                                                                                                                                                                                                                                                                                                                                                                                                                                                                                                                                                                                                                                                                                                                                                                                                                                                                                                                                                                                                                                                                                                                                                                                                                                                                                                                                                                                                                                                                                                                                                                                                                                                                                                                                                                                                                                                                                                                                                                                                                                                                                                                                                                                                                                                                                                                                                                                                              The dynamic range of the equipment is the range from the minimum to the maximum level of a radio frequency input signal at which the symbol error rate. </w:t>
      </w:r>
    </w:p>
    <w:p w:rsidR="00761C1B" w:rsidRDefault="00761C1B" w:rsidP="00761C1B">
      <w:r>
        <w:t>SOURCE: Used in EN 301 033 V1.4.1, clause 9.8.1</w:t>
      </w:r>
    </w:p>
    <w:p w:rsidR="00761C1B" w:rsidRDefault="00761C1B" w:rsidP="00761C1B"/>
    <w:p w:rsidR="00761C1B" w:rsidRDefault="00761C1B" w:rsidP="00761C1B">
      <w:r>
        <w:t xml:space="preserve">                                                                                                                                                                                                                                                                                                                                                                                                                                                                                                                                                                                                                                                                                                                                                                                                                                                                                                                                                                                                                                                                                                                                                                                                                                                                                                                                                                                                                                                                                                                                                                                                                                                                                                                                                                                                                                                                                                                                                                                                                                                                                                                                                                                                                                                                                                                                                                                                                                                                                                                                                                                                                                                                                                                                                                                                                                                                                                                                                                                                                                                                                                                                                                                                                                                                                                                                                                                                                                                                                                                                                                                                                                                                                                                                                                                                                                                                                                                                                                                                                                                                                                                                                                                                                                                                                                                                                                                                                                                                                                                                                                                                                                                                                                                                                                                                                                                                                                                                                                                                                                                                                                                                                                                                                                                                                                                                                                                                                                                                                                                                                                                                                                                                                                                                                                                                                                                                                                                                                                                                                                                                                                                                                                                                                                                                                                                                                                                                                                                                                                                                                                                                                                                                                                                                                                                                                                                                                                                                                                                                                                                                                                                              The dynamic range of the equipment is the range from the minimum to the maximum level of a radio frequency input signal. </w:t>
      </w:r>
    </w:p>
    <w:p w:rsidR="00761C1B" w:rsidRDefault="00761C1B" w:rsidP="00761C1B">
      <w:r>
        <w:t>SOURCE: Used in EN 301 033 V1.4.1, clause 8.8.1</w:t>
      </w:r>
    </w:p>
    <w:p w:rsidR="00761C1B" w:rsidRDefault="00761C1B" w:rsidP="00761C1B"/>
    <w:p w:rsidR="00761C1B" w:rsidRDefault="00761C1B" w:rsidP="00761C1B">
      <w:r>
        <w:t xml:space="preserve">                                                                                                                                                                                                                                                                                                                                                                                                                                                                                                                                                                                                                                                                                                                                                                                                                                                                                                                                                                                                                                                                                                                                                                                                                                                                                                                                                                                                                                                                                                                                                                                                                                                                                                                                                                                                                                                                                                                                                                                                                                                                                                                                                                                                                                                                                                                                                                                                                                                                                                                                                                                                                                                                                                                                                                                                                                                                                                                                                                                                                                                                                                                                                                                                                                                                                                                                                                                                                                                                                                                                                                                                                                                                                                                                                                                                                                                                                                                                                                                                                                                                                                                                                                                                                                                                                                                                                                                                                                                                                                                                                                                                                                                                                                                                                                                                                                                                                                                                                                                                                                                                                                                                                                                                                                                                                                                                                                                                                                                                                                                                                                                                                                                                                                                                                                                                                                                                                                                                                                                                                                                                                                                                                                                                                                                                                                                                                                                                                                                                                                                                                                                                                                                                                                                                                                                                                                                                                                                                                                                                                                                                                                                              The dynamic range of the equipment is the range from the minimum to the maximum level, of a radio frequency input signal at which the symbol error rate in the output of the decoder does not exceed a specified value. </w:t>
      </w:r>
    </w:p>
    <w:p w:rsidR="00761C1B" w:rsidRDefault="00761C1B" w:rsidP="00761C1B">
      <w:r>
        <w:t>SOURCE: Used in EN 300 338 V1.2.1, clause 10.6.1 SOURCE: Used in EN 300 338 V1.2.1, clause 9.7.1</w:t>
      </w:r>
    </w:p>
    <w:p w:rsidR="00761C1B" w:rsidRDefault="00761C1B" w:rsidP="00761C1B"/>
    <w:p w:rsidR="00761C1B" w:rsidRDefault="00761C1B" w:rsidP="00761C1B">
      <w:r>
        <w:t xml:space="preserve">                                                                                                                                                                                                                                                                                                                                                                                                                                                                                                                                                                                                                                                                                                                                                                                                                                                                                                                                                                                                                                                                                                                                                                                                                                                                                                                                                                                                                                                                                                                                                                                                                                                                                                                                                                                                                                                                                                                                                                                                                                                                                                                                                                                                                                                                                                                                                                                                                                                                                                                                                                                                                                                                                                                                                                                                                                                                                                                                                                                                                                                                                                                                                                                                                                                                                                                                                                                                                                                                                                                                                                                                                                                                                                                                                                                                                                                                                                                                                                                                                                                                                                                                                                                                                                                                                                                                                                                                                                                                                                                                                                                                                                                                                                                                                                                                                                                                                                                                                                                                                                                                                                                                                                                                                                                                                                                                                                                                                                                                                                                                                                                                                                                                                                                                                                                                                                                                                                                                                                                                                                                                                                                                                                                                                                                                                                                                                                                                                                                                                                                                                                                                                                                                                                                                                                                                                                                                                                                                                                                                                                                                                                                              The dynamic range of the obu receiver is defined by the range of incident signal power referred to an isotropic loss-less antenna at the position of the obu produced by a properly modulated carrier at the carrier frequency ftx which will, without interference, produce after demodulation a data signal with a ber of 10-6 or smaller. the lower limit of the dynamic range is referred to as "obu sensitivity". the upper limit of the dynamic range is referred to as "obu upper power limit for communication". </w:t>
      </w:r>
    </w:p>
    <w:p w:rsidR="00761C1B" w:rsidRDefault="00761C1B" w:rsidP="00761C1B">
      <w:r>
        <w:t>SOURCE: Used in EN 300 674-01 V1.2.1, clause 7.2.1.1</w:t>
      </w:r>
    </w:p>
    <w:p w:rsidR="00761C1B" w:rsidRDefault="00761C1B" w:rsidP="00761C1B"/>
    <w:p w:rsidR="00761C1B" w:rsidRDefault="00761C1B" w:rsidP="00761C1B">
      <w:r>
        <w:t xml:space="preserve">                                                                                                                                                                                                                                                                                                                                                                                                                                                                                                                                                                                                                                                                                                                                                                                                                                                                                                                                                                                                                                                                                                                                                                                                                                                                                                                                                                                                                                                                                                                                                                                                                                                                                                                                                                                                                                                                                                                                                                                                                                                                                                                                                                                                                                                                                                                                                                                                                                                                                                                                                                                                                                                                                                                                                                                                                                                                                                                                                                                                                                                                                                                                                                                                                                                                                                                                                                                                                                                                                                                                                                                                                                                                                                                                                                                                                                                                                                                                                                                                                                                                                                                                                                                                                                                                                                                                                                                                                                                                                                                                                                                                                                                                                                                                                                                                                                                                                                                                                                                                                                                                                                                                                                                                                                                                                                                                                                                                                                                                                                                                                                                                                                                                                                                                                                                                                                                                                                                                                                                                                                                                                                                                                                                                                                                                                                                                                                                                                                                                                                                                                                                                                                                                                                                                                                                                                                                                                                                                                                                                                                                                                                                              The dynamic range of the rsu receiver is defined by the range of the received signal power referred to the antenna connector of the receiver produced by a properly modulated carrier at the carrier frequency ftx which will, without interference, produce after demodulation a data signal with a ber of 10-6 or smaller. the lower limit of the dynamic range is referred to as "rsu sensitivity". the upper limit of the dynamic range is referred to as "rsu upper power limit for communication". note: the dynamic range to be implemented in a specific rsu depends on system requirements. these system requirements are outside the scope of the present document. </w:t>
      </w:r>
    </w:p>
    <w:p w:rsidR="00761C1B" w:rsidRDefault="00761C1B" w:rsidP="00761C1B">
      <w:r>
        <w:t>SOURCE: Used in EN 300 674-01 V1.2.1, clause 7.1.2.1</w:t>
      </w:r>
    </w:p>
    <w:p w:rsidR="00761C1B" w:rsidRDefault="00761C1B" w:rsidP="00761C1B"/>
    <w:p w:rsidR="00761C1B" w:rsidRDefault="00761C1B" w:rsidP="00761C1B">
      <w:r>
        <w:t xml:space="preserve">                                                                                                                                                                                                                                                                                                                                                                                                                                                                                                                                                                                                                                                                                                                                                                                                                                                                                                                                                                                                                                                                                                                                                                                                                                                                                                                                                                                                                                                                                                                                                                                                                                                                                                                                                                                                                                                                                                                                                                                                                                                                                                                                                                                                                                                                                                                                                                                                                                                                                                                                                                                                                                                                                                                                                                                                                                                                                                                                                                                                                                                                                                                                                                                                                                                                                                                                                                                                                                                                                                                                                                                                                                                                                                                                                                                                                                                                                                                                                                                                                                                                                                                                                                                                                                                                                                                                                                                                                                                                                                                                                                                                                                                                                                                                                                                                                                                                                                                                                                                                                                                                                                                                                                                                                                                                                                                                                                                                                                                                                                                                                                                                                                                                                                                                                                                                                                                                                                                                                                                                                                                                                                                                                                                                                                                                                                                                                                                                                                                                                                                                                                                                                                                                                                                                                                                                                                                                                                                                                                                                                                                                                                                              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4.2.11.3.2-1. for ues with two transmit antenna connectors in closed-loop spatial multiplexing scheme, the requirements in table 4.2.11.3.2-1 apply to each transmit antenna connector with the ul-mimo configurations specified in table 4.2.2.3.1-1. utra aclr (utraaclr) is the ratio of the filtered mean power centred on the assigned e-utra channel frequency to the filtered mean power centred on an adjacent utra channel frequency. utra aclr is specified for both the first utra adjacent channel (utraaclr1) and the 2nd utra adjacent channel (utraaclr2). the utra channel power is measured with a rrc bandwidth filter with roll-off factor ï</w:t>
      </w:r>
      <w:r>
        <w:rPr>
          <w:rFonts w:ascii="Calibri" w:hAnsi="Calibri" w:cs="Calibri"/>
        </w:rPr>
        <w:t>¡</w:t>
      </w:r>
      <w:r>
        <w:t xml:space="preserve">= 0,22. the assigned e-utra channel power is measured with a rectangular filter with measurement bandwidth specified in table 4.2.11.3.2-2. for ues with two transmit antenna connectors in closed-loop spatial multiplexing scheme, the requirements in table 4.2.11.3.2-2 apply to each transmit antenna connector with the ul-mimo configurations specified in table 4.2.2.3.1-1. </w:t>
      </w:r>
    </w:p>
    <w:p w:rsidR="00761C1B" w:rsidRDefault="00761C1B" w:rsidP="00761C1B">
      <w:r>
        <w:t>SOURCE: Used in EN 301 908-13 V11.1.1, clause 4.2.11.3.1</w:t>
      </w:r>
    </w:p>
    <w:p w:rsidR="00761C1B" w:rsidRDefault="00761C1B" w:rsidP="00761C1B"/>
    <w:p w:rsidR="00761C1B" w:rsidRDefault="00761C1B" w:rsidP="00761C1B">
      <w:r>
        <w:t xml:space="preserve">                                                                                                                                                                                                                                                                                                                                                                                                                                                                                                                                                                                                                                                                                                                                                                                                                                                                                                                                                                                                                                                                                                                                                                                                                                                                                                                                                                                                                                                                                                                                                                                                                                                                                                                                                                                                                                                                                                                                                                                                                                                                                                                                                                                                                                                                                                                                                                                                                                                                                                                                                                                                                                                                                                                                                                                                                                                                                                                                                                                                                                                                                                                                                                                                                                                                                                                                                                                                                                                                                                                                                                                                                                                                                                                                                                                                                                                                                                                                                                                                                                                                                                                                                                                                                                                                                                                                                                                                                                                                                                                                                                                                                                                                                                                                                                                                                                                                                                                                                                                                                                                                                                                                                                                                                                                                                                                                                                                                                                                                                                                                                                                                                                                                                                                                                                                                                                                                                                                                                                                                                                                                                                                                                                                                                                                                                                                                                                                                                                                                                                                                                                                                                                                                                                                                                                                                                                                                                                                                                                                                                                                                                                                                  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79. for ues with two transmit antenna connectors in closed-loop spatial multiplexing scheme, the requirements in table 79 apply to each transmit antenna connector with the ul-mimo configurations specified in table 47. utra aclr (utraaclr) is the ratio of the filtered mean power centred on the assigned e-utra channel frequency to the filtered mean power centred on an adjacent utra channel frequency. utra aclr is specified for both the first utra adjacent channel (utraaclr1) and the 2nd utra adjacent channel (utraaclr2). the utra channel power is measured with a rrc bandwidth filter with roll-off factor ï</w:t>
      </w:r>
      <w:r>
        <w:rPr>
          <w:rFonts w:ascii="Calibri" w:hAnsi="Calibri" w:cs="Calibri"/>
        </w:rPr>
        <w:t>¡</w:t>
      </w:r>
      <w:r>
        <w:t xml:space="preserve">= 0,22. the assigned e-utra channel power is measured with a rectangular filter with measurement bandwidth specified in table 80. for ues with two transmit antenna connectors in closed-loop spatial multiplexing scheme, the requirements in table 80 apply to each transmit antenna connector with the ul-mimo configurations specified in table 47. </w:t>
      </w:r>
    </w:p>
    <w:p w:rsidR="00761C1B" w:rsidRDefault="00761C1B" w:rsidP="00761C1B">
      <w:r>
        <w:t>SOURCE: Used in EN 302 574-02 V2.1.1, clause 8.2.11.3.1</w:t>
      </w:r>
    </w:p>
    <w:p w:rsidR="00761C1B" w:rsidRDefault="00761C1B" w:rsidP="00761C1B"/>
    <w:p w:rsidR="00761C1B" w:rsidRDefault="00761C1B" w:rsidP="00761C1B">
      <w:r>
        <w:t xml:space="preserve">                                                                                                                                                                                                                                                                                                                                                                                                                                                                                                                                                                                                                                                                                                                                                                                                                                                                                                                                                                                                                                                                                                                                                                                                                                                                                                                                                                                                                                                                                                                                                                                                                                                                                                                                                                                                                                                                                                                                                                                                                                                                                                                                                                                                                                                                                                                                                                                                                                                                                                                                                                                                                                                                                                                                                                                                                                                                                                                                                                                                                                                                                                                                                                                                                                                                                                                                                                                                                                                                                                                                                                                                                                                                                                                                                                                                                                                                                                                                                                                                                                                                                                                                                                                                                                                                                                                                                                                                                                                                                                                                                                                                                                                                                                                                                                                                                                                                                                                                                                                                                                                                                                                                                                                                                                                                                                                                                                                                                                                                                                                                                                                                                                                                                                                                                                                                                                                                                                                                                                                                                                                                                                                                                                                                                                                                                                                                                                                                                                                                                                                                                                                                                                                                                                                                                                                                                                                                                                                                                                                                                                                                                                                                  The e.i.r.p is defined as the peak power of the transmitter and shall be calculated according to the procedure given in the following clause. see clause 5 for the test conditions. </w:t>
      </w:r>
    </w:p>
    <w:p w:rsidR="00761C1B" w:rsidRDefault="00761C1B" w:rsidP="00761C1B">
      <w:r>
        <w:t>SOURCE: Used in EN 300 761-01 V1.2.1, clause 7.1.1</w:t>
      </w:r>
    </w:p>
    <w:p w:rsidR="00761C1B" w:rsidRDefault="00761C1B" w:rsidP="00761C1B"/>
    <w:p w:rsidR="00761C1B" w:rsidRDefault="00761C1B" w:rsidP="00761C1B">
      <w:r>
        <w:t xml:space="preserve">                                                                                                                                                                                                                                                                                                                                                                                                                                                                                                                                                                                                                                                                                                                                                                                                                                                                                                                                                                                                                                                                                                                                                                                                                                                                                                                                                                                                                                                                                                                                                                                                                                                                                                                                                                                                                                                                                                                                                                                                                                                                                                                                                                                                                                                                                                                                                                                                                                                                                                                                                                                                                                                                                                                                                                                                                                                                                                                                                                                                                                                                                                                                                                                                                                                                                                                                                                                                                                                                                                                                                                                                                                                                                                                                                                                                                                                                                                                                                                                                                                                                                                                                                                                                                                                                                                                                                                                                                                                                                                                                                                                                                                                                                                                                                                                                                                                                                                                                                                                                                                                                                                                                                                                                                                                                                                                                                                                                                                                                                                                                                                                                                                                                                                                                                                                                                                                                                                                                                                                                                                                                                                                                                                                                                                                                                                                                                                                                                                                                                                                                                                                                                                                                                                                                                                                                                                                                                                                                                                                                                                                                                                                              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761C1B" w:rsidRDefault="00761C1B" w:rsidP="00761C1B">
      <w:r>
        <w:t>SOURCE: Used in EN 300 761 V1.1.1, clause 7.1.1</w:t>
      </w:r>
    </w:p>
    <w:p w:rsidR="00761C1B" w:rsidRDefault="00761C1B" w:rsidP="00761C1B"/>
    <w:p w:rsidR="00761C1B" w:rsidRDefault="00761C1B" w:rsidP="00761C1B">
      <w:r>
        <w:t xml:space="preserve">                                                                                                                                                                                                                                                                                                                                                                                                                                                                                                                                                                                                                                                                                                                                                                                                                                                                                                                                                                                                                                                                                                                                                                                                                                                                                                                                                                                                                                                                                                                                                                                                                                                                                                                                                                                                                                                                                                                                                                                                                                                                                                                                                                                                                                                                                                                                                                                                                                                                                                                                                                                                                                                                                                                                                                                                                                                                                                                                                                                                                                                                                                                                                                                                                                                                                                                                                                                                                                                                                                                                                                                                                                                                                                                                                                                                                                                                                                                                                                                                                                                                                                                                                                                                                                                                                                                                                                                                                                                                                                                                                                                                                                                                                                                                                                                                                                                                                                                                                                                                                                                                                                                                                                                                                                                                                                                                                                                                                                                                                                                                                                                                                                                                                                                                                                                                                                                                                                                                                                                                                                                                                                                                                                                                                                                                                                                                                                                                                                                                                                                                                                                                                                                                                                                                                                                                                                                                                                                                                                                                                                                                                                                              The e.i.r.p. is defined as the maximum radiated power of the transmitter and its antenna, and is measured and calculated according to the procedure given in the following clause. see clause 5 for the test conditions. </w:t>
      </w:r>
    </w:p>
    <w:p w:rsidR="00761C1B" w:rsidRDefault="00761C1B" w:rsidP="00761C1B">
      <w:r>
        <w:t>SOURCE: Used in EN 300 440-01 V1.6.1, clause 7.1.1</w:t>
      </w:r>
    </w:p>
    <w:p w:rsidR="00761C1B" w:rsidRDefault="00761C1B" w:rsidP="00761C1B"/>
    <w:p w:rsidR="00761C1B" w:rsidRDefault="00761C1B" w:rsidP="00761C1B">
      <w:r>
        <w:t xml:space="preserve">                                                                                                                                                                                                                                                                                                                                                                                                                                                                                                                                                                                                                                                                                                                                                                                                                                                                                                                                                                                                                                                                                                                                                                                                                                                                                                                                                                                                                                                                                                                                                                                                                                                                                                                                                                                                                                                                                                                                                                                                                                                                                                                                                                                                                                                                                                                                                                                                                                                                                                                                                                                                                                                                                                                                                                                                                                                                                                                                                                                                                                                                                                                                                                                                                                                                                                                                                                                                                                                                                                                                                                                                                                                                                                                                                                                                                                                                                                                                                                                                                                                                                                                                                                                                                                                                                                                                                                                                                                                                                                                                                                                                                                                                                                                                                                                                                                                                                                                                                                                                                                                                                                                                                                                                                                                                                                                                                                                                                                                                                                                                                                                                                                                                                                                                                                                                                                                                                                                                                                                                                                                                                                                                                                                                                                                                                                                                                                                                                                                                                                                                                                                                                                                                                                                                                                                                                                                                                                                                                                                                                                                                                                                              The e.i.r.p. is defined as the maximum radiated power of the transmitter and its antenna. </w:t>
      </w:r>
    </w:p>
    <w:p w:rsidR="00761C1B" w:rsidRDefault="00761C1B" w:rsidP="00761C1B">
      <w:r>
        <w:t>SOURCE: Used in EN 302 858-01 V1.3.1, clause 7.4.1</w:t>
      </w:r>
    </w:p>
    <w:p w:rsidR="00761C1B" w:rsidRDefault="00761C1B" w:rsidP="00761C1B"/>
    <w:p w:rsidR="00761C1B" w:rsidRDefault="00761C1B" w:rsidP="00761C1B">
      <w:r>
        <w:t xml:space="preserve">                                                                                                                                                                                                                                                                                                                                                                                                                                                                                                                                                                                                                                                                                                                                                                                                                                                                                                                                                                                                                                                                                                                                                                                                                                                                                                                                                                                                                                                                                                                                                                                                                                                                                                                                                                                                                                                                                                                                                                                                                                                                                                                                                                                                                                                                                                                                                                                                                                                                                                                                                                                                                                                                                                                                                                                                                                                                                                                                                                                                                                                                                                                                                                                                                                                                                                                                                                                                                                                                                                                                                                                                                                                                                                                                                                                                                                                                                                                                                                                                                                                                                                                                                                                                                                                                                                                                                                                                                                                                                                                                                                                                                                                                                                                                                                                                                                                                                                                                                                                                                                                                                                                                                                                                                                                                                                                                                                                                                                                                                                                                                                                                                                                                                                                                                                                                                                                                                                                                                                                                                                                                                                                                                                                                                                                                                                                                                                                                                                                                                                                                                                                                                                                                                                                                                                                                                                                                                                                                                                                                                                                                                                                              The e.i.r.p. is defined as the peak power of the transmitter and calculated according to the procedure given in the following clause. see clause 5 for the test conditions. </w:t>
      </w:r>
    </w:p>
    <w:p w:rsidR="00761C1B" w:rsidRDefault="00761C1B" w:rsidP="00761C1B">
      <w:r>
        <w:t>SOURCE: Used in EN 302 288-01 V1.6.1, clause 7.1.4.1.1</w:t>
      </w:r>
    </w:p>
    <w:p w:rsidR="00761C1B" w:rsidRDefault="00761C1B" w:rsidP="00761C1B"/>
    <w:p w:rsidR="00761C1B" w:rsidRDefault="00761C1B" w:rsidP="00761C1B">
      <w:r>
        <w:t xml:space="preserve">                                                                                                                                                                                                                                                                                                                                                                                                                                                                                                                                                                                                                                                                                                                                                                                                                                                                                                                                                                                                                                                                                                                                                                                                                                                                                                                                                                                                                                                                                                                                                                                                                                                                                                                                                                                                                                                                                                                                                                                                                                                                                                                                                                                                                                                                                                                                                                                                                                                                                                                                                                                                                                                                                                                                                                                                                                                                                                                                                                                                                                                                                                                                                                                                                                                                                                                                                                                                                                                                                                                                                                                                                                                                                                                                                                                                                                                                                                                                                                                                                                                                                                                                                                                                                                                                                                                                                                                                                                                                                                                                                                                                                                                                                                                                                                                                                                                                                                                                                                                                                                                                                                                                                                                                                                                                                                                                                                                                                                                                                                                                                                                                                                                                                                                                                                                                                                                                                                                                                                                                                                                                                                                                                                                                                                                                                                                                                                                                                                                                                                                                                                                                                                                                                                                                                                                                                                                                                                                                                                                                                                                                                                                              The effective acceptance bandwidth is the frequency range over which an applied signal shall not be rejected by the receiver. in 25 khz spaced channels this bandwidth allows the reception of offset carriers. </w:t>
      </w:r>
    </w:p>
    <w:p w:rsidR="00761C1B" w:rsidRDefault="00761C1B" w:rsidP="00761C1B">
      <w:r>
        <w:t>SOURCE: Used in EN 300 676 V1.3.1, clause 8.5.1 SOURCE: Used in EN 300 676-01 V1.5.1, clause 8.5.1</w:t>
      </w:r>
    </w:p>
    <w:p w:rsidR="00761C1B" w:rsidRDefault="00761C1B" w:rsidP="00761C1B"/>
    <w:p w:rsidR="00761C1B" w:rsidRDefault="00761C1B" w:rsidP="00761C1B">
      <w:r>
        <w:t xml:space="preserve">                                                                                                                                                                                                                                                                                                                                                                                                                                                                                                                                                                                                                                                                                                                                                                                                                                                                                                                                                                                                                                                                                                                                                                                                                                                                                                                                                                                                                                                                                                                                                                                                                                                                                                                                                                                                                                                                                                                                                                                                                                                                                                                                                                                                                                                                                                                                                                                                                                                                                                                                                                                                                                                                                                                                                                                                                                                                                                                                                                                                                                                                                                                                                                                                                                                                                                                                                                                                                                                                                                                                                                                                                                                                                                                                                                                                                                                                                                                                                                                                                                                                                                                                                                                                                                                                                                                                                                                                                                                                                                                                                                                                                                                                                                                                                                                                                                                                                                                                                                                                                                                                                                                                                                                                                                                                                                                                                                                                                                                                                                                                                                                                                                                                                                                                                                                                                                                                                                                                                                                                                                                                                                                                                                                                                                                                                                                                                                                                                                                                                                                                                                                                                                                                                                                                                                                                                                                                                                                                                                                                                                                                                                                              The effective acceptance bandwidth is the frequency range over which an applied signal shall not be rejected by the receiver. this bandwidth allows the reception of offset carriers. </w:t>
      </w:r>
    </w:p>
    <w:p w:rsidR="00761C1B" w:rsidRDefault="00761C1B" w:rsidP="00761C1B">
      <w:r>
        <w:t>SOURCE: Used in EN 302 617 V2.3.1, clause 7.2.1 SOURCE: Used in EN 302 617-01 V1.1.1, clause 8.5.1</w:t>
      </w:r>
    </w:p>
    <w:p w:rsidR="00761C1B" w:rsidRDefault="00761C1B" w:rsidP="00761C1B"/>
    <w:p w:rsidR="00761C1B" w:rsidRDefault="00761C1B" w:rsidP="00761C1B">
      <w:r>
        <w:t xml:space="preserve">                                                                                                                                                                                                                                                                                                                                                                                                                                                                                                                                                                                                                                                                                                                                                                                                                                                                                                                                                                                                                                                                                                                                                                                                                                                                                                                                                                                                                                                                                                                                                                                                                                                                                                                                                                                                                                                                                                                                                                                                                                                                                                                                                                                                                                                                                                                                                                                                                                                                                                                                                                                                                                                                                                                                                                                                                                                                                                                                                                                                                                                                                                                                                                                                                                                                                                                                                                                                                                                                                                                                                                                                                                                                                                                                                                                                                                                                                                                                                                                                                                                                                                                                                                                                                                                                                                                                                                                                                                                                                                                                                                                                                                                                                                                                                                                                                                                                                                                                                                                                                                                                                                                                                                                                                                                                                                                                                                                                                                                                                                                                                                                                                                                                                                                                                                                                                                                                                                                                                                                                                                                                                                                                                                                                                                                                                                                                                                                                                                                                                                                                                                                                                                                                                                                                                                                                                                                                                                                                                                                                                                                                                                                              The effective diameter of the radar picture is understood to be the diameter of the largest completely circular radar picture, which can be shown within the bearing scale. </w:t>
      </w:r>
    </w:p>
    <w:p w:rsidR="00761C1B" w:rsidRDefault="00761C1B" w:rsidP="00761C1B">
      <w:r>
        <w:t>SOURCE: Used in EN 302 194 V2.1.1, clause 8.4.2.1 SOURCE: Used in EN 302 194-01 V1.1.2, clause 7.4.2.1</w:t>
      </w:r>
    </w:p>
    <w:p w:rsidR="00761C1B" w:rsidRDefault="00761C1B" w:rsidP="00761C1B"/>
    <w:p w:rsidR="00761C1B" w:rsidRDefault="00761C1B" w:rsidP="00761C1B">
      <w:r>
        <w:t xml:space="preserve">                                                                                                                                                                                                                                                                                                                                                                                                                                                                                                                                                                                                                                                                                                                                                                                                                                                                                                                                                                                                                                                                                                                                                                                                                                                                                                                                                                                                                                                                                                                                                                                                                                                                                                                                                                                                                                                                                                                                                                                                                                                                                                                                                                                                                                                                                                                                                                                                                                                                                                                                                                                                                                                                                                                                                                                                                                                                                                                                                                                                                                                                                                                                                                                                                                                                                                                                                                                                                                                                                                                                                                                                                                                                                                                                                                                                                                                                                                                                                                                                                                                                                                                                                                                                                                                                                                                                                                                                                                                                                                                                                                                                                                                                                                                                                                                                                                                                                                                                                                                                                                                                                                                                                                                                                                                                                                                                                                                                                                                                                                                                                                                                                                                                                                                                                                                                                                                                                                                                                                                                                                                                                                                                                                                                                                                                                                                                                                                                                                                                                                                                                                                                                                                                                                                                                                                                                                                                                                                                                                                                                                                                                                                              The effective isotropic radiated power is the power radiated within the emission bandwidth of the eut in the direction of the maximum level under specified conditions of measurements in the presence of modulation or without modulation as appropriate, see also clause 3.1. </w:t>
      </w:r>
    </w:p>
    <w:p w:rsidR="00761C1B" w:rsidRDefault="00761C1B" w:rsidP="00761C1B">
      <w:r>
        <w:t>SOURCE: Used in EN 301 559 V2.1.1, clause 4.2.1.3.1 SOURCE: Used in EN 303 203 V2.1.1, clause 4.2.1.3.1</w:t>
      </w:r>
    </w:p>
    <w:p w:rsidR="00761C1B" w:rsidRDefault="00761C1B" w:rsidP="00761C1B"/>
    <w:p w:rsidR="00761C1B" w:rsidRDefault="00761C1B" w:rsidP="00761C1B">
      <w:r>
        <w:t xml:space="preserve">                                                                                                                                                                                                                                                                                                                                                                                                                                                                                                                                                                                                                                                                                                                                                                                                                                                                                                                                                                                                                                                                                                                                                                                                                                                                                                                                                                                                                                                                                                                                                                                                                                                                                                                                                                                                                                                                                                                                                                                                                                                                                                                                                                                                                                                                                                                                                                                                                                                                                                                                                                                                                                                                                                                                                                                                                                                                                                                                                                                                                                                                                                                                                                                                                                                                                                                                                                                                                                                                                                                                                                                                                                                                                                                                                                                                                                                                                                                                                                                                                                                                                                                                                                                                                                                                                                                                                                                                                                                                                                                                                                                                                                                                                                                                                                                                                                                                                                                                                                                                                                                                                                                                                                                                                                                                                                                                                                                                                                                                                                                                                                                                                                                                                                                                                                                                                                                                                                                                                                                                                                                                                                                                                                                                                                                                                                                                                                                                                                                                                                                                                                                                                                                                                                                                                                                                                                                                                                                                                                                                                                                                                                                              The effective isotropic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power levels,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or as specified in clause 6.5 in the case of lp-ami. on a test site, selected from annex a that is appropriate for the eut, the equipment shall be placed at the specified height on a support, as explained in annex a, and in the position closest to normal use as declared by (...\...) [the expected end of this definition was beyond the limit of 200 words] </w:t>
      </w:r>
    </w:p>
    <w:p w:rsidR="00761C1B" w:rsidRDefault="00761C1B" w:rsidP="00761C1B">
      <w:r>
        <w:t>SOURCE: Used in EN 301 559-01 V1.1.2, clause 8.3.1</w:t>
      </w:r>
    </w:p>
    <w:p w:rsidR="00761C1B" w:rsidRDefault="00761C1B" w:rsidP="00761C1B"/>
    <w:p w:rsidR="00761C1B" w:rsidRDefault="00761C1B" w:rsidP="00761C1B">
      <w:r>
        <w:t xml:space="preserve">                                                                                                                                                                                                                                                                                                                                                                                                                                                                                                                                                                                                                                                                                                                                                                                                                                                                                                                                                                                                                                                                                                                                                                                                                                                                                                                                                                                                                                                                                                                                                                                                                                                                                                                                                                                                                                                                                                                                                                                                                                                                                                                                                                                                                                                                                                                                                                                                                                                                                                                                                                                                                                                                                                                                                                                                                                                                                                                                                                                                                                                                                                                                                                                                                                                                                                                                                                                                                                                                                                                                                                                                                                                                                                                                                                                                                                                                                                                                                                                                                                                                                                                                                                                                                                                                                                                                                                                                                                                                                                                                                                                                                                                                                                                                                                                                                                                                                                                                                                                                                                                                                                                                                                                                                                                                                                                                                                                                                                                                                                                                                                                                                                                                                                                                                                                                                                                                                                                                                                                                                                                                                                                                                                                                                                                                                                                                                                                                                                                                                                                                                                                                                                                                                                                                                                                                                                                                                                                                                                                                                                                                                                                              The effective isotropic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power levels,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on a test site, selected from annex a that is appropriate for the eut, the equipment shall be placed at the specified height on a support, as explained in annex a, and in the position closest to normal use as declared by the provider. the test antenna shall be oriented initially for vertical (...\...) [the expected end of this definition was beyond the limit of 200 words] </w:t>
      </w:r>
    </w:p>
    <w:p w:rsidR="00761C1B" w:rsidRDefault="00761C1B" w:rsidP="00761C1B">
      <w:r>
        <w:t>SOURCE: Used in EN 303 203-01 V1.1.1, clause 8.3.1</w:t>
      </w:r>
    </w:p>
    <w:p w:rsidR="00761C1B" w:rsidRDefault="00761C1B" w:rsidP="00761C1B"/>
    <w:p w:rsidR="00761C1B" w:rsidRDefault="00761C1B" w:rsidP="00761C1B">
      <w:r>
        <w:t xml:space="preserve">                                                                                                                                                                                                                                                                                                                                                                                                                                                                                                                                                                                                                                                                                                                                                                                                                                                                                                                                                                                                                                                                                                                                                                                                                                                                                                                                                                                                                                                                                                                                                                                                                                                                                                                                                                                                                                                                                                                                                                                                                                                                                                                                                                                                                                                                                                                                                                                                                                                                                                                                                                                                                                                                                                                                                                                                                                                                                                                                                                                                                                                                                                                                                                                                                                                                                                                                                                                                                                                                                                                                                                                                                                                                                                                                                                                                                                                                                                                                                                                                                                                                                                                                                                                                                                                                                                                                                                                                                                                                                                                                                                                                                                                                                                                                                                                                                                                                                                                                                                                                                                                                                                                                                                                                                                                                                                                                                                                                                                                                                                                                                                                                                                                                                                                                                                                                                                                                                                                                                                                                                                                                                                                                                                                                                                                                                                                                                                                                                                                                                                                                                                                                                                                                                                                                                                                                                                                                                                                                                                                                                                                                                                                              The effective isotropic radiated power shall be as defined in en 301 559-1 [1], clause 8.3. </w:t>
      </w:r>
    </w:p>
    <w:p w:rsidR="00761C1B" w:rsidRDefault="00761C1B" w:rsidP="00761C1B">
      <w:r>
        <w:t>SOURCE: Used in EN 301 559-02 V1.1.2, clause 4.2.4.1</w:t>
      </w:r>
    </w:p>
    <w:p w:rsidR="00761C1B" w:rsidRDefault="00761C1B" w:rsidP="00761C1B"/>
    <w:p w:rsidR="00761C1B" w:rsidRDefault="00761C1B" w:rsidP="00761C1B">
      <w:r>
        <w:t xml:space="preserve">                                                                                                                                                                                                                                                                                                                                                                                                                                                                                                                                                                                                                                                                                                                                                                                                                                                                                                                                                                                                                                                                                                                                                                                                                                                                                                                                                                                                                                                                                                                                                                                                                                                                                                                                                                                                                                                                                                                                                                                                                                                                                                                                                                                                                                                                                                                                                                                                                                                                                                                                                                                                                                                                                                                                                                                                                                                                                                                                                                                                                                                                                                                                                                                                                                                                                                                                                                                                                                                                                                                                                                                                                                                                                                                                                                                                                                                                                                                                                                                                                                                                                                                                                                                                                                                                                                                                                                                                                                                                                                                                                                                                                                                                                                                                                                                                                                                                                                                                                                                                                                                                                                                                                                                                                                                                                                                                                                                                                                                                                                                                                                                                                                                                                                                                                                                                                                                                                                                                                                                                                                                                                                                                                                                                                                                                                                                                                                                                                                                                                                                                                                                                                                                                                                                                                                                                                                                                                                                                                                                                                                                                                                                              The effective isotropic radiated power shall be as defined in en 303 203-1 [1], clause 8.3.1. </w:t>
      </w:r>
    </w:p>
    <w:p w:rsidR="00761C1B" w:rsidRDefault="00761C1B" w:rsidP="00761C1B">
      <w:r>
        <w:t>SOURCE: Used in EN 303 203-02 V1.1.1, clause 4.2.1.3.1</w:t>
      </w:r>
    </w:p>
    <w:p w:rsidR="00761C1B" w:rsidRDefault="00761C1B" w:rsidP="00761C1B"/>
    <w:p w:rsidR="00761C1B" w:rsidRDefault="00761C1B" w:rsidP="00761C1B">
      <w:r>
        <w:t xml:space="preserve">                                                                                                                                                                                                                                                                                                                                                                                                                                                                                                                                                                                                                                                                                                                                                                                                                                                                                                                                                                                                                                                                                                                                                                                                                                                                                                                                                                                                                                                                                                                                                                                                                                                                                                                                                                                                                                                                                                                                                                                                                                                                                                                                                                                                                                                                                                                                                                                                                                                                                                                                                                                                                                                                                                                                                                                                                                                                                                                                                                                                                                                                                                                                                                                                                                                                                                                                                                                                                                                                                                                                                                                                                                                                                                                                                                                                                                                                                                                                                                                                                                                                                                                                                                                                                                                                                                                                                                                                                                                                                                                                                                                                                                                                                                                                                                                                                                                                                                                                                                                                                                                                                                                                                                                                                                                                                                                                                                                                                                                                                                                                                                                                                                                                                                                                                                                                                                                                                                                                                                                                                                                                                                                                                                                                                                                                                                                                                                                                                                                                                                                                                                                                                                                                                                                                                                                                                                                                                                                                                                                                                                                                                                                              The effective luminous intensity is a calculated value, which is defined by a formula as indicated in imo resolution a.689 (17) [4]. </w:t>
      </w:r>
    </w:p>
    <w:p w:rsidR="00761C1B" w:rsidRDefault="00761C1B" w:rsidP="00761C1B">
      <w:r>
        <w:t>SOURCE: Used in EN 300 066 V1.3.1, clause 10.1.1</w:t>
      </w:r>
    </w:p>
    <w:p w:rsidR="00761C1B" w:rsidRDefault="00761C1B" w:rsidP="00761C1B"/>
    <w:p w:rsidR="00761C1B" w:rsidRDefault="00761C1B" w:rsidP="00761C1B">
      <w:r>
        <w:t xml:space="preserve">                                                                                                                                                                                                                                                                                                                                                                                                                                                                                                                                                                                                                                                                                                                                                                                                                                                                                                                                                                                                                                                                                                                                                                                                                                                                                                                                                                                                                                                                                                                                                                                                                                                                                                                                                                                                                                                                                                                                                                                                                                                                                                                                                                                                                                                                                                                                                                                                                                                                                                                                                                                                                                                                                                                                                                                                                                                                                                                                                                                                                                                                                                                                                                                                                                                                                                                                                                                                                                                                                                                                                                                                                                                                                                                                                                                                                                                                                                                                                                                                                                                                                                                                                                                                                                                                                                                                                                                                                                                                                                                                                                                                                                                                                                                                                                                                                                                                                                                                                                                                                                                                                                                                                                                                                                                                                                                                                                                                                                                                                                                                                                                                                                                                                                                                                                                                                                                                                                                                                                                                                                                                                                                                                                                                                                                                                                                                                                                                                                                                                                                                                                                                                                                                                                                                                                                                                                                                                                                                                                                                                                                                                                                              The effective radiated e-field shall be as defined in en 302 536-1 [1], clause 8.2.2.1. </w:t>
      </w:r>
    </w:p>
    <w:p w:rsidR="00761C1B" w:rsidRDefault="00761C1B" w:rsidP="00761C1B">
      <w:r>
        <w:t>SOURCE: Used in EN 302 536-02 V1.1.1, clause 4.2.3.2.1</w:t>
      </w:r>
    </w:p>
    <w:p w:rsidR="00761C1B" w:rsidRDefault="00761C1B" w:rsidP="00761C1B"/>
    <w:p w:rsidR="00761C1B" w:rsidRDefault="00761C1B" w:rsidP="00761C1B">
      <w:r>
        <w:t xml:space="preserve">                                                                                                                                                                                                                                                                                                                                                                                                                                                                                                                                                                                                                                                                                                                                                                                                                                                                                                                                                                                                                                                                                                                                                                                                                                                                                                                                                                                                                                                                                                                                                                                                                                                                                                                                                                                                                                                                                                                                                                                                                                                                                                                                                                                                                                                                                                                                                                                                                                                                                                                                                                                                                                                                                                                                                                                                                                                                                                                                                                                                                                                                                                                                                                                                                                                                                                                                                                                                                                                                                                                                                                                                                                                                                                                                                                                                                                                                                                                                                                                                                                                                                                                                                                                                                                                                                                                                                                                                                                                                                                                                                                                                                                                                                                                                                                                                                                                                                                                                                                                                                                                                                                                                                                                                                                                                                                                                                                                                                                                                                                                                                                                                                                                                                                                                                                                                                                                                                                                                                                                                                                                                                                                                                                                                                                                                                                                                                                                                                                                                                                                                                                                                                                                                                                                                                                                                                                                                                                                                                                                                                                                                                                                              The effective radiated h-field shall be as defined in en 302 536-1 [1], clause 8.2.1.1. </w:t>
      </w:r>
    </w:p>
    <w:p w:rsidR="00761C1B" w:rsidRDefault="00761C1B" w:rsidP="00761C1B">
      <w:r>
        <w:t>SOURCE: Used in EN 302 536-02 V1.1.1, clause 4.2.3.1.1</w:t>
      </w:r>
    </w:p>
    <w:p w:rsidR="00761C1B" w:rsidRDefault="00761C1B" w:rsidP="00761C1B"/>
    <w:p w:rsidR="00761C1B" w:rsidRDefault="00761C1B" w:rsidP="00761C1B">
      <w:r>
        <w:t xml:space="preserve">                                                                                                                                                                                                                                                                                                                                                                                                                                                                                                                                                                                                                                                                                                                                                                                                                                                                                                                                                                                                                                                                                                                                                                                                                                                                                                                                                                                                                                                                                                                                                                                                                                                                                                                                                                                                                                                                                                                                                                                                                                                                                                                                                                                                                                                                                                                                                                                                                                                                                                                                                                                                                                                                                                                                                                                                                                                                                                                                                                                                                                                                                                                                                                                                                                                                                                                                                                                                                                                                                                                                                                                                                                                                                                                                                                                                                                                                                                                                                                                                                                                                                                                                                                                                                                                                                                                                                                                                                                                                                                                                                                                                                                                                                                                                                                                                                                                                                                                                                                                                                                                                                                                                                                                                                                                                                                                                                                                                                                                                                                                                                                                                                                                                                                                                                                                                                                                                                                                                                                                                                                                                                                                                                                                                                                                                                                                                                                                                                                                                                                                                                                                                                                                                                                                                                                                                                                                                                                                                                                                                                                                                                                                              The effective radiated peak envelope power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w:t>
      </w:r>
    </w:p>
    <w:p w:rsidR="00761C1B" w:rsidRDefault="00761C1B" w:rsidP="00761C1B">
      <w:r>
        <w:t>SOURCE: Used in EN 300 066 V1.3.1, clause 10.3.5.1</w:t>
      </w:r>
    </w:p>
    <w:p w:rsidR="00761C1B" w:rsidRDefault="00761C1B" w:rsidP="00761C1B"/>
    <w:p w:rsidR="00761C1B" w:rsidRDefault="00761C1B" w:rsidP="00761C1B">
      <w:r>
        <w:t xml:space="preserve">                                                                                                                                                                                                                                                                                                                                                                                                                                                                                                                                                                                                                                                                                                                                                                                                                                                                                                                                                                                                                                                                                                                                                                                                                                                                                                                                                                                                                                                                                                                                                                                                                                                                                                                                                                                                                                                                                                                                                                                                                                                                                                                                                                                                                                                                                                                                                                                                                                                                                                                                                                                                                                                                                                                                                                                                                                                                                                                                                                                                                                                                                                                                                                                                                                                                                                                                                                                                                                                                                                                                                                                                                                                                                                                                                                                                                                                                                                                                                                                                                                                                                                                                                                                                                                                                                                                                                                                                                                                                                                                                                                                                                                                                                                                                                                                                                                                                                                                                                                                                                                                                                                                                                                                                                                                                                                                                                                                                                                                                                                                                                                                                                                                                                                                                                                                                                                                                                                                                                                                                                                                                                                                                                                                                                                                                                                                                                                                                                                                                                                                                                                                                                                                                                                                                                                                                                                                                                                                                                                                                                                                                                                                              The effective radiated power (erp) is the power radiated in the direction of the maximum field strength under the specified conditions of measurements. </w:t>
      </w:r>
    </w:p>
    <w:p w:rsidR="00761C1B" w:rsidRDefault="00761C1B" w:rsidP="00761C1B">
      <w:r>
        <w:t>SOURCE: Used in EN 303 098 V2.1.1, clause 8.3.1 SOURCE: Used in EN 303 098-01 V1.2.1, clause 8.3.1 SOURCE: Used in EN 303 132 V1.1.1, clause 8.3.1</w:t>
      </w:r>
    </w:p>
    <w:p w:rsidR="00761C1B" w:rsidRDefault="00761C1B" w:rsidP="00761C1B"/>
    <w:p w:rsidR="00761C1B" w:rsidRDefault="00761C1B" w:rsidP="00761C1B">
      <w:r>
        <w:t xml:space="preserve">                                                                                                                                                                                                                                                                                                                                                                                                                                                                                                                                                                                                                                                                                                                                                                                                                                                                                                                                                                                                                                                                                                                                                                                                                                                                                                                                                                                                                                                                                                                                                                                                                                                                                                                                                                                                                                                                                                                                                                                                                                                                                                                                                                                                                                                                                                                                                                                                                                                                                                                                                                                                                                                                                                                                                                                                                                                                                                                                                                                                                                                                                                                                                                                                                                                                                                                                                                                                                                                                                                                                                                                                                                                                                                                                                                                                                                                                                                                                                                                                                                                                                                                                                                                                                                                                                                                                                                                                                                                                                                                                                                                                                                                                                                                                                                                                                                                                                                                                                                                                                                                                                                                                                                                                                                                                                                                                                                                                                                                                                                                                                                                                                                                                                                                                                                                                                                                                                                                                                                                                                                                                                                                                                                                                                                                                                                                                                                                                                                                                                                                                                                                                                                                                                                                                                                                                                                                                                                                                                                                                                                                                                                                              The effective radiated power during cw modulation shall be as defined in en 302 961-1 [1], clause 8.5.1. </w:t>
      </w:r>
    </w:p>
    <w:p w:rsidR="00761C1B" w:rsidRDefault="00761C1B" w:rsidP="00761C1B">
      <w:r>
        <w:t>SOURCE: Used in EN 302 961-02 V1.2.1, clause 4.2.6.1</w:t>
      </w:r>
    </w:p>
    <w:p w:rsidR="00761C1B" w:rsidRDefault="00761C1B" w:rsidP="00761C1B"/>
    <w:p w:rsidR="00761C1B" w:rsidRDefault="00761C1B" w:rsidP="00761C1B">
      <w:r>
        <w:t xml:space="preserve">                                                                                                                                                                                                                                                                                                                                                                                                                                                                                                                                                                                                                                                                                                                                                                                                                                                                                                                                                                                                                                                                                                                                                                                                                                                                                                                                                                                                                                                                                                                                                                                                                                                                                                                                                                                                                                                                                                                                                                                                                                                                                                                                                                                                                                                                                                                                                                                                                                                                                                                                                                                                                                                                                                                                                                                                                                                                                                                                                                                                                                                                                                                                                                                                                                                                                                                                                                                                                                                                                                                                                                                                                                                                                                                                                                                                                                                                                                                                                                                                                                                                                                                                                                                                                                                                                                                                                                                                                                                                                                                                                                                                                                                                                                                                                                                                                                                                                                                                                                                                                                                                                                                                                                                                                                                                                                                                                                                                                                                                                                                                                                                                                                                                                                                                                                                                                                                                                                                                                                                                                                                                                                                                                                                                                                                                                                                                                                                                                                                                                                                                                                                                                                                                                                                                                                                                                                                                                                                                                                                                                                                                                                                              The effective radiated power is defined as the rms carrier power that the transmitter radiates according to manufacturers specified conditions of operation. </w:t>
      </w:r>
    </w:p>
    <w:p w:rsidR="00761C1B" w:rsidRDefault="00761C1B" w:rsidP="00761C1B">
      <w:r>
        <w:t>SOURCE: Used in EN 301 357 V2.1.1, clause 8.3.4.1 SOURCE: Used in EN 301 357-01 V1.4.1, clause 8.2.3.1</w:t>
      </w:r>
    </w:p>
    <w:p w:rsidR="00761C1B" w:rsidRDefault="00761C1B" w:rsidP="00761C1B"/>
    <w:p w:rsidR="00761C1B" w:rsidRDefault="00761C1B" w:rsidP="00761C1B">
      <w:r>
        <w:t xml:space="preserve">                                                                                                                                                                                                                                                                                                                                                                                                                                                                                                                                                                                                                                                                                                                                                                                                                                                                                                                                                                                                                                                                                                                                                                                                                                                                                                                                                                                                                                                                                                                                                                                                                                                                                                                                                                                                                                                                                                                                                                                                                                                                                                                                                                                                                                                                                                                                                                                                                                                                                                                                                                                                                                                                                                                                                                                                                                                                                                                                                                                                                                                                                                                                                                                                                                                                                                                                                                                                                                                                                                                                                                                                                                                                                                                                                                                                                                                                                                                                                                                                                                                                                                                                                                                                                                                                                                                                                                                                                                                                                                                                                                                                                                                                                                                                                                                                                                                                                                                                                                                                                                                                                                                                                                                                                                                                                                                                                                                                                                                                                                                                                                                                                                                                                                                                                                                                                                                                                                                                                                                                                                                                                                                                                                                                                                                                                                                                                                                                                                                                                                                                                                                                                                                                                                                                                                                                                                                                                                                                                                                                                                                                                                                              The effective radiated power is defined in en 300 219-1 [4], clause 8.3.1. </w:t>
      </w:r>
    </w:p>
    <w:p w:rsidR="00761C1B" w:rsidRDefault="00761C1B" w:rsidP="00761C1B">
      <w:r>
        <w:t>SOURCE: Used in EN 300 219-02 V1.1.1, clause 4.2.3.1</w:t>
      </w:r>
    </w:p>
    <w:p w:rsidR="00761C1B" w:rsidRDefault="00761C1B" w:rsidP="00761C1B"/>
    <w:p w:rsidR="00761C1B" w:rsidRDefault="00761C1B" w:rsidP="00761C1B">
      <w:r>
        <w:t xml:space="preserve">                                                                                                                                                                                                                                                                                                                                                                                                                                                                                                                                                                                                                                                                                                                                                                                                                                                                                                                                                                                                                                                                                                                                                                                                                                                                                                                                                                                                                                                                                                                                                                                                                                                                                                                                                                                                                                                                                                                                                                                                                                                                                                                                                                                                                                                                                                                                                                                                                                                                                                                                                                                                                                                                                                                                                                                                                                                                                                                                                                                                                                                                                                                                                                                                                                                                                                                                                                                                                                                                                                                                                                                                                                                                                                                                                                                                                                                                                                                                                                                                                                                                                                                                                                                                                                                                                                                                                                                                                                                                                                                                                                                                                                                                                                                                                                                                                                                                                                                                                                                                                                                                                                                                                                                                                                                                                                                                                                                                                                                                                                                                                                                                                                                                                                                                                                                                                                                                                                                                                                                                                                                                                                                                                                                                                                                                                                                                                                                                                                                                                                                                                                                                                                                                                                                                                                                                                                                                                                                                                                                                                                                                                                                              The effective radiated power is defined in en 300 296-1 [1], clause 7.2.1. </w:t>
      </w:r>
    </w:p>
    <w:p w:rsidR="00761C1B" w:rsidRDefault="00761C1B" w:rsidP="00761C1B">
      <w:r>
        <w:t>SOURCE: Used in EN 300 296-02 V1.4.1, clause 4.2.2.1</w:t>
      </w:r>
    </w:p>
    <w:p w:rsidR="00761C1B" w:rsidRDefault="00761C1B" w:rsidP="00761C1B"/>
    <w:p w:rsidR="00761C1B" w:rsidRDefault="00761C1B" w:rsidP="00761C1B">
      <w:r>
        <w:t xml:space="preserve">                                                                                                                                                                                                                                                                                                                                                                                                                                                                                                                                                                                                                                                                                                                                                                                                                                                                                                                                                                                                                                                                                                                                                                                                                                                                                                                                                                                                                                                                                                                                                                                                                                                                                                                                                                                                                                                                                                                                                                                                                                                                                                                                                                                                                                                                                                                                                                                                                                                                                                                                                                                                                                                                                                                                                                                                                                                                                                                                                                                                                                                                                                                                                                                                                                                                                                                                                                                                                                                                                                                                                                                                                                                                                                                                                                                                                                                                                                                                                                                                                                                                                                                                                                                                                                                                                                                                                                                                                                                                                                                                                                                                                                                                                                                                                                                                                                                                                                                                                                                                                                                                                                                                                                                                                                                                                                                                                                                                                                                                                                                                                                                                                                                                                                                                                                                                                                                                                                                                                                                                                                                                                                                                                                                                                                                                                                                                                                                                                                                                                                                                                                                                                                                                                                                                                                                                                                                                                                                                                                                                                                                                                                                              The effective radiated power is defined in en 300 341-1 [4], subclause 8.2.1. </w:t>
      </w:r>
    </w:p>
    <w:p w:rsidR="00761C1B" w:rsidRDefault="00761C1B" w:rsidP="00761C1B">
      <w:r>
        <w:t>SOURCE: Used in EN 300 341-02 V1.1.1, clause 4.2.2.1</w:t>
      </w:r>
    </w:p>
    <w:p w:rsidR="00761C1B" w:rsidRDefault="00761C1B" w:rsidP="00761C1B"/>
    <w:p w:rsidR="00761C1B" w:rsidRDefault="00761C1B" w:rsidP="00761C1B">
      <w:r>
        <w:t xml:space="preserve">                                                                                                                                                                                                                                                                                                                                                                                                                                                                                                                                                                                                                                                                                                                                                                                                                                                                                                                                                                                                                                                                                                                                                                                                                                                                                                                                                                                                                                                                                                                                                                                                                                                                                                                                                                                                                                                                                                                                                                                                                                                                                                                                                                                                                                                                                                                                                                                                                                                                                                                                                                                                                                                                                                                                                                                                                                                                                                                                                                                                                                                                                                                                                                                                                                                                                                                                                                                                                                                                                                                                                                                                                                                                                                                                                                                                                                                                                                                                                                                                                                                                                                                                                                                                                                                                                                                                                                                                                                                                                                                                                                                                                                                                                                                                                                                                                                                                                                                                                                                                                                                                                                                                                                                                                                                                                                                                                                                                                                                                                                                                                                                                                                                                                                                                                                                                                                                                                                                                                                                                                                                                                                                                                                                                                                                                                                                                                                                                                                                                                                                                                                                                                                                                                                                                                                                                                                                                                                                                                                                                                                                                                                                              The effective radiated power is defined in en 300 390-1 [4], subclause 8.2.1. </w:t>
      </w:r>
    </w:p>
    <w:p w:rsidR="00761C1B" w:rsidRDefault="00761C1B" w:rsidP="00761C1B">
      <w:r>
        <w:t>SOURCE: Used in EN 300 390-02 V1.1.1, clause 4.2.2.1</w:t>
      </w:r>
    </w:p>
    <w:p w:rsidR="00761C1B" w:rsidRDefault="00761C1B" w:rsidP="00761C1B"/>
    <w:p w:rsidR="00761C1B" w:rsidRDefault="00761C1B" w:rsidP="00761C1B">
      <w:r>
        <w:t xml:space="preserve">                                                                                                                                                                                                                                                                                                                                                                                                                                                                                                                                                                                                                                                                                                                                                                                                                                                                                                                                                                                                                                                                                                                                                                                                                                                                                                                                                                                                                                                                                                                                                                                                                                                                                                                                                                                                                                                                                                                                                                                                                                                                                                                                                                                                                                                                                                                                                                                                                                                                                                                                                                                                                                                                                                                                                                                                                                                                                                                                                                                                                                                                                                                                                                                                                                                                                                                                                                                                                                                                                                                                                                                                                                                                                                                                                                                                                                                                                                                                                                                                                                                                                                                                                                                                                                                                                                                                                                                                                                                                                                                                                                                                                                                                                                                                                                                                                                                                                                                                                                                                                                                                                                                                                                                                                                                                                                                                                                                                                                                                                                                                                                                                                                                                                                                                                                                                                                                                                                                                                                                                                                                                                                                                                                                                                                                                                                                                                                                                                                                                                                                                                                                                                                                                                                                                                                                                                                                                                                                                                                                                                                                                                                                              The effective radiated power is the maximum power radiated during the interval of continuous transmission within the emission bandwidth of the eut with the highest radiated power in the direction of the maximum level under specified conditions of measurements in the presence of modulation or without modulation as appropriate. </w:t>
      </w:r>
    </w:p>
    <w:p w:rsidR="00761C1B" w:rsidRDefault="00761C1B" w:rsidP="00761C1B">
      <w:r>
        <w:t>SOURCE: Used in EN 302 510 V2.1.1, clause 4.2.1.1.1 SOURCE: Used in EN 302 537 V2.1.1, clause 4.2.1.3.1</w:t>
      </w:r>
    </w:p>
    <w:p w:rsidR="00761C1B" w:rsidRDefault="00761C1B" w:rsidP="00761C1B"/>
    <w:p w:rsidR="00761C1B" w:rsidRDefault="00761C1B" w:rsidP="00761C1B">
      <w:r>
        <w:t xml:space="preserve">                                                                                                                                                                                                                                                                                                                                                                                                                                                                                                                                                                                                                                                                                                                                                                                                                                                                                                                                                                                                                                                                                                                                                                                                                                                                                                                                                                                                                                                                                                                                                                                                                                                                                                                                                                                                                                                                                                                                                                                                                                                                                                                                                                                                                                                                                                                                                                                                                                                                                                                                                                                                                                                                                                                                                                                                                                                                                                                                                                                                                                                                                                                                                                                                                                                                                                                                                                                                                                                                                                                                                                                                                                                                                                                                                                                                                                                                                                                                                                                                                                                                                                                                                                                                                                                                                                                                                                                                                                                                                                                                                                                                                                                                                                                                                                                                                                                                                                                                                                                                                                                                                                                                                                                                                                                                                                                                                                                                                                                                                                                                                                                                                                                                                                                                                                                                                                                                                                                                                                                                                                                                                                                                                                                                                                                                                                                                                                                                                                                                                                                                                                                                                                                                                                                                                                                                                                                                                                                                                                                                                                                                                                                              The effective radiated power is the power radiated during an interval of continuous transmission within the emission bandwidth of the eut in the direction of the maximum level under specified conditions of measurements in the presence of modulation or without modulation as appropriate. 8.3.1.1 methods of measurement on a test site, selected from annex a that is appropriate for the eut, the equipment shall be placed at the specified height on a support, as explained in annex a, and in the position closest to normal use as declared by the provider. implanted and body worn devices shall be mounted and arranged in the human torso simulator as described in annex a. the test antenna shall be oriented initially for vertical polarization and shall be chosen to correspond to the frequency of the transmitter. the output of the test antenna shall be connected to the measuring receiver. the transmitter shall be switched on if possible, without modulation and the measuring receiver shall be tuned to the frequency of the transmitter under test. in case of equipment where it is not possible to make the measurement in the absence of modulation, the measurement shall be carried out by the use of a (...\...) [the expected end of this definition was beyond the limit of 200 words] </w:t>
      </w:r>
    </w:p>
    <w:p w:rsidR="00761C1B" w:rsidRDefault="00761C1B" w:rsidP="00761C1B">
      <w:r>
        <w:t>SOURCE: Used in EN 302 537-01 V1.1.2, clause 8.3.1</w:t>
      </w:r>
    </w:p>
    <w:p w:rsidR="00761C1B" w:rsidRDefault="00761C1B" w:rsidP="00761C1B"/>
    <w:p w:rsidR="00761C1B" w:rsidRDefault="00761C1B" w:rsidP="00761C1B">
      <w:r>
        <w:t xml:space="preserve">                                                                                                                                                                                                                                                                                                                                                                                                                                                                                                                                                                                                                                                                                                                                                                                                                                                                                                                                                                                                                                                                                                                                                                                                                                                                                                                                                                                                                                                                                                                                                                                                                                                                                                                                                                                                                                                                                                                                                                                                                                                                                                                                                                                                                                                                                                                                                                                                                                                                                                                                                                                                                                                                                                                                                                                                                                                                                                                                                                                                                                                                                                                                                                                                                                                                                                                                                                                                                                                                                                                                                                                                                                                                                                                                                                                                                                                                                                                                                                                                                                                                                                                                                                                                                                                                                                                                                                                                                                                                                                                                                                                                                                                                                                                                                                                                                                                                                                                                                                                                                                                                                                                                                                                                                                                                                                                                                                                                                                                                                                                                                                                                                                                                                                                                                                                                                                                                                                                                                                                                                                                                                                                                                                                                                                                                                                                                                                                                                                                                                                                                                                                                                                                                                                                                                                                                                                                                                                                                                                                                                                                                                                                              The effective radiated power is the power radiated in the direction of the maximum field strength under specified conditions of measurement. the rated effective radiated power is the effective radiated power of the equipment as declared by the manufacturer. </w:t>
      </w:r>
    </w:p>
    <w:p w:rsidR="00761C1B" w:rsidRDefault="00761C1B" w:rsidP="00761C1B">
      <w:r>
        <w:t>SOURCE: Used in EN 300 219 V2.1.1, clause 8.3.1 SOURCE: Used in EN 300 219-01 V1.2.1, clause 8.3.1</w:t>
      </w:r>
    </w:p>
    <w:p w:rsidR="00761C1B" w:rsidRDefault="00761C1B" w:rsidP="00761C1B"/>
    <w:p w:rsidR="00761C1B" w:rsidRDefault="00761C1B" w:rsidP="00761C1B">
      <w:r>
        <w:t xml:space="preserve">                                                                                                                                                                                                                                                                                                                                                                                                                                                                                                                                                                                                                                                                                                                                                                                                                                                                                                                                                                                                                                                                                                                                                                                                                                                                                                                                                                                                                                                                                                                                                                                                                                                                                                                                                                                                                                                                                                                                                                                                                                                                                                                                                                                                                                                                                                                                                                                                                                                                                                                                                                                                                                                                                                                                                                                                                                                                                                                                                                                                                                                                                                                                                                                                                                                                                                                                                                                                                                                                                                                                                                                                                                                                                                                                                                                                                                                                                                                                                                                                                                                                                                                                                                                                                                                                                                                                                                                                                                                                                                                                                                                                                                                                                                                                                                                                                                                                                                                                                                                                                                                                                                                                                                                                                                                                                                                                                                                                                                                                                                                                                                                                                                                                                                                                                                                                                                                                                                                                                                                                                                                                                                                                                                                                                                                                                                                                                                                                                                                                                                                                                                                                                                                                                                                                                                                                                                                                                                                                                                                                                                                                                                                              The effective radiated power is the power radiated in the direction of the maximum field strength under specified conditions of measurement. the rated effective radiated power is the effective radiated power of the equipment as declared by the supplier. </w:t>
      </w:r>
    </w:p>
    <w:p w:rsidR="00761C1B" w:rsidRDefault="00761C1B" w:rsidP="00761C1B">
      <w:r>
        <w:t>SOURCE: Used in EN 300 341 V2.1.1, clause 8.2.1</w:t>
      </w:r>
    </w:p>
    <w:p w:rsidR="00761C1B" w:rsidRDefault="00761C1B" w:rsidP="00761C1B"/>
    <w:p w:rsidR="00761C1B" w:rsidRDefault="00761C1B" w:rsidP="00761C1B">
      <w:r>
        <w:t xml:space="preserve">                                                                                                                                                                                                                                                                                                                                                                                                                                                                                                                                                                                                                                                                                                                                                                                                                                                                                                                                                                                                                                                                                                                                                                                                                                                                                                                                                                                                                                                                                                                                                                                                                                                                                                                                                                                                                                                                                                                                                                                                                                                                                                                                                                                                                                                                                                                                                                                                                                                                                                                                                                                                                                                                                                                                                                                                                                                                                                                                                                                                                                                                                                                                                                                                                                                                                                                                                                                                                                                                                                                                                                                                                                                                                                                                                                                                                                                                                                                                                                                                                                                                                                                                                                                                                                                                                                                                                                                                                                                                                                                                                                                                                                                                                                                                                                                                                                                                                                                                                                                                                                                                                                                                                                                                                                                                                                                                                                                                                                                                                                                                                                                                                                                                                                                                                                                                                                                                                                                                                                                                                                                                                                                                                                                                                                                                                                                                                                                                                                                                                                                                                                                                                                                                                                                                                                                                                                                                                                                                                                                                                                                                                                                              The effective radiated power is the power radiated in the direction of the maximum level under specified conditions of measurements in the absence of modulation. </w:t>
      </w:r>
    </w:p>
    <w:p w:rsidR="00761C1B" w:rsidRDefault="00761C1B" w:rsidP="00761C1B">
      <w:r>
        <w:t>SOURCE: Used in EN 302 054 V2.2.1, clause 4.2.4.1 SOURCE: Used in EN 302 054-01 V1.2.1, clause 7.4.1 SOURCE: Used in EN 302 454 V2.2.1, clause 4.2.4.1 SOURCE: Used in EN 302 454-01 V1.2.1, clause 7.4.1</w:t>
      </w:r>
    </w:p>
    <w:p w:rsidR="00761C1B" w:rsidRDefault="00761C1B" w:rsidP="00761C1B"/>
    <w:p w:rsidR="00761C1B" w:rsidRDefault="00761C1B" w:rsidP="00761C1B">
      <w:r>
        <w:t xml:space="preserve">                                                                                                                                                                                                                                                                                                                                                                                                                                                                                                                                                                                                                                                                                                                                                                                                                                                                                                                                                                                                                                                                                                                                                                                                                                                                                                                                                                                                                                                                                                                                                                                                                                                                                                                                                                                                                                                                                                                                                                                                                                                                                                                                                                                                                                                                                                                                                                                                                                                                                                                                                                                                                                                                                                                                                                                                                                                                                                                                                                                                                                                                                                                                                                                                                                                                                                                                                                                                                                                                                                                                                                                                                                                                                                                                                                                                                                                                                                                                                                                                                                                                                                                                                                                                                                                                                                                                                                                                                                                                                                                                                                                                                                                                                                                                                                                                                                                                                                                                                                                                                                                                                                                                                                                                                                                                                                                                                                                                                                                                                                                                                                                                                                                                                                                                                                                                                                                                                                                                                                                                                                                                                                                                                                                                                                                                                                                                                                                                                                                                                                                                                                                                                                                                                                                                                                                                                                                                                                                                                                                                                                                                                                                              The effective radiated power is the power radiated within the emission bandwidth of the eut in the direction of the maximum level under specified conditions of measurements in the presence of modulation or without modulation as appropriate, see also clause 3.1. </w:t>
      </w:r>
    </w:p>
    <w:p w:rsidR="00761C1B" w:rsidRDefault="00761C1B" w:rsidP="00761C1B">
      <w:r>
        <w:t>SOURCE: Used in EN 301 839 V2.1.1, clause 4.2.1.3.1</w:t>
      </w:r>
    </w:p>
    <w:p w:rsidR="00761C1B" w:rsidRDefault="00761C1B" w:rsidP="00761C1B"/>
    <w:p w:rsidR="00761C1B" w:rsidRDefault="00761C1B" w:rsidP="00761C1B">
      <w:r>
        <w:t xml:space="preserve">                                                                                                                                                                                                                                                                                                                                                                                                                                                                                                                                                                                                                                                                                                                                                                                                                                                                                                                                                                                                                                                                                                                                                                                                                                                                                                                                                                                                                                                                                                                                                                                                                                                                                                                                                                                                                                                                                                                                                                                                                                                                                                                                                                                                                                                                                                                                                                                                                                                                                                                                                                                                                                                                                                                                                                                                                                                                                                                                                                                                                                                                                                                                                                                                                                                                                                                                                                                                                                                                                                                                                                                                                                                                                                                                                                                                                                                                                                                                                                                                                                                                                                                                                                                                                                                                                                                                                                                                                                                                                                                                                                                                                                                                                                                                                                                                                                                                                                                                                                                                                                                                                                                                                                                                                                                                                                                                                                                                                                                                                                                                                                                                                                                                                                                                                                                                                                                                                                                                                                                                                                                                                                                                                                                                                                                                                                                                                                                                                                                                                                                                                                                                                                                                                                                                                                                                                                                                                                                                                                                                                                                                                                                              The effective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carrier powers,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or as specified in clause a.1.1.3 in the case of ulp-ami. on a test site, selected from annex a that is appropriate for the eut, the equipment shall be placed at the specified height on a support, as explained in annex a, and in the position closest to normal use as declared by the (...\...) [the expected end of this definition was beyond the limit of 200 words] </w:t>
      </w:r>
    </w:p>
    <w:p w:rsidR="00761C1B" w:rsidRDefault="00761C1B" w:rsidP="00761C1B">
      <w:r>
        <w:t>SOURCE: Used in EN 301 839-01 V1.3.1, clause 8.3.1</w:t>
      </w:r>
    </w:p>
    <w:p w:rsidR="00761C1B" w:rsidRDefault="00761C1B" w:rsidP="00761C1B"/>
    <w:p w:rsidR="00761C1B" w:rsidRDefault="00761C1B" w:rsidP="00761C1B">
      <w:r>
        <w:t xml:space="preserve">                                                                                                                                                                                                                                                                                                                                                                                                                                                                                                                                                                                                                                                                                                                                                                                                                                                                                                                                                                                                                                                                                                                                                                                                                                                                                                                                                                                                                                                                                                                                                                                                                                                                                                                                                                                                                                                                                                                                                                                                                                                                                                                                                                                                                                                                                                                                                                                                                                                                                                                                                                                                                                                                                                                                                                                                                                                                                                                                                                                                                                                                                                                                                                                                                                                                                                                                                                                                                                                                                                                                                                                                                                                                                                                                                                                                                                                                                                                                                                                                                                                                                                                                                                                                                                                                                                                                                                                                                                                                                                                                                                                                                                                                                                                                                                                                                                                                                                                                                                                                                                                                                                                                                                                                                                                                                                                                                                                                                                                                                                                                                                                                                                                                                                                                                                                                                                                                                                                                                                                                                                                                                                                                                                                                                                                                                                                                                                                                                                                                                                                                                                                                                                                                                                                                                                                                                                                                                                                                                                                                                                                                                                                              The effective radiated power is the product of the power supplied to the antenna and its gain relative to a half wave dipole in the direction of maximum gain in the absence of modulation. </w:t>
      </w:r>
    </w:p>
    <w:p w:rsidR="00761C1B" w:rsidRDefault="00761C1B" w:rsidP="00761C1B">
      <w:r>
        <w:t>SOURCE: Used in EN 302 208-01 V2.1.1, clause 8.3.1</w:t>
      </w:r>
    </w:p>
    <w:p w:rsidR="00761C1B" w:rsidRDefault="00761C1B" w:rsidP="00761C1B"/>
    <w:p w:rsidR="00761C1B" w:rsidRDefault="00761C1B" w:rsidP="00761C1B">
      <w:r>
        <w:t xml:space="preserve">                                                                                                                                                                                                                                                                                                                                                                                                                                                                                                                                                                                                                                                                                                                                                                                                                                                                                                                                                                                                                                                                                                                                                                                                                                                                                                                                                                                                                                                                                                                                                                                                                                                                                                                                                                                                                                                                                                                                                                                                                                                                                                                                                                                                                                                                                                                                                                                                                                                                                                                                                                                                                                                                                                                                                                                                                                                                                                                                                                                                                                                                                                                                                                                                                                                                                                                                                                                                                                                                                                                                                                                                                                                                                                                                                                                                                                                                                                                                                                                                                                                                                                                                                                                                                                                                                                                                                                                                                                                                                                                                                                                                                                                                                                                                                                                                                                                                                                                                                                                                                                                                                                                                                                                                                                                                                                                                                                                                                                                                                                                                                                                                                                                                                                                                                                                                                                                                                                                                                                                                                                                                                                                                                                                                                                                                                                                                                                                                                                                                                                                                                                                                                                                                                                                                                                                                                                                                                                                                                                                                                                                                                                                              The effective radiated power is the product of the power supplied to the antenna and its gain relative to a half wave dipole in the direction of maximum gain. </w:t>
      </w:r>
    </w:p>
    <w:p w:rsidR="00761C1B" w:rsidRDefault="00761C1B" w:rsidP="00761C1B">
      <w:r>
        <w:t>SOURCE: Used in EN 302 208 V3.1.1, clause 4.3.3.2</w:t>
      </w:r>
    </w:p>
    <w:p w:rsidR="00761C1B" w:rsidRDefault="00761C1B" w:rsidP="00761C1B"/>
    <w:p w:rsidR="00761C1B" w:rsidRDefault="00761C1B" w:rsidP="00761C1B">
      <w:r>
        <w:t xml:space="preserve">                                                                                                                                                                                                                                                                                                                                                                                                                                                                                                                                                                                                                                                                                                                                                                                                                                                                                                                                                                                                                                                                                                                                                                                                                                                                                                                                                                                                                                                                                                                                                                                                                                                                                                                                                                                                                                                                                                                                                                                                                                                                                                                                                                                                                                                                                                                                                                                                                                                                                                                                                                                                                                                                                                                                                                                                                                                                                                                                                                                                                                                                                                                                                                                                                                                                                                                                                                                                                                                                                                                                                                                                                                                                                                                                                                                                                                                                                                                                                                                                                                                                                                                                                                                                                                                                                                                                                                                                                                                                                                                                                                                                                                                                                                                                                                                                                                                                                                                                                                                                                                                                                                                                                                                                                                                                                                                                                                                                                                                                                                                                                                                                                                                                                                                                                                                                                                                                                                                                                                                                                                                                                                                                                                                                                                                                                                                                                                                                                                                                                                                                                                                                                                                                                                                                                                                                                                                                                                                                                                                                                                                                                                                              The effective radiated power is the total power of ccam tx wanted emissions measured outside test patient's (phantom) body within the designated band 430 mhz to 440 mhz, in the direction of the maximum radiated power under specified conditions of measurements. </w:t>
      </w:r>
    </w:p>
    <w:p w:rsidR="00761C1B" w:rsidRDefault="00761C1B" w:rsidP="00761C1B">
      <w:r>
        <w:t>SOURCE: Used in EN 303 520 V1.1.1, clause 4.2.1.1.1</w:t>
      </w:r>
    </w:p>
    <w:p w:rsidR="00761C1B" w:rsidRDefault="00761C1B" w:rsidP="00761C1B"/>
    <w:p w:rsidR="00761C1B" w:rsidRDefault="00761C1B" w:rsidP="00761C1B">
      <w:r>
        <w:t xml:space="preserve">                                                                                                                                                                                                                                                                                                                                                                                                                                                                                                                                                                                                                                                                                                                                                                                                                                                                                                                                                                                                                                                                                                                                                                                                                                                                                                                                                                                                                                                                                                                                                                                                                                                                                                                                                                                                                                                                                                                                                                                                                                                                                                                                                                                                                                                                                                                                                                                                                                                                                                                                                                                                                                                                                                                                                                                                                                                                                                                                                                                                                                                                                                                                                                                                                                                                                                                                                                                                                                                                                                                                                                                                                                                                                                                                                                                                                                                                                                                                                                                                                                                                                                                                                                                                                                                                                                                                                                                                                                                                                                                                                                                                                                                                                                                                                                                                                                                                                                                                                                                                                                                                                                                                                                                                                                                                                                                                                                                                                                                                                                                                                                                                                                                                                                                                                                                                                                                                                                                                                                                                                                                                                                                                                                                                                                                                                                                                                                                                                                                                                                                                                                                                                                                                                                                                                                                                                                                                                                                                                                                                                                                                                                                              The effective radiated power of a tag is the power radiated by its antenna in its direction of maximum gain under specified conditions of measurement. </w:t>
      </w:r>
    </w:p>
    <w:p w:rsidR="00761C1B" w:rsidRDefault="00761C1B" w:rsidP="00761C1B">
      <w:r>
        <w:t>SOURCE: Used in EN 302 208 V3.1.1, clause 4.5.1.2 SOURCE: Used in EN 302 208-01 V2.1.1, clause 10.1.1</w:t>
      </w:r>
    </w:p>
    <w:p w:rsidR="00761C1B" w:rsidRDefault="00761C1B" w:rsidP="00761C1B"/>
    <w:p w:rsidR="00761C1B" w:rsidRDefault="00761C1B" w:rsidP="00761C1B">
      <w:r>
        <w:t xml:space="preserve">                                                                                                                                                                                                                                                                                                                                                                                                                                                                                                                                                                                                                                                                                                                                                                                                                                                                                                                                                                                                                                                                                                                                                                                                                                                                                                                                                                                                                                                                                                                                                                                                                                                                                                                                                                                                                                                                                                                                                                                                                                                                                                                                                                                                                                                                                                                                                                                                                                                                                                                                                                                                                                                                                                                                                                                                                                                                                                                                                                                                                                                                                                                                                                                                                                                                                                                                                                                                                                                                                                                                                                                                                                                                                                                                                                                                                                                                                                                                                                                                                                                                                                                                                                                                                                                                                                                                                                                                                                                                                                                                                                                                                                                                                                                                                                                                                                                                                                                                                                                                                                                                                                                                                                                                                                                                                                                                                                                                                                                                                                                                                                                                                                                                                                                                                                                                                                                                                                                                                                                                                                                                                                                                                                                                                                                                                                                                                                                                                                                                                                                                                                                                                                                                                                                                                                                                                                                                                                                                                                                                                                                                                                                              The effective radiated power shall be as defined in en 300 328-1 [4], clause 5.2.1. </w:t>
      </w:r>
    </w:p>
    <w:p w:rsidR="00761C1B" w:rsidRDefault="00761C1B" w:rsidP="00761C1B">
      <w:r>
        <w:t>SOURCE: Used in EN 300 328-02 V1.2.1, clause 4.2.1.1</w:t>
      </w:r>
    </w:p>
    <w:p w:rsidR="00761C1B" w:rsidRDefault="00761C1B" w:rsidP="00761C1B"/>
    <w:p w:rsidR="00761C1B" w:rsidRDefault="00761C1B" w:rsidP="00761C1B">
      <w:r>
        <w:t xml:space="preserve">                                                                                                                                                                                                                                                                                                                                                                                                                                                                                                                                                                                                                                                                                                                                                                                                                                                                                                                                                                                                                                                                                                                                                                                                                                                                                                                                                                                                                                                                                                                                                                                                                                                                                                                                                                                                                                                                                                                                                                                                                                                                                                                                                                                                                                                                                                                                                                                                                                                                                                                                                                                                                                                                                                                                                                                                                                                                                                                                                                                                                                                                                                                                                                                                                                                                                                                                                                                                                                                                                                                                                                                                                                                                                                                                                                                                                                                                                                                                                                                                                                                                                                                                                                                                                                                                                                                                                                                                                                                                                                                                                                                                                                                                                                                                                                                                                                                                                                                                                                                                                                                                                                                                                                                                                                                                                                                                                                                                                                                                                                                                                                                                                                                                                                                                                                                                                                                                                                                                                                                                                                                                                                                                                                                                                                                                                                                                                                                                                                                                                                                                                                                                                                                                                                                                                                                                                                                                                                                                                                                                                                                                                                                              The effective radiated power shall be as defined in en 301 839-1 [1], clause 8.3.1. </w:t>
      </w:r>
    </w:p>
    <w:p w:rsidR="00761C1B" w:rsidRDefault="00761C1B" w:rsidP="00761C1B">
      <w:r>
        <w:t>SOURCE: Used in EN 301 839-02 V1.3.1, clause 4.2.4.1</w:t>
      </w:r>
    </w:p>
    <w:p w:rsidR="00761C1B" w:rsidRDefault="00761C1B" w:rsidP="00761C1B"/>
    <w:p w:rsidR="00761C1B" w:rsidRDefault="00761C1B" w:rsidP="00761C1B">
      <w:r>
        <w:t xml:space="preserve">                                                                                                                                                                                                                                                                                                                                                                                                                                                                                                                                                                                                                                                                                                                                                                                                                                                                                                                                                                                                                                                                                                                                                                                                                                                                                                                                                                                                                                                                                                                                                                                                                                                                                                                                                                                                                                                                                                                                                                                                                                                                                                                                                                                                                                                                                                                                                                                                                                                                                                                                                                                                                                                                                                                                                                                                                                                                                                                                                                                                                                                                                                                                                                                                                                                                                                                                                                                                                                                                                                                                                                                                                                                                                                                                                                                                                                                                                                                                                                                                                                                                                                                                                                                                                                                                                                                                                                                                                                                                                                                                                                                                                                                                                                                                                                                                                                                                                                                                                                                                                                                                                                                                                                                                                                                                                                                                                                                                                                                                                                                                                                                                                                                                                                                                                                                                                                                                                                                                                                                                                                                                                                                                                                                                                                                                                                                                                                                                                                                                                                                                                                                                                                                                                                                                                                                                                                                                                                                                                                                                                                                                                                                              The effective radiated power shall be as defined in en 302 510-1 [2], clause 7.3.1. </w:t>
      </w:r>
    </w:p>
    <w:p w:rsidR="00761C1B" w:rsidRDefault="00761C1B" w:rsidP="00761C1B">
      <w:r>
        <w:t>SOURCE: Used in EN 302 510-02 V1.1.1, clause 4.2.3.1</w:t>
      </w:r>
    </w:p>
    <w:p w:rsidR="00761C1B" w:rsidRDefault="00761C1B" w:rsidP="00761C1B"/>
    <w:p w:rsidR="00761C1B" w:rsidRDefault="00761C1B" w:rsidP="00761C1B">
      <w:r>
        <w:t xml:space="preserve">                                                                                                                                                                                                                                                                                                                                                                                                                                                                                                                                                                                                                                                                                                                                                                                                                                                                                                                                                                                                                                                                                                                                                                                                                                                                                                                                                                                                                                                                                                                                                                                                                                                                                                                                                                                                                                                                                                                                                                                                                                                                                                                                                                                                                                                                                                                                                                                                                                                                                                                                                                                                                                                                                                                                                                                                                                                                                                                                                                                                                                                                                                                                                                                                                                                                                                                                                                                                                                                                                                                                                                                                                                                                                                                                                                                                                                                                                                                                                                                                                                                                                                                                                                                                                                                                                                                                                                                                                                                                                                                                                                                                                                                                                                                                                                                                                                                                                                                                                                                                                                                                                                                                                                                                                                                                                                                                                                                                                                                                                                                                                                                                                                                                                                                                                                                                                                                                                                                                                                                                                                                                                                                                                                                                                                                                                                                                                                                                                                                                                                                                                                                                                                                                                                                                                                                                                                                                                                                                                                                                                                                                                                                              The effective radiated power shall be as defined in en 302 537-1 [1], clause 8.3.1. </w:t>
      </w:r>
    </w:p>
    <w:p w:rsidR="00761C1B" w:rsidRDefault="00761C1B" w:rsidP="00761C1B">
      <w:r>
        <w:t>SOURCE: Used in EN 302 537-02 V1.1.2, clause 4.2.4.1</w:t>
      </w:r>
    </w:p>
    <w:p w:rsidR="00761C1B" w:rsidRDefault="00761C1B" w:rsidP="00761C1B"/>
    <w:p w:rsidR="00761C1B" w:rsidRDefault="00761C1B" w:rsidP="00761C1B">
      <w:r>
        <w:t xml:space="preserve">                                                                                                                                                                                                                                                                                                                                                                                                                                                                                                                                                                                                                                                                                                                                                                                                                                                                                                                                                                                                                                                                                                                                                                                                                                                                                                                                                                                                                                                                                                                                                                                                                                                                                                                                                                                                                                                                                                                                                                                                                                                                                                                                                                                                                                                                                                                                                                                                                                                                                                                                                                                                                                                                                                                                                                                                                                                                                                                                                                                                                                                                                                                                                                                                                                                                                                                                                                                                                                                                                                                                                                                                                                                                                                                                                                                                                                                                                                                                                                                                                                                                                                                                                                                                                                                                                                                                                                                                                                                                                                                                                                                                                                                                                                                                                                                                                                                                                                                                                                                                                                                                                                                                                                                                                                                                                                                                                                                                                                                                                                                                                                                                                                                                                                                                                                                                                                                                                                                                                                                                                                                                                                                                                                                                                                                                                                                                                                                                                                                                                                                                                                                                                                                                                                                                                                                                                                                                                                                                                                                                                                                                                                                              The effectiveness of the muting of the receiver is characterized by measuring the receiver audio output in the absence of an input signal, relative to the rated audio output power as defined in clause 12.1.1. </w:t>
      </w:r>
    </w:p>
    <w:p w:rsidR="00761C1B" w:rsidRDefault="00761C1B" w:rsidP="00761C1B">
      <w:r>
        <w:t>SOURCE: Used in EN 301 925 V1.5.1, clause 12.12.2.1</w:t>
      </w:r>
    </w:p>
    <w:p w:rsidR="00761C1B" w:rsidRDefault="00761C1B" w:rsidP="00761C1B"/>
    <w:p w:rsidR="00761C1B" w:rsidRDefault="00761C1B" w:rsidP="00761C1B">
      <w:r>
        <w:t xml:space="preserve">                                                                                                                                                                                                                                                                                                                                                                                                                                                                                                                                                                                                                                                                                                                                                                                                                                                                                                                                                                                                                                                                                                                                                                                                                                                                                                                                                                                                                                                                                                                                                                                                                                                                                                                                                                                                                                                                                                                                                                                                                                                                                                                                                                                                                                                                                                                                                                                                                                                                                                                                                                                                                                                                                                                                                                                                                                                                                                                                                                                                                                                                                                                                                                                                                                                                                                                                                                                                                                                                                                                                                                                                                                                                                                                                                                                                                                                                                                                                                                                                                                                                                                                                                                                                                                                                                                                                                                                                                                                                                                                                                                                                                                                                                                                                                                                                                                                                                                                                                                                                                                                                                                                                                                                                                                                                                                                                                                                                                                                                                                                                                                                                                                                                                                                                                                                                                                                                                                                                                                                                                                                                                                                                                                                                                                                                                                                                                                                                                                                                                                                                                                                                                                                                                                                                                                                                                                                                                                                                                                                                                                                                                                                              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761C1B" w:rsidRDefault="00761C1B" w:rsidP="00761C1B">
      <w:r>
        <w:t>SOURCE: Used in EN 300 674 V1.1.1, clause 7.1.1</w:t>
      </w:r>
    </w:p>
    <w:p w:rsidR="00761C1B" w:rsidRDefault="00761C1B" w:rsidP="00761C1B"/>
    <w:p w:rsidR="00761C1B" w:rsidRDefault="00761C1B" w:rsidP="00761C1B">
      <w:r>
        <w:t xml:space="preserve">                                                                                                                                                                                                                                                                                                                                                                                                                                                                                                                                                                                                                                                                                                                                                                                                                                                                                                                                                                                                                                                                                                                                                                                                                                                                                                                                                                                                                                                                                                                                                                                                                                                                                                                                                                                                                                                                                                                                                                                                                                                                                                                                                                                                                                                                                                                                                                                                                                                                                                                                                                                                                                                                                                                                                                                                                                                                                                                                                                                                                                                                                                                                                                                                                                                                                                                                                                                                                                                                                                                                                                                                                                                                                                                                                                                                                                                                                                                                                                                                                                                                                                                                                                                                                                                                                                                                                                                                                                                                                                                                                                                                                                                                                                                                                                                                                                                                                                                                                                                                                                                                                                                                                                                                                                                                                                                                                                                                                                                                                                                                                                                                                                                                                                                                                                                                                                                                                                                                                                                                                                                                                                                                                                                                                                                                                                                                                                                                                                                                                                                                                                                                                                                                                                                                                                                                                                                                                                                                                                                                                                                                                                                              The emission bandwidth of a device operating in the 401 mhz to 402 mhz and 405 mhz to 406 mhz band(s) is measured as the width of the signal between the points on either side of carrier centre frequency that are 20 db down relative to the maximum level of the modulated carrier. compliance is determined using instrumentation employing a peak detector function and a resolution bandwidth approximately equal to 1 % of the emission bandwidth of the eut. </w:t>
      </w:r>
    </w:p>
    <w:p w:rsidR="00761C1B" w:rsidRDefault="00761C1B" w:rsidP="00761C1B">
      <w:r>
        <w:t>SOURCE: Used in EN 302 537 V2.1.1, clause 4.2.1.2.1</w:t>
      </w:r>
    </w:p>
    <w:p w:rsidR="00761C1B" w:rsidRDefault="00761C1B" w:rsidP="00761C1B"/>
    <w:p w:rsidR="00761C1B" w:rsidRDefault="00761C1B" w:rsidP="00761C1B">
      <w:r>
        <w:t xml:space="preserve">                                                                                                                                                                                                                                                                                                                                                                                                                                                                                                                                                                                                                                                                                                                                                                                                                                                                                                                                                                                                                                                                                                                                                                                                                                                                                                                                                                                                                                                                                                                                                                                                                                                                                                                                                                                                                                                                                                                                                                                                                                                                                                                                                                                                                                                                                                                                                                                                                                                                                                                                                                                                                                                                                                                                                                                                                                                                                                                                                                                                                                                                                                                                                                                                                                                                                                                                                                                                                                                                                                                                                                                                                                                                                                                                                                                                                                                                                                                                                                                                                                                                                                                                                                                                                                                                                                                                                                                                                                                                                                                                                                                                                                                                                                                                                                                                                                                                                                                                                                                                                                                                                                                                                                                                                                                                                                                                                                                                                                                                                                                                                                                                                                                                                                                                                                                                                                                                                                                                                                                                                                                                                                                                                                                                                                                                                                                                                                                                                                                                                                                                                                                                                                                                                                                                                                                                                                                                                                                                                                                                                                                                                                                              The emission bandwidth of a device operating in the 401 mhz to 402 mhz and 405 mhz to 406 mhz band(s) is measured as the width of the signal between the points on either side of carrier centre frequency that are 20 db down relative to the maximum level of the modulated carrier. compliance is determined using instrumentation employing a peak detector function and a resolution bandwidth approximately equal to 1 % of the emission bandwidth of the eut. 8.2.1.1 method of measurement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carrier power measured under normal test conditions (see clause 8.3). the transmitter shall be modulated by the normal test signal (see clause 6.1). the output power of the transmitter, with or without a test fixture, shall be recorded using a (...\...) [the expected end of this definition was beyond the limit of 200 words] </w:t>
      </w:r>
    </w:p>
    <w:p w:rsidR="00761C1B" w:rsidRDefault="00761C1B" w:rsidP="00761C1B">
      <w:r>
        <w:t>SOURCE: Used in EN 302 537-01 V1.1.2, clause 8.2.1</w:t>
      </w:r>
    </w:p>
    <w:p w:rsidR="00761C1B" w:rsidRDefault="00761C1B" w:rsidP="00761C1B"/>
    <w:p w:rsidR="00761C1B" w:rsidRDefault="00761C1B" w:rsidP="00761C1B">
      <w:r>
        <w:t xml:space="preserve">                                                                                                                                                                                                                                                                                                                                                                                                                                                                                                                                                                                                                                                                                                                                                                                                                                                                                                                                                                                                                                                                                                                                                                                                                                                                                                                                                                                                                                                                                                                                                                                                                                                                                                                                                                                                                                                                                                                                                                                                                                                                                                                                                                                                                                                                                                                                                                                                                                                                                                                                                                                                                                                                                                                                                                                                                                                                                                                                                                                                                                                                                                                                                                                                                                                                                                                                                                                                                                                                                                                                                                                                                                                                                                                                                                                                                                                                                                                                                                                                                                                                                                                                                                                                                                                                                                                                                                                                                                                                                                                                                                                                                                                                                                                                                                                                                                                                                                                                                                                                                                                                                                                                                                                                                                                                                                                                                                                                                                                                                                                                                                                                                                                                                                                                                                                                                                                                                                                                                                                                                                                                                                                                                                                                                                                                                                                                                                                                                                                                                                                                                                                                                                                                                                                                                                                                                                                                                                                                                                                                                                                                                                                              The emission bandwidth of a lp-ami or lp-ami-p device is measured as the width of the signal between the points on either side of the centre frequency that are 20 db down relative to the maximum level of the modulated emission. </w:t>
      </w:r>
    </w:p>
    <w:p w:rsidR="00761C1B" w:rsidRDefault="00761C1B" w:rsidP="00761C1B">
      <w:r>
        <w:t>SOURCE: Used in EN 301 559 V2.1.1, clause 4.2.1.2.1</w:t>
      </w:r>
    </w:p>
    <w:p w:rsidR="00761C1B" w:rsidRDefault="00761C1B" w:rsidP="00761C1B"/>
    <w:p w:rsidR="00761C1B" w:rsidRDefault="00761C1B" w:rsidP="00761C1B">
      <w:r>
        <w:t xml:space="preserve">                                                                                                                                                                                                                                                                                                                                                                                                                                                                                                                                                                                                                                                                                                                                                                                                                                                                                                                                                                                                                                                                                                                                                                                                                                                                                                                                                                                                                                                                                                                                                                                                                                                                                                                                                                                                                                                                                                                                                                                                                                                                                                                                                                                                                                                                                                                                                                                                                                                                                                                                                                                                                                                                                                                                                                                                                                                                                                                                                                                                                                                                                                                                                                                                                                                                                                                                                                                                                                                                                                                                                                                                                                                                                                                                                                                                                                                                                                                                                                                                                                                                                                                                                                                                                                                                                                                                                                                                                                                                                                                                                                                                                                                                                                                                                                                                                                                                                                                                                                                                                                                                                                                                                                                                                                                                                                                                                                                                                                                                                                                                                                                                                                                                                                                                                                                                                                                                                                                                                                                                                                                                                                                                                                                                                                                                                                                                                                                                                                                                                                                                                                                                                                                                                                                                                                                                                                                                                                                                                                                                                                                                                                                              The emission bandwidth of a lp-ami or lp-ami-p device is measured as the width of the signal between the points on either side of the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output power measured under normal test conditions (see clause 8.3). the transmitter shall be modulated by the normal test signal (see clause 6.1). the output power of the transmitter, with or without a test fixture, shall be recorded using a spectrum analyser set to a frequency span 2 times greater than the (...\...) [the expected end of this definition was beyond the limit of 200 words] </w:t>
      </w:r>
    </w:p>
    <w:p w:rsidR="00761C1B" w:rsidRDefault="00761C1B" w:rsidP="00761C1B">
      <w:r>
        <w:t>SOURCE: Used in EN 301 559-01 V1.1.2, clause 8.2.1</w:t>
      </w:r>
    </w:p>
    <w:p w:rsidR="00761C1B" w:rsidRDefault="00761C1B" w:rsidP="00761C1B"/>
    <w:p w:rsidR="00761C1B" w:rsidRDefault="00761C1B" w:rsidP="00761C1B">
      <w:r>
        <w:t xml:space="preserve">                                                                                                                                                                                                                                                                                                                                                                                                                                                                                                                                                                                                                                                                                                                                                                                                                                                                                                                                                                                                                                                                                                                                                                                                                                                                                                                                                                                                                                                                                                                                                                                                                                                                                                                                                                                                                                                                                                                                                                                                                                                                                                                                                                                                                                                                                                                                                                                                                                                                                                                                                                                                                                                                                                                                                                                                                                                                                                                                                                                                                                                                                                                                                                                                                                                                                                                                                                                                                                                                                                                                                                                                                                                                                                                                                                                                                                                                                                                                                                                                                                                                                                                                                                                                                                                                                                                                                                                                                                                                                                                                                                                                                                                                                                                                                                                                                                                                                                                                                                                                                                                                                                                                                                                                                                                                                                                                                                                                                                                                                                                                                                                                                                                                                                                                                                                                                                                                                                                                                                                                                                                                                                                                                                                                                                                                                                                                                                                                                                                                                                                                                                                                                                                                                                                                                                                                                                                                                                                                                                                                                                                                                                                              The emission bandwidth of a mbans device is measured as the width of the signal between the points on either side of the centre frequency that are 20 db down relative to the maximum level of the modulated emission. </w:t>
      </w:r>
    </w:p>
    <w:p w:rsidR="00761C1B" w:rsidRDefault="00761C1B" w:rsidP="00761C1B">
      <w:r>
        <w:t>SOURCE: Used in EN 303 203 V2.1.1, clause 4.2.1.2.1</w:t>
      </w:r>
    </w:p>
    <w:p w:rsidR="00761C1B" w:rsidRDefault="00761C1B" w:rsidP="00761C1B"/>
    <w:p w:rsidR="00761C1B" w:rsidRDefault="00761C1B" w:rsidP="00761C1B">
      <w:r>
        <w:t xml:space="preserve">                                                                                                                                                                                                                                                                                                                                                                                                                                                                                                                                                                                                                                                                                                                                                                                                                                                                                                                                                                                                                                                                                                                                                                                                                                                                                                                                                                                                                                                                                                                                                                                                                                                                                                                                                                                                                                                                                                                                                                                                                                                                                                                                                                                                                                                                                                                                                                                                                                                                                                                                                                                                                                                                                                                                                                                                                                                                                                                                                                                                                                                                                                                                                                                                                                                                                                                                                                                                                                                                                                                                                                                                                                                                                                                                                                                                                                                                                                                                                                                                                                                                                                                                                                                                                                                                                                                                                                                                                                                                                                                                                                                                                                                                                                                                                                                                                                                                                                                                                                                                                                                                                                                                                                                                                                                                                                                                                                                                                                                                                                                                                                                                                                                                                                                                                                                                                                                                                                                                                                                                                                                                                                                                                                                                                                                                                                                                                                                                                                                                                                                                                                                                                                                                                                                                                                                                                                                                                                                                                                                                                                                                                                                              The emission bandwidth of a mbans device is measured as the width of the signal between the points on either side of the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provider shall declare the operating bandwidth of the eut (declared bandwidth, bwd). this shall be = 3,0 mhz.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output power measured under normal test conditions (see clause 5.3). the transmitter shall be modulated by the normal test signal (see clause 6.1). the output power of the transmitter, with or without a test fixture, (...\...) [the expected end of this definition was beyond the limit of 200 words] </w:t>
      </w:r>
    </w:p>
    <w:p w:rsidR="00761C1B" w:rsidRDefault="00761C1B" w:rsidP="00761C1B">
      <w:r>
        <w:t>SOURCE: Used in EN 303 203-01 V1.1.1, clause 8.2.1</w:t>
      </w:r>
    </w:p>
    <w:p w:rsidR="00761C1B" w:rsidRDefault="00761C1B" w:rsidP="00761C1B"/>
    <w:p w:rsidR="00761C1B" w:rsidRDefault="00761C1B" w:rsidP="00761C1B">
      <w:r>
        <w:t xml:space="preserve">                                                                                                                                                                                                                                                                                                                                                                                                                                                                                                                                                                                                                                                                                                                                                                                                                                                                                                                                                                                                                                                                                                                                                                                                                                                                                                                                                                                                                                                                                                                                                                                                                                                                                                                                                                                                                                                                                                                                                                                                                                                                                                                                                                                                                                                                                                                                                                                                                                                                                                                                                                                                                                                                                                                                                                                                                                                                                                                                                                                                                                                                                                                                                                                                                                                                                                                                                                                                                                                                                                                                                                                                                                                                                                                                                                                                                                                                                                                                                                                                                                                                                                                                                                                                                                                                                                                                                                                                                                                                                                                                                                                                                                                                                                                                                                                                                                                                                                                                                                                                                                                                                                                                                                                                                                                                                                                                                                                                                                                                                                                                                                                                                                                                                                                                                                                                                                                                                                                                                                                                                                                                                                                                                                                                                                                                                                                                                                                                                                                                                                                                                                                                                                                                                                                                                                                                                                                                                                                                                                                                                                                                                                                              The emission bandwidth of a ulp-ami or ulp-ami-p device is measured as the width of the signal between the points on either side of carrier centre frequency that are 20 db down relative to the maximum level of the modulated emission. compliance is determined using instrumentation employing a peak detector function and a resolution bandwidth approximately equal to 1 % of the emission bandwidth of the eut. </w:t>
      </w:r>
    </w:p>
    <w:p w:rsidR="00761C1B" w:rsidRDefault="00761C1B" w:rsidP="00761C1B">
      <w:r>
        <w:t>SOURCE: Used in EN 301 839 V2.1.1, clause 4.2.1.2.1</w:t>
      </w:r>
    </w:p>
    <w:p w:rsidR="00761C1B" w:rsidRDefault="00761C1B" w:rsidP="00761C1B"/>
    <w:p w:rsidR="00761C1B" w:rsidRDefault="00761C1B" w:rsidP="00761C1B">
      <w:r>
        <w:t xml:space="preserve">                                                                                                                                                                                                                                                                                                                                                                                                                                                                                                                                                                                                                                                                                                                                                                                                                                                                                                                                                                                                                                                                                                                                                                                                                                                                                                                                                                                                                                                                                                                                                                                                                                                                                                                                                                                                                                                                                                                                                                                                                                                                                                                                                                                                                                                                                                                                                                                                                                                                                                                                                                                                                                                                                                                                                                                                                                                                                                                                                                                                                                                                                                                                                                                                                                                                                                                                                                                                                                                                                                                                                                                                                                                                                                                                                                                                                                                                                                                                                                                                                                                                                                                                                                                                                                                                                                                                                                                                                                                                                                                                                                                                                                                                                                                                                                                                                                                                                                                                                                                                                                                                                                                                                                                                                                                                                                                                                                                                                                                                                                                                                                                                                                                                                                                                                                                                                                                                                                                                                                                                                                                                                                                                                                                                                                                                                                                                                                                                                                                                                                                                                                                                                                                                                                                                                                                                                                                                                                                                                                                                                                                                                                                              The emission bandwidth of a ulp-ami or ulp-ami-p device is measured as the width of the signal between the points on either side of carrier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carrier power measured under normal test conditions (see clause 8.3). the transmitter shall be modulated by the normal test signal (see clause 6.1). the output power of the transmitter, with or without a test fixture, shall be recorded using a spectrum analyser set to a frequency span of 1 mhz and a (...\...) [the expected end of this definition was beyond the limit of 200 words] </w:t>
      </w:r>
    </w:p>
    <w:p w:rsidR="00761C1B" w:rsidRDefault="00761C1B" w:rsidP="00761C1B">
      <w:r>
        <w:t>SOURCE: Used in EN 301 839-01 V1.3.1, clause 8.2.1</w:t>
      </w:r>
    </w:p>
    <w:p w:rsidR="00761C1B" w:rsidRDefault="00761C1B" w:rsidP="00761C1B"/>
    <w:p w:rsidR="00761C1B" w:rsidRDefault="00761C1B" w:rsidP="00761C1B">
      <w:r>
        <w:t xml:space="preserve">                                                                                                                                                                                                                                                                                                                                                                                                                                                                                                                                                                                                                                                                                                                                                                                                                                                                                                                                                                                                                                                                                                                                                                                                                                                                                                                                                                                                                                                                                                                                                                                                                                                                                                                                                                                                                                                                                                                                                                                                                                                                                                                                                                                                                                                                                                                                                                                                                                                                                                                                                                                                                                                                                                                                                                                                                                                                                                                                                                                                                                                                                                                                                                                                                                                                                                                                                                                                                                                                                                                                                                                                                                                                                                                                                                                                                                                                                                                                                                                                                                                                                                                                                                                                                                                                                                                                                                                                                                                                                                                                                                                                                                                                                                                                                                                                                                                                                                                                                                                                                                                                                                                                                                                                                                                                                                                                                                                                                                                                                                                                                                                                                                                                                                                                                                                                                                                                                                                                                                                                                                                                                                                                                                                                                                                                                                                                                                                                                                                                                                                                                                                                                                                                                                                                                                                                                                                                                                                                                                                                                                                                                                                              The emission bandwidth shall be as defined in en 301 559-1 [1], clause 8.2. </w:t>
      </w:r>
    </w:p>
    <w:p w:rsidR="00761C1B" w:rsidRDefault="00761C1B" w:rsidP="00761C1B">
      <w:r>
        <w:t>SOURCE: Used in EN 301 559-02 V1.1.2, clause 4.2.3.1</w:t>
      </w:r>
    </w:p>
    <w:p w:rsidR="00761C1B" w:rsidRDefault="00761C1B" w:rsidP="00761C1B"/>
    <w:p w:rsidR="00761C1B" w:rsidRDefault="00761C1B" w:rsidP="00761C1B">
      <w:r>
        <w:t xml:space="preserve">                                                                                                                                                                                                                                                                                                                                                                                                                                                                                                                                                                                                                                                                                                                                                                                                                                                                                                                                                                                                                                                                                                                                                                                                                                                                                                                                                                                                                                                                                                                                                                                                                                                                                                                                                                                                                                                                                                                                                                                                                                                                                                                                                                                                                                                                                                                                                                                                                                                                                                                                                                                                                                                                                                                                                                                                                                                                                                                                                                                                                                                                                                                                                                                                                                                                                                                                                                                                                                                                                                                                                                                                                                                                                                                                                                                                                                                                                                                                                                                                                                                                                                                                                                                                                                                                                                                                                                                                                                                                                                                                                                                                                                                                                                                                                                                                                                                                                                                                                                                                                                                                                                                                                                                                                                                                                                                                                                                                                                                                                                                                                                                                                                                                                                                                                                                                                                                                                                                                                                                                                                                                                                                                                                                                                                                                                                                                                                                                                                                                                                                                                                                                                                                                                                                                                                                                                                                                                                                                                                                                                                                                                                                              The emission bandwidth shall be as defined in en 301 839-1 [1], clause 8.2.1. </w:t>
      </w:r>
    </w:p>
    <w:p w:rsidR="00761C1B" w:rsidRDefault="00761C1B" w:rsidP="00761C1B">
      <w:r>
        <w:t>SOURCE: Used in EN 301 839-02 V1.3.1, clause 4.2.3.1</w:t>
      </w:r>
    </w:p>
    <w:p w:rsidR="00761C1B" w:rsidRDefault="00761C1B" w:rsidP="00761C1B"/>
    <w:p w:rsidR="00761C1B" w:rsidRDefault="00761C1B" w:rsidP="00761C1B">
      <w:r>
        <w:t xml:space="preserve">                                                                                                                                                                                                                                                                                                                                                                                                                                                                                                                                                                                                                                                                                                                                                                                                                                                                                                                                                                                                                                                                                                                                                                                                                                                                                                                                                                                                                                                                                                                                                                                                                                                                                                                                                                                                                                                                                                                                                                                                                                                                                                                                                                                                                                                                                                                                                                                                                                                                                                                                                                                                                                                                                                                                                                                                                                                                                                                                                                                                                                                                                                                                                                                                                                                                                                                                                                                                                                                                                                                                                                                                                                                                                                                                                                                                                                                                                                                                                                                                                                                                                                                                                                                                                                                                                                                                                                                                                                                                                                                                                                                                                                                                                                                                                                                                                                                                                                                                                                                                                                                                                                                                                                                                                                                                                                                                                                                                                                                                                                                                                                                                                                                                                                                                                                                                                                                                                                                                                                                                                                                                                                                                                                                                                                                                                                                                                                                                                                                                                                                                                                                                                                                                                                                                                                                                                                                                                                                                                                                                                                                                                                                              The emission bandwidth shall be as defined in en 302 537-1 [1], clause 8.2.1. </w:t>
      </w:r>
    </w:p>
    <w:p w:rsidR="00761C1B" w:rsidRDefault="00761C1B" w:rsidP="00761C1B">
      <w:r>
        <w:t>SOURCE: Used in EN 302 537-02 V1.1.2, clause 4.2.3.1</w:t>
      </w:r>
    </w:p>
    <w:p w:rsidR="00761C1B" w:rsidRDefault="00761C1B" w:rsidP="00761C1B"/>
    <w:p w:rsidR="00761C1B" w:rsidRDefault="00761C1B" w:rsidP="00761C1B">
      <w:r>
        <w:t xml:space="preserve">                                                                                                                                                                                                                                                                                                                                                                                                                                                                                                                                                                                                                                                                                                                                                                                                                                                                                                                                                                                                                                                                                                                                                                                                                                                                                                                                                                                                                                                                                                                                                                                                                                                                                                                                                                                                                                                                                                                                                                                                                                                                                                                                                                                                                                                                                                                                                                                                                                                                                                                                                                                                                                                                                                                                                                                                                                                                                                                                                                                                                                                                                                                                                                                                                                                                                                                                                                                                                                                                                                                                                                                                                                                                                                                                                                                                                                                                                                                                                                                                                                                                                                                                                                                                                                                                                                                                                                                                                                                                                                                                                                                                                                                                                                                                                                                                                                                                                                                                                                                                                                                                                                                                                                                                                                                                                                                                                                                                                                                                                                                                                                                                                                                                                                                                                                                                                                                                                                                                                                                                                                                                                                                                                                                                                                                                                                                                                                                                                                                                                                                                                                                                                                                                                                                                                                                                                                                                                                                                                                                                                                                                                                                              The emission bandwidth shall be as defined in en 303 203-1 [1], clause 8.2.1. </w:t>
      </w:r>
    </w:p>
    <w:p w:rsidR="00761C1B" w:rsidRDefault="00761C1B" w:rsidP="00761C1B">
      <w:r>
        <w:t>SOURCE: Used in EN 303 203-02 V1.1.1, clause 4.2.1.2.1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 f0 ± 3 mhz, where f0 is the centre frequency of the transmission, irrespective of the number of carriers employed. </w:t>
      </w:r>
    </w:p>
    <w:p w:rsidR="00761C1B" w:rsidRDefault="00761C1B" w:rsidP="00761C1B">
      <w:r>
        <w:t>SOURCE: Used in EN 302 077-01 V1.1.1, clause 4.4.2.1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 f0 ± 3 mhz, where f0 is the centre frequency of the transmission, irrespective of the number of carriers employed. </w:t>
      </w:r>
    </w:p>
    <w:p w:rsidR="00761C1B" w:rsidRDefault="00761C1B" w:rsidP="00761C1B">
      <w:r>
        <w:t>SOURCE: Used in EN 302 077-02 V1.1.1, clause 4.2.2.1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ranges fl - 3 mhz to fl, where fl is the centre frequency of the lowest frequency ofdm block, and fh to fh + 3 mhz, where fh is the centre frequency of the highest frequency ofdm block of the transmission, irrespective of the number of blocks employed. in the case of a single block transmitter, fl = fh. </w:t>
      </w:r>
    </w:p>
    <w:p w:rsidR="00761C1B" w:rsidRDefault="00761C1B" w:rsidP="00761C1B">
      <w:r>
        <w:t>SOURCE: Used in EN 302 077 V2.1.1, clause 4.2.5.1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note: all the spectrum masks presented are overall emission masks inclusive of out-of band emission limits. </w:t>
      </w:r>
    </w:p>
    <w:p w:rsidR="00761C1B" w:rsidRDefault="00761C1B" w:rsidP="00761C1B">
      <w:r>
        <w:t>SOURCE: Used in EN 302 297 V1.1.1, clause 4.2.2.1</w:t>
      </w:r>
    </w:p>
    <w:p w:rsidR="00761C1B" w:rsidRDefault="00761C1B" w:rsidP="00761C1B"/>
    <w:p w:rsidR="00761C1B" w:rsidRDefault="00761C1B" w:rsidP="00761C1B">
      <w:r>
        <w:t xml:space="preserve">                                                                                                                                                                                                                                                                                                                                                                                                                                                                                                                                                                                                                                                                                                                                                                                                                                                                                                                                                                                                                                                                                                                                                                                                                                                                                                                                                                                                                                                                                                                                                                                                                                                                                                                                                                                                                                                                                                                                                                                                                                                                                                                                                                                                                                                                                                                                                                                                                                                                                                                                                                                                                                                                                                                                                                                                                                                                                                                                                                                                                                                                                                                                                                                                                                                                                                                                                                                                                                                                                                                                                                                                                                                                                                                                                                                                                                                                                                                                                                                                                                                                                                                                                                                                                                                                                                                                                                                                                                                                                                                                                                                                                                                                                                                                                                                                                                                                                                                                                                                                                                                                                                                                                                                                                                                                                                                                                                                                                                                                                                                                                                                                                                                                                                                                                                                                                                                                                                                                                                                                                                                                                                                                                                                                                                                                                                                                                                                                                                                                                                                                                                                                                                                                                                                                                                                                                                                                                                                                                                                                                                                                                                                                  emission on a frequency or frequencies immediately outside the necessary bandwidth which results from the modulation process, but excluding spurious emissions. out-of-band emissions are measured as mean power spectral density (e.i.r.p) under normal operating conditions. the measurement results of fh and fl will be used to determine the occupied bw of the device. the occupied bandwidth (fh - fl) will be used to calculated the ranges of oob and spurious domain. </w:t>
      </w:r>
    </w:p>
    <w:p w:rsidR="00761C1B" w:rsidRDefault="00761C1B" w:rsidP="00761C1B">
      <w:r>
        <w:t>SOURCE: Used in EN 305 550-01 V1.2.1, clause 7.4.1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w:t>
      </w:r>
    </w:p>
    <w:p w:rsidR="00761C1B" w:rsidRDefault="00761C1B" w:rsidP="00761C1B">
      <w:r>
        <w:t>SOURCE: Used in EN 302 017 V2.1.1, clause 4.2.5.1 SOURCE: Used in EN 302 017-01 V1.1.1, clause 4.2.5.1 SOURCE: Used in EN 302 017-02 V1.1.1, clause 4.2.3.1 SOURCE: Used in EN 302 018 V2.1.1, clause 4.2.12.1 SOURCE: Used in EN 302 018-01 V1.2.1, clause 4.4.3.1 SOURCE: Used in EN 302 018-02 V1.2.1, clause 4.2.3.1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302 017 V2.1.1, clause 4.2.3.1 SOURCE: Used in EN 302 017-01 V1.1.1, clause 4.2.3.1 SOURCE: Used in EN 302 017-02 V1.1.1, clause 4.2.1.1 SOURCE: Used in EN 302 018 V2.1.1, clause 4.2.10.1 SOURCE: Used in EN 302 018-01 V1.2.1, clause 4.4.1.1 SOURCE: Used in EN 302 018-02 V1.2.1, clause 4.2.1.1 SOURCE: Used in EN 302 297 V1.1.1, clause 4.2.1.1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purposes of the present document spurious emissions are emissions at frequencies outside 500 % of the necessary bandwidth. </w:t>
      </w:r>
    </w:p>
    <w:p w:rsidR="00761C1B" w:rsidRDefault="00761C1B" w:rsidP="00761C1B">
      <w:r>
        <w:t>SOURCE: Used in EN 302 245-02 V1.1.1, clause 4.2.1.1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purposes of the present document spurious emissions are emissions at frequencies outside the frequency range f0 ± 3 mhz, where f0 is the centre frequency of the transmission, irrespective of the number of carriers employed. </w:t>
      </w:r>
    </w:p>
    <w:p w:rsidR="00761C1B" w:rsidRDefault="00761C1B" w:rsidP="00761C1B">
      <w:r>
        <w:t>SOURCE: Used in EN 302 077-01 V1.1.1, clause 4.4.1.1 SOURCE: Used in EN 302 077-02 V1.1.1, clause 4.2.1.1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for the purposes of the present document spurious emissions are emissions at frequencies below fl - 3 mhz, where fl is the centre frequency of the lowest frequency ofdm block, and above fh + 3 mhz, where fh is the centre frequency of the highest frequency ofdm block of the transmission, irrespective of the number of blocks employed. in the case of a single block transmitter, fl = fh. </w:t>
      </w:r>
    </w:p>
    <w:p w:rsidR="00761C1B" w:rsidRDefault="00761C1B" w:rsidP="00761C1B">
      <w:r>
        <w:t>SOURCE: Used in EN 302 077 V2.1.1, clause 4.2.4.1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for the purposes of the present document spurious emissions are emissions at frequencies outside 500 % of the necessary bandwidth. </w:t>
      </w:r>
    </w:p>
    <w:p w:rsidR="00761C1B" w:rsidRDefault="00761C1B" w:rsidP="00761C1B">
      <w:r>
        <w:t>SOURCE: Used in EN 302 245-01 V1.1.1, clause 4.4.1.1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spurious emissions are measured as spectral power density under normal operating conditions. according to cept/erc recommendation 74-01 [i.4] and recommendation itu-r sm.329-12 [i.13], the boundary between the out-of-band and spurious domains is ±250 % of the necessary bandwidth (obw) from the centre frequency of the emission. for the considered frequency bands the spurious frequency domains are: - frequencies f &lt; f1 [ghz] and - frequencies f &gt; f2 [ghz]. the calculations of these frequencies is shown in clause 7.4.4, the minimum and maximum values are listed in table 11b. </w:t>
      </w:r>
    </w:p>
    <w:p w:rsidR="00761C1B" w:rsidRDefault="00761C1B" w:rsidP="00761C1B">
      <w:r>
        <w:t>SOURCE: Used in EN 305 550-01 V1.2.1, clause 7.5.1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spurious emissions are measured as spectral power density under normal operating conditions. according to cept/erc/rec 74-01 [i.6] and recommendation itu-r sm.329 [i.8], the boundary between the out-of-band and spurious domains is ±250 % of the necessary bandwidth (obw) from the centre frequency of the emission. for the considered frequency band 24,05 ghz to 24,25 ghz, the spurious frequency domains are: frequencies &lt; 23,65 ghz and frequencies &gt; 24,65 ghz. to limit unwanted emissions in the spurious domain, cept/erc/rec 74-01 [i.6] applies. </w:t>
      </w:r>
    </w:p>
    <w:p w:rsidR="00761C1B" w:rsidRDefault="00761C1B" w:rsidP="00761C1B">
      <w:r>
        <w:t>SOURCE: Used in EN 302 858-01 V1.3.1, clause 7.8.1</w:t>
      </w:r>
    </w:p>
    <w:p w:rsidR="00761C1B" w:rsidRDefault="00761C1B" w:rsidP="00761C1B"/>
    <w:p w:rsidR="00761C1B" w:rsidRDefault="00761C1B" w:rsidP="00761C1B">
      <w:r>
        <w:t xml:space="preserve">                                                                                                                                                                                                                                                                                                                                                                                                                                                                                                                                                                                                                                                                                                                                                                                                                                                                                                                                                                                                                                                                                                                                                                                                                                                                                                                                                                                                                                                                                                                                                                                                                                                                                                                                                                                                                                                                                                                                                                                                                                                                                                                                                                                                                                                                                                                                                                                                                                                                                                                                                                                                                                                                                                                                                                                                                                                                                                                                                                                                                                                                                                                                                                                                                                                                                                                                                                                                                                                                                                                                                                                                                                                                                                                                                                                                                                                                                                                                                                                                                                                                                                                                                                                                                                                                                                                                                                                                                                                                                                                                                                                                                                                                                                                                                                                                                                                                                                                                                                                                                                                                                                                                                                                                                                                                                                                                                                                                                                                                                                                                                                                                                                                                                                                                                                                                                                                                                                                                                                                                                                                                                                                                                                                                                                                                                                                                                                                                                                                                                                                                                                                                                                                                                                                                                                                                                                                                                                                                                                                                                                                                                                                                  emission on a frequency or on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for the purposes of the present document spurious emissions are emissions at frequencies outside 500 % of the necessary bandwidth. </w:t>
      </w:r>
    </w:p>
    <w:p w:rsidR="00761C1B" w:rsidRDefault="00761C1B" w:rsidP="00761C1B">
      <w:r>
        <w:t>SOURCE: Used in EN 302 245 V2.1.1, clause 4.2.3.1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300 152 V1.2.1, clause 8.6.1 SOURCE: Used in EN 300 152-01 V1.2.2, clause 8.6.1 SOURCE: Used in EN 303 098 V2.1.1, clause 8.8.1 SOURCE: Used in EN 303 098-01 V1.2.1, clause 8.8.1 SOURCE: Used in EN 303 132 V1.1.1, clause 8.10.1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w:t>
      </w:r>
    </w:p>
    <w:p w:rsidR="00761C1B" w:rsidRDefault="00761C1B" w:rsidP="00761C1B">
      <w:r>
        <w:t>SOURCE: Used in EN 302 961 V2.1.2, clause 8.8.1 SOURCE: Used in EN 302 961-01 V1.2.1, clause 8.8.1</w:t>
      </w:r>
    </w:p>
    <w:p w:rsidR="00761C1B" w:rsidRDefault="00761C1B" w:rsidP="00761C1B"/>
    <w:p w:rsidR="00761C1B" w:rsidRDefault="00761C1B" w:rsidP="00761C1B">
      <w:r>
        <w:t xml:space="preserve">                                                                                                                                                                                                                                                                                                                                                                                                                                                                                                                                                                                                                                                                                                                                                                                                                                                                                                                                                                                                                                                                                                                                                                                                                                                                                                                                                                                                                                                                                                                                                                                                                                                                                                                                                                                                                                                                                                                                                                                                                                                                                                                                                                                                                                                                                                                                                                                                                                                                                                                                                                                                                                                                                                                                                                                                                                                                                                                                                                                                                                                                                                                                                                                                                                                                                                                                                                                                                                                                                                                                                                                                                                                                                                                                                                                                                                                                                                                                                                                                                                                                                                                                                                                                                                                                                                                                                                                                                                                                                                                                                                                                                                                                                                                                                                                                                                                                                                                                                                                                                                                                                                                                                                                                                                                                                                                                                                                                                                                                                                                                                                                                                                                                                                                                                                                                                                                                                                                                                                                                                                                                                                                                                                                                                                                                                                                                                                                                                                                                                                                                                                                                                                                                                                                                                                                                                                                                                                                                                                                                                                                                                                                                  emissions 4.2.2.1 definition spurious emissions are unwanted emissions at frequencies separated by more than 250 % of the channel bandwidth from the centre of the occupied spectrum. these include harmonic emissions, parasitic emissions, intermodulation products and frequency conversion products but exclude out-of-band emissions. for the purposes of the present document spurious emissions are emissions at frequencies outside the frequency range f0 â± 17,5 mhz for 7 mhz channels, f0 â± 20 mhz for 8 mhz channels, where f0 is the centre frequency of the channel, irrespective of the number of carriers employed. 4.2.2.2 limits spurious emissions shall not exceed the values set out in table 4.2 additionally shown in figure 4.2, for the frequency range 9 khz to 3 ghz. in the case of a dvb-t/t2 transmitter supplied without an internal bandpass output filter, the manufacturer shall specify the characteristics of the filter necessary to fulfil the spurious emission limits defined in table 4.2. the manufacturer shall include this information in the test report. table 4.2: spurious emission limits for dvb-t/t2 transmitters frequency range of the spurious emission limits of the spurious emission reference bandwidth 9 khz to 470 mhz â‰¤ -36 dbm (250 nw) for p ï‚£ 69 dbm (...\...) [the expected end of this definition was beyond the limit of 200 words] </w:t>
      </w:r>
    </w:p>
    <w:p w:rsidR="00761C1B" w:rsidRDefault="00761C1B" w:rsidP="00761C1B">
      <w:r>
        <w:t>SOURCE: Used in EN 302 296 V2.1.1, clause 4.2.2</w:t>
      </w:r>
    </w:p>
    <w:p w:rsidR="00761C1B" w:rsidRDefault="00761C1B" w:rsidP="00761C1B"/>
    <w:p w:rsidR="00761C1B" w:rsidRDefault="00761C1B" w:rsidP="00761C1B">
      <w:r>
        <w:t xml:space="preserve">                                                                                                                                                                                                                                                                                                                                                                                                                                                                                                                                                                                                                                                                                                                                                                                                                                                                                                                                                                                                                                                                                                                                                                                                                                                                                                                                                                                                                                                                                                                                                                                                                                                                                                                                                                                                                                                                                                                                                                                                                                                                                                                                                                                                                                                                                                                                                                                                                                                                                                                                                                                                                                                                                                                                                                                                                                                                                                                                                                                                                                                                                                                                                                                                                                                                                                                                                                                                                                                                                                                                                                                                                                                                                                                                                                                                                                                                                                                                                                                                                                                                                                                                                                                                                                                                                                                                                                                                                                                                                                                                                                                                                                                                                                                                                                                                                                                                                                                                                                                                                                                                                                                                                                                                                                                                                                                                                                                                                                                                                                                                                                                                                                                                                                                                                                                                                                                                                                                                                                                                                                                                                                                                                                                                                                                                                                                                                                                                                                                                                                                                                                                                                                                                                                                                                                                                                                                                                                                                                                                                                                                                                                                                  emissions are leakage signals from a tank structure including an installed tlpr. </w:t>
      </w:r>
    </w:p>
    <w:p w:rsidR="00761C1B" w:rsidRDefault="00761C1B" w:rsidP="00761C1B">
      <w:r>
        <w:t>SOURCE: Used in EN 302 372-01 V1.2.1, clause 8.4.1</w:t>
      </w:r>
    </w:p>
    <w:p w:rsidR="00761C1B" w:rsidRDefault="00761C1B" w:rsidP="00761C1B"/>
    <w:p w:rsidR="00761C1B" w:rsidRDefault="00761C1B" w:rsidP="00761C1B">
      <w:r>
        <w:t xml:space="preserve">                                                                                                                                                                                                                                                                                                                                                                                                                                                                                                                                                                                                                                                                                                                                                                                                                                                                                                                                                                                                                                                                                                                                                                                                                                                                                                                                                                                                                                                                                                                                                                                                                                                                                                                                                                                                                                                                                                                                                                                                                                                                                                                                                                                                                                                                                                                                                                                                                                                                                                                                                                                                                                                                                                                                                                                                                                                                                                                                                                                                                                                                                                                                                                                                                                                                                                                                                                                                                                                                                                                                                                                                                                                                                                                                                                                                                                                                                                                                                                                                                                                                                                                                                                                                                                                                                                                                                                                                                                                                                                                                                                                                                                                                                                                                                                                                                                                                                                                                                                                                                                                                                                                                                                                                                                                                                                                                                                                                                                                                                                                                                                                                                                                                                                                                                                                                                                                                                                                                                                                                                                                                                                                                                                                                                                                                                                                                                                                                                                                                                                                                                                                                                                                                                                                                                                                                                                                                                                                                                                                                                                                                                                                                  emissions considered to be in the spurious domain for purposes of the present document are emissions at frequencies outside the modulation bandwidth as defined in clause 4.2.2.1. the level of unwanted emissions in the spurious domain shall be measured only for frequencies below 30 mhz. their effective radiated power or field strength when radiated by a transmitter with integral antenna, if applicable, is determined and any other dedicated antenna supplied by the manufacturer. </w:t>
      </w:r>
    </w:p>
    <w:p w:rsidR="00761C1B" w:rsidRDefault="00761C1B" w:rsidP="00761C1B">
      <w:r>
        <w:t>SOURCE: Used in EN 302 536 V2.1.1, clause 4.2.3.1</w:t>
      </w:r>
    </w:p>
    <w:p w:rsidR="00761C1B" w:rsidRDefault="00761C1B" w:rsidP="00761C1B"/>
    <w:p w:rsidR="00761C1B" w:rsidRDefault="00761C1B" w:rsidP="00761C1B">
      <w:r>
        <w:t xml:space="preserve">                                                                                                                                                                                                                                                                                                                                                                                                                                                                                                                                                                                                                                                                                                                                                                                                                                                                                                                                                                                                                                                                                                                                                                                                                                                                                                                                                                                                                                                                                                                                                                                                                                                                                                                                                                                                                                                                                                                                                                                                                                                                                                                                                                                                                                                                                                                                                                                                                                                                                                                                                                                                                                                                                                                                                                                                                                                                                                                                                                                                                                                                                                                                                                                                                                                                                                                                                                                                                                                                                                                                                                                                                                                                                                                                                                                                                                                                                                                                                                                                                                                                                                                                                                                                                                                                                                                                                                                                                                                                                                                                                                                                                                                                                                                                                                                                                                                                                                                                                                                                                                                                                                                                                                                                                                                                                                                                                                                                                                                                                                                                                                                                                                                                                                                                                                                                                                                                                                                                                                                                                                                                                                                                                                                                                                                                                                                                                                                                                                                                                                                                                                                                                                                                                                                                                                                                                                                                                                                                                                                                                                                                                                                                  emissions from the equipment, radiated from the enclosure port, other than those present at the antenna port. </w:t>
      </w:r>
    </w:p>
    <w:p w:rsidR="00761C1B" w:rsidRDefault="00761C1B" w:rsidP="00761C1B">
      <w:r>
        <w:t>SOURCE: Used in EN 302 017-01 V1.1.1, clause 4.3.1.1 SOURCE: Used in EN 302 017-02 V1.1.1, clause 4.3.1.1 SOURCE: Used in EN 302 018-01 V1.2.1, clause 4.5.1.1 SOURCE: Used in EN 302 018-02 V1.2.1, clause 4.3.1.1 SOURCE: Used in EN 302 077-01 V1.1.1, clause 4.5.1.1 SOURCE: Used in EN 302 077-02 V1.1.1, clause 4.3.1.1 SOURCE: Used in EN 302 245-01 V1.1.1, clause 4.5.1.1 SOURCE: Used in EN 302 245-02 V1.1.1, clause 4.3.1.1 SOURCE: Used in EN 302 296-02 V1.2.1, clause 4.2.4.1 SOURCE: Used in EN 302 297 V1.1.1, clause 4.3.1.1 SOURCE: Used in EN 302 998-01 V1.1.1, clause 4.2.4.1</w:t>
      </w:r>
    </w:p>
    <w:p w:rsidR="00761C1B" w:rsidRDefault="00761C1B" w:rsidP="00761C1B"/>
    <w:p w:rsidR="00761C1B" w:rsidRDefault="00761C1B" w:rsidP="00761C1B">
      <w:r>
        <w:t xml:space="preserve">                                                                                                                                                                                                                                                                                                                                                                                                                                                                                                                                                                                                                                                                                                                                                                                                                                                                                                                                                                                                                                                                                                                                                                                                                                                                                                                                                                                                                                                                                                                                                                                                                                                                                                                                                                                                                                                                                                                                                                                                                                                                                                                                                                                                                                                                                                                                                                                                                                                                                                                                                                                                                                                                                                                                                                                                                                                                                                                                                                                                                                                                                                                                                                                                                                                                                                                                                                                                                                                                                                                                                                                                                                                                                                                                                                                                                                                                                                                                                                                                                                                                                                                                                                                                                                                                                                                                                                                                                                                                                                                                                                                                                                                                                                                                                                                                                                                                                                                                                                                                                                                                                                                                                                                                                                                                                                                                                                                                                                                                                                                                                                                                                                                                                                                                                                                                                                                                                                                                                                                                                                                                                                                                                                                                                                                                                                                                                                                                                                                                                                                                                                                                                                                                                                                                                                                                                                                                                                                                                                                                                                                                                                                                  emissions on a frequency or frequencies immediately outside the necessary bandwidth but exclude spurious emissions. for the purposes of the present document out-of-band emissions are emissions at frequencies outside the necessary bandwidth and within the frequency ranges f0 ± 14 mhz for 7 mhz channels, f0 ± 12 mhz for 8 mhz channels, where f0 is the centre frequency of the channel, irrespective of the number of carriers employed. </w:t>
      </w:r>
    </w:p>
    <w:p w:rsidR="00761C1B" w:rsidRDefault="00761C1B" w:rsidP="00761C1B">
      <w:r>
        <w:t>SOURCE: Used in EN 302 296-02 V1.2.1, clause 4.2.3.1</w:t>
      </w:r>
    </w:p>
    <w:p w:rsidR="00761C1B" w:rsidRDefault="00761C1B" w:rsidP="00761C1B"/>
    <w:p w:rsidR="00761C1B" w:rsidRDefault="00761C1B" w:rsidP="00761C1B">
      <w:r>
        <w:t xml:space="preserve">                                                                                                                                                                                                                                                                                                                                                                                                                                                                                                                                                                                                                                                                                                                                                                                                                                                                                                                                                                                                                                                                                                                                                                                                                                                                                                                                                                                                                                                                                                                                                                                                                                                                                                                                                                                                                                                                                                                                                                                                                                                                                                                                                                                                                                                                                                                                                                                                                                                                                                                                                                                                                                                                                                                                                                                                                                                                                                                                                                                                                                                                                                                                                                                                                                                                                                                                                                                                                                                                                                                                                                                                                                                                                                                                                                                                                                                                                                                                                                                                                                                                                                                                                                                                                                                                                                                                                                                                                                                                                                                                                                                                                                                                                                                                                                                                                                                                                                                                                                                                                                                                                                                                                                                                                                                                                                                                                                                                                                                                                                                                                                                                                                                                                                                                                                                                                                                                                                                                                                                                                                                                                                                                                                                                                                                                                                                                                                                                                                                                                                                                                                                                                                                                                                                                                                                                                                                                                                                                                                                                                                                                                                                                  emissions on a frequency or frequencies immediately outside the necessary bandwidth which results from the modulation process, but exclude spurious emissions. for the purposes of the present document out-of-band emissions are emissions at frequencies outside the necessary bandwidth and within the frequency ranges f0 ± 14 mhz for 7 mhz channels, f0 ± 12 mhz for 8 mhz channels, where f0 is the centre frequency of the channel, irrespective of the number of carriers employed. </w:t>
      </w:r>
    </w:p>
    <w:p w:rsidR="00761C1B" w:rsidRDefault="00761C1B" w:rsidP="00761C1B">
      <w:r>
        <w:t>SOURCE: Used in EN 302 998-01 V1.1.1, clause 4.2.3.1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note: spurious emissions include harmonic emissions, parasitic emissions, intermodulation products and frequency conversion products. </w:t>
      </w:r>
    </w:p>
    <w:p w:rsidR="00761C1B" w:rsidRDefault="00761C1B" w:rsidP="00761C1B">
      <w:r>
        <w:t>SOURCE: Used in EN 301 357 V2.1.1, clause 8.3.8.1 SOURCE: Used in EN 301 357 V2.1.1, clause 8.7.1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these include harmonic emissions, parasitic emissions, intermodulation products and frequency conversion products but exclude out of band emissions. for the purposes of the present document spurious emissions are emissions at frequencies outside the frequency range f0 ± 14 mhz for 7 mhz channels, f0 ± 12 mhz for 8 mhz channels, where f0 is the centre frequency of the channel, irrespective of the number of carriers employed. </w:t>
      </w:r>
    </w:p>
    <w:p w:rsidR="00761C1B" w:rsidRDefault="00761C1B" w:rsidP="00761C1B">
      <w:r>
        <w:t>SOURCE: Used in EN 302 296-02 V1.2.1, clause 4.2.2.1 SOURCE: Used in EN 302 998-01 V1.1.1, clause 4.2.2.1</w:t>
      </w:r>
    </w:p>
    <w:p w:rsidR="00761C1B" w:rsidRDefault="00761C1B" w:rsidP="00761C1B"/>
    <w:p w:rsidR="00761C1B" w:rsidRDefault="00761C1B" w:rsidP="00761C1B">
      <w:r>
        <w:t xml:space="preserve">                                                                                                                                                                                                                                                                                                                                                                                                                                                                                                                                                                                                                                                                                                                                                                                                                                                                                                                                                                                                                                                                                                                                                                                                                                                                                                                                                                                                                                                                                                                                                                                                                                                                                                                                                                                                                                                                                                                                                                                                                                                                                                                                                                                                                                                                                                                                                                                                                                                                                                                                                                                                                                                                                                                                                                                                                                                                                                                                                                                                                                                                                                                                                                                                                                                                                                                                                                                                                                                                                                                                                                                                                                                                                                                                                                                                                                                                                                                                                                                                                                                                                                                                                                                                                                                                                                                                                                                                                                                                                                                                                                                                                                                                                                                                                                                                                                                                                                                                                                                                                                                                                                                                                                                                                                                                                                                                                                                                                                                                                                                                                                                                                                                                                                                                                                                                                                                                                                                                                                                                                                                                                                                                                                                                                                                                                                                                                                                                                                                                                                                                                                                                                                                                                                                                                                                                                                                                                                                                                                                                                                                                                                                                  emissions radiated in the non-operating-frequency range by the antenna of the eut or its cabinet on a frequency, or frequencies, outside the permitted range of frequencies occupied by the transmitter. </w:t>
      </w:r>
    </w:p>
    <w:p w:rsidR="00761C1B" w:rsidRDefault="00761C1B" w:rsidP="00761C1B">
      <w:r>
        <w:t>SOURCE: Used in EN 302 288-01 V1.6.1, clause 7.2.1</w:t>
      </w:r>
    </w:p>
    <w:p w:rsidR="00761C1B" w:rsidRDefault="00761C1B" w:rsidP="00761C1B"/>
    <w:p w:rsidR="00761C1B" w:rsidRDefault="00761C1B" w:rsidP="00761C1B">
      <w:r>
        <w:t xml:space="preserve">                                                                                                                                                                                                                                                                                                                                                                                                                                                                                                                                                                                                                                                                                                                                                                                                                                                                                                                                                                                                                                                                                                                                                                                                                                                                                                                                                                                                                                                                                                                                                                                                                                                                                                                                                                                                                                                                                                                                                                                                                                                                                                                                                                                                                                                                                                                                                                                                                                                                                                                                                                                                                                                                                                                                                                                                                                                                                                                                                                                                                                                                                                                                                                                                                                                                                                                                                                                                                                                                                                                                                                                                                                                                                                                                                                                                                                                                                                                                                                                                                                                                                                                                                                                                                                                                                                                                                                                                                                                                                                                                                                                                                                                                                                                                                                                                                                                                                                                                                                                                                                                                                                                                                                                                                                                                                                                                                                                                                                                                                                                                                                                                                                                                                                                                                                                                                                                                                                                                                                                                                                                                                                                                                                                                                                                                                                                                                                                                                                                                                                                                                                                                                                                                                                                                                                                                                                                                                                                                                                                                                                                                                                                                  en 300 175-5 [5], subclause 7.3 extended transaction identifier (eti) transaction identifier (ti) where an additional octet is used containing an 8-bit extended transaction value (tvx), see below and en 300 175-5 [5], subclause 7.3 flag (f) indicating transaction originator see en 300 175-5 [5], subclause 7.3 transaction value (tv) transaction value, see en 300 175-5 [5], subclause 7.3 extended transaction value (tvx) extended transaction value when transaction value coded to "tv extension" (111). see below and en 300 175-5 [5], subclause 7.3 function group identifier (fgi) identifier of original transaction type, see below. original transaction flag (otf) indicating transaction flag (f) value for original call, prior to first external handover, see below. original transaction value (otv) transaction value used prior to first external handover. shall be identical to the transaction value (tv) used prior to external handover, see also below. pp and fp shall support transparent mapping of tv and f or otv and otf respectively, thereby allowing for a transparent handling of transaction identifiers. the structure of the eti as defined in table 135 shall be supported. table 135 8 7 6 5 4 3 2 1 octet flag (f) transaction value (tv) =tv extension (1 1 1) (...\...) [the expected end of this definition was beyond the limit of 200 words] </w:t>
      </w:r>
    </w:p>
    <w:p w:rsidR="00761C1B" w:rsidRDefault="00761C1B" w:rsidP="00761C1B">
      <w:r>
        <w:t>SOURCE: Used in EN 300 370 V1.3.1, clause 6.1.8.1.2</w:t>
      </w:r>
    </w:p>
    <w:p w:rsidR="00761C1B" w:rsidRDefault="00761C1B" w:rsidP="00761C1B"/>
    <w:p w:rsidR="00761C1B" w:rsidRDefault="00761C1B" w:rsidP="00761C1B">
      <w:r>
        <w:t xml:space="preserve">                                                                                                                                                                                                                                                                                                                                                                                                                                                                                                                                                                                                                                                                                                                                                                                                                                                                                                                                                                                                                                                                                                                                                                                                                                                                                                                                                                                                                                                                                                                                                                                                                                                                                                                                                                                                                                                                                                                                                                                                                                                                                                                                                                                                                                                                                                                                                                                                                                                                                                                                                                                                                                                                                                                                                                                                                                                                                                                                                                                                                                                                                                                                                                                                                                                                                                                                                                                                                                                                                                                                                                                                                                                                                                                                                                                                                                                                                                                                                                                                                                                                                                                                                                                                                                                                                                                                                                                                                                                                                                                                                                                                                                                                                                                                                                                                                                                                                                                                                                                                                                                                                                                                                                                                                                                                                                                                                                                                                                                                                                                                                                                                                                                                                                                                                                                                                                                                                                                                                                                                                                                                                                                                                                                                                                                                                                                                                                                                                                                                                                                                                                                                                                                                                                                                                                                                                                                                                                                                                                                                                                                                                                                                  encoder homing frame: the encoder homing frame consists of 160 identical samples, each 13 bit long, with the least significant bit set to "one" and all other bits set to "zero". when written to 16 bit long words with left justifications, the samples have a value of 0008 hex. test sequence seq05.inp described in gsm 06.07 [3] defines the encoder homing frame. the speech decoder has to produce this frame as a response to the second and any further decoder homing frame if at least two decoder homing frames were input to the decoder consecutively. decoder homing frame: the decoder homing frame has a fixed set of speech parameters as defined in test sequence seq05.inp described in gsm 06.07 [3]. it is the natural response of the speech encoder to the second and any further encoder homing frame if at least two encoder homing frames were input to the encoder consecutively. </w:t>
      </w:r>
    </w:p>
    <w:p w:rsidR="00761C1B" w:rsidRDefault="00761C1B" w:rsidP="00761C1B">
      <w:r>
        <w:t>SOURCE: Used in EN 300 969 V8.0.1, clause 5.2</w:t>
      </w:r>
    </w:p>
    <w:p w:rsidR="00761C1B" w:rsidRDefault="00761C1B" w:rsidP="00761C1B"/>
    <w:p w:rsidR="00761C1B" w:rsidRDefault="00761C1B" w:rsidP="00761C1B">
      <w:r>
        <w:t xml:space="preserve">                                                                                                                                                                                                                                                                                                                                                                                                                                                                                                                                                                                                                                                                                                                                                                                                                                                                                                                                                                                                                                                                                                                                                                                                                                                                                                                                                                                                                                                                                                                                                                                                                                                                                                                                                                                                                                                                                                                                                                                                                                                                                                                                                                                                                                                                                                                                                                                                                                                                                                                                                                                                                                                                                                                                                                                                                                                                                                                                                                                                                                                                                                                                                                                                                                                                                                                                                                                                                                                                                                                                                                                                                                                                                                                                                                                                                                                                                                                                                                                                                                                                                                                                                                                                                                                                                                                                                                                                                                                                                                                                                                                                                                                                                                                                                                                                                                                                                                                                                                                                                                                                                                                                                                                                                                                                                                                                                                                                                                                                                                                                                                                                                                                                                                                                                                                                                                                                                                                                                                                                                                                                                                                                                                                                                                                                                                                                                                                                                                                                                                                                                                                                                                                                                                                                                                                                                                                                                                                                                                                                                                                                                                                                  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decoder homing frame: the decoder homing frame has a fixed set of speech parameters as described in table7. it is the natural response of the speech encoder to the second and any further encoder homing frame if at least two encoder homing frames were input to the encoder consecutively. table7: parameter values for the decoder homing frame parameter value (lsb=b0) lpc 1 0x0004 lpc 2 0x002f lpc 3 0x00b4 lpc 4 0x0090 lpc 5 0x003e ltp-lag 1 0x0156 ltp-lag 2 0x0036 ltp-lag 3 0x0156 ltp-lag 4 0x0036 ltp-gain 1 0x000b ltp-gain 2 0x0001 ltp-gain 3 0x0000 ltp-gain 4 0x000b fcb-gain 1 0x0003 fcb-gain 2 0x0000 fcb-gain 3 0x0000 fcb-gain 4 0x0000 pulse 1_1 0x0000 pulse 1_2 0x0001 pulse 1_3 0x000f (...\...) [the expected end of this definition was beyond the limit of 200 words] </w:t>
      </w:r>
    </w:p>
    <w:p w:rsidR="00761C1B" w:rsidRDefault="00761C1B" w:rsidP="00761C1B">
      <w:r>
        <w:t>SOURCE: Used in EN 300 726 V8.0.1, clause 8.2 SOURCE: Used in EN 301 245 V4.1.1, clause 8.2</w:t>
      </w:r>
    </w:p>
    <w:p w:rsidR="00761C1B" w:rsidRDefault="00761C1B" w:rsidP="00761C1B"/>
    <w:p w:rsidR="00761C1B" w:rsidRDefault="00761C1B" w:rsidP="00761C1B">
      <w:r>
        <w:t xml:space="preserve">                                                                                                                                                                                                                                                                                                                                                                                                                                                                                                                                                                                                                                                                                                                                                                                                                                                                                                                                                                                                                                                                                                                                                                                                                                                                                                                                                                                                                                                                                                                                                                                                                                                                                                                                                                                                                                                                                                                                                                                                                                                                                                                                                                                                                                                                                                                                                                                                                                                                                                                                                                                                                                                                                                                                                                                                                                                                                                                                                                                                                                                                                                                                                                                                                                                                                                                                                                                                                                                                                                                                                                                                                                                                                                                                                                                                                                                                                                                                                                                                                                                                                                                                                                                                                                                                                                                                                                                                                                                                                                                                                                                                                                                                                                                                                                                                                                                                                                                                                                                                                                                                                                                                                                                                                                                                                                                                                                                                                                                                                                                                                                                                                                                                                                                                                                                                                                                                                                                                                                                                                                                                                                                                                                                                                                                                                                                                                                                                                                                                                                                                                                                                                                                                                                                                                                                                                                                                                                                                                                                                                                                                                                                                  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 decoder homing frame: there exist eight different decoder homing frames, which correspond to the eight amr codec modes. using one of these codec modes, the corresponding decoder homing frame is the natural response of the speech encoder to the second and any further encoder homing frame if at least two encoder homing frames were input to the encoder consecutively. in gsm 06.73[6], for each decoder homing frame the parameter values are given. </w:t>
      </w:r>
    </w:p>
    <w:p w:rsidR="00761C1B" w:rsidRDefault="00761C1B" w:rsidP="00761C1B">
      <w:r>
        <w:t>SOURCE: Used in EN 301 704 V7.2.1, clause 8.2</w:t>
      </w:r>
    </w:p>
    <w:p w:rsidR="00761C1B" w:rsidRDefault="00761C1B" w:rsidP="00761C1B"/>
    <w:p w:rsidR="00761C1B" w:rsidRDefault="00761C1B" w:rsidP="00761C1B">
      <w:r>
        <w:t xml:space="preserve">                                                                                                                                                                                                                                                                                                                                                                                                                                                                                                                                                                                                                                                                                                                                                                                                                                                                                                                                                                                                                                                                                                                                                                                                                                                                                                                                                                                                                                                                                                                                                                                                                                                                                                                                                                                                                                                                                                                                                                                                                                                                                                                                                                                                                                                                                                                                                                                                                                                                                                                                                                                                                                                                                                                                                                                                                                                                                                                                                                                                                                                                                                                                                                                                                                                                                                                                                                                                                                                                                                                                                                                                                                                                                                                                                                                                                                                                                                                                                                                                                                                                                                                                                                                                                                                                                                                                                                                                                                                                                                                                                                                                                                                                                                                                                                                                                                                                                                                                                                                                                                                                                                                                                                                                                                                                                                                                                                                                                                                                                                                                                                                                                                                                                                                                                                                                                                                                                                                                                                                                                                                                                                                                                                                                                                                                                                                                                                                                                                                                                                                                                                                                                                                                                                                                                                                                                                                                                                                                                                                                                                                                                                                                  encoder-homing-frame: the encoder-homing-frame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decoder-homing-frame if at least two decoder-homing-frames were input to the decoder consecutively. decoder-homing-frame: the decoder-homing-frame has a fixed set of speech parameters as described in table 4.1 a/b. it is the natural response of the speech encoder to the second and any further encoder-homing-frame if at least two encoder-homing-frames were input to the encoder consecutively. table 4.1 a: lar parameter values for the decoder-homing-frame larc[1] larc[2] larc[3] larc[4] larc[5] larc[6] larc[7] larc[8] 0x0009 0x0017 0x000f 0x0008 0x0007 0x0003 0x0003 0x0002 table 4.1 b: sub-frame parameter values for the decoder-homing-frame parameter sub-frame 1 sub-frame 2 sub-frame 3 sub-frame 4 ltp lag nc 0x0028 0x0028 0x0028 0x0028 ltp gain bc 0x0000 0x0000 0x0000 0x0000 rpe grid mc 0x0000 0x0000 0x0000 0x0000 block amplitude xmaxc 0x0000 0x0000 0x0000 0x0000 rpe pulse 0 xmc[0] 0x0004 0x0004 0x0004 0x0004 rpe pulse 1 xmc[1] 0x0004 0x0004 (...\...) [the expected end of this definition was beyond the limit of 200 words] </w:t>
      </w:r>
    </w:p>
    <w:p w:rsidR="00761C1B" w:rsidRDefault="00761C1B" w:rsidP="00761C1B">
      <w:r>
        <w:t>SOURCE: Used in EN 300 961 V8.1.1, clause 4.2</w:t>
      </w:r>
    </w:p>
    <w:p w:rsidR="00761C1B" w:rsidRDefault="00761C1B" w:rsidP="00761C1B"/>
    <w:p w:rsidR="00761C1B" w:rsidRDefault="00761C1B" w:rsidP="00761C1B">
      <w:r>
        <w:t xml:space="preserve">                                                                                                                                                                                                                                                                                                                                                                                                                                                                                                                                                                                                                                                                                                                                                                                                                                                                                                                                                                                                                                                                                                                                                                                                                                                                                                                                                                                                                                                                                                                                                                                                                                                                                                                                                                                                                                                                                                                                                                                                                                                                                                                                                                                                                                                                                                                                                                                                                                                                                                                                                                                                                                                                                                                                                                                                                                                                                                                                                                                                                                                                                                                                                                                                                                                                                                                                                                                                                                                                                                                                                                                                                                                                                                                                                                                                                                                                                                                                                                                                                                                                                                                                                                                                                                                                                                                                                                                                                                                                                                                                                                                                                                                                                                                                                                                                                                                                                                                                                                                                                                                                                                                                                                                                                                                                                                                                                                                                                                                                                                                                                                                                                                                                                                                                                                                                                                                                                                                                                                                                                                                                                                                                                                                                                                                                                                                                                                                                                                                                                                                                                                                                                                                                                                                                                                                                                                                                                                                                                                                                                                                                                                                                  The equipment is required to operate on the applicable specific carrier centre frequencies that correspond to the nominal carrier frequencies, fc, as defined in table 2. table 2: nominal carrier frequency allocations carrier centre frequency fc (mhz) maximum channel bandwidth (mhz) 5 860 10 5 870 10 5 880 10 5 890 10 5 900 10 5 910 10 5 920 10 the frequency channels together with the channel names contained in the three different frequency bands are depicted in figure 1. figure 1: an overview of the three different frequency bands </w:t>
      </w:r>
    </w:p>
    <w:p w:rsidR="00761C1B" w:rsidRDefault="00761C1B" w:rsidP="00761C1B">
      <w:r>
        <w:t>SOURCE: Used in EN 302 571 V2.1.1, clause 4.2.1.1</w:t>
      </w:r>
    </w:p>
    <w:p w:rsidR="00761C1B" w:rsidRDefault="00761C1B" w:rsidP="00761C1B"/>
    <w:p w:rsidR="00761C1B" w:rsidRDefault="00761C1B" w:rsidP="00761C1B">
      <w:r>
        <w:t xml:space="preserve">                                                                                                                                                                                                                                                                                                                                                                                                                                                                                                                                                                                                                                                                                                                                                                                                                                                                                                                                                                                                                                                                                                                                                                                                                                                                                                                                                                                                                                                                                                                                                                                                                                                                                                                                                                                                                                                                                                                                                                                                                                                                                                                                                                                                                                                                                                                                                                                                                                                                                                                                                                                                                                                                                                                                                                                                                                                                                                                                                                                                                                                                                                                                                                                                                                                                                                                                                                                                                                                                                                                                                                                                                                                                                                                                                                                                                                                                                                                                                                                                                                                                                                                                                                                                                                                                                                                                                                                                                                                                                                                                                                                                                                                                                                                                                                                                                                                                                                                                                                                                                                                                                                                                                                                                                                                                                                                                                                                                                                                                                                                                                                                                                                                                                                                                                                                                                                                                                                                                                                                                                                                                                                                                                                                                                                                                                                                                                                                                                                                                                                                                                                                                                                                                                                                                                                                                                                                                                                                                                                                                                                                                                                                              equivalent isotropic radiated power (e.i.r.p.) is the product of power supplied to the antenna and the antenna gain in a given direction relative to an isotropic antenna. peak e.i.r.p. indicates the power contained in the peak crest of the modulation envelope. in the case of the satellite plb, the radiated field shall be vertically polarized. </w:t>
      </w:r>
    </w:p>
    <w:p w:rsidR="00761C1B" w:rsidRDefault="00761C1B" w:rsidP="00761C1B">
      <w:r>
        <w:t>SOURCE: Used in EN 302 152-01 V1.1.1, clause 8.2.5.1</w:t>
      </w:r>
    </w:p>
    <w:p w:rsidR="00761C1B" w:rsidRDefault="00761C1B" w:rsidP="00761C1B"/>
    <w:p w:rsidR="00761C1B" w:rsidRDefault="00761C1B" w:rsidP="00761C1B">
      <w:r>
        <w:t xml:space="preserve">                                                                                                                                                                                                                                                                                                                                                                                                                                                                                                                                                                                                                                                                                                                                                                                                                                                                                                                                                                                                                                                                                                                                                                                                                                                                                                                                                                                                                                                                                                                                                                                                                                                                                                                                                                                                                                                                                                                                                                                                                                                                                                                                                                                                                                                                                                                                                                                                                                                                                                                                                                                                                                                                                                                                                                                                                                                                                                                                                                                                                                                                                                                                                                                                                                                                                                                                                                                                                                                                                                                                                                                                                                                                                                                                                                                                                                                                                                                                                                                                                                                                                                                                                                                                                                                                                                                                                                                                                                                                                                                                                                                                                                                                                                                                                                                                                                                                                                                                                                                                                                                                                                                                                                                                                                                                                                                                                                                                                                                                                                                                                                                                                                                                                                                                                                                                                                                                                                                                                                                                                                                                                                                                                                                                                                                                                                                                                                                                                                                                                                                                                                                                                                                                                                                                                                                                                                                                                                                                                                                                                                                                                                                                  The erp is defined in en 303 098-1 [1], clause 8.3.1. </w:t>
      </w:r>
    </w:p>
    <w:p w:rsidR="00761C1B" w:rsidRDefault="00761C1B" w:rsidP="00761C1B">
      <w:r>
        <w:t>SOURCE: Used in EN 303 098-02 V1.2.1, clause 4.2.3.1</w:t>
      </w:r>
    </w:p>
    <w:p w:rsidR="00761C1B" w:rsidRDefault="00761C1B" w:rsidP="00761C1B"/>
    <w:p w:rsidR="00761C1B" w:rsidRDefault="00761C1B" w:rsidP="00761C1B">
      <w:r>
        <w:t xml:space="preserve">                                                                                                                                                                                                                                                                                                                                                                                                                                                                                                                                                                                                                                                                                                                                                                                                                                                                                                                                                                                                                                                                                                                                                                                                                                                                                                                                                                                                                                                                                                                                                                                                                                                                                                                                                                                                                                                                                                                                                                                                                                                                                                                                                                                                                                                                                                                                                                                                                                                                                                                                                                                                                                                                                                                                                                                                                                                                                                                                                                                                                                                                                                                                                                                                                                                                                                                                                                                                                                                                                                                                                                                                                                                                                                                                                                                                                                                                                                                                                                                                                                                                                                                                                                                                                                                                                                                                                                                                                                                                                                                                                                                                                                                                                                                                                                                                                                                                                                                                                                                                                                                                                                                                                                                                                                                                                                                                                                                                                                                                                                                                                                                                                                                                                                                                                                                                                                                                                                                                                                                                                                                                                                                                                                                                                                                                                                                                                                                                                                                                                                                                                                                                                                                                                                                                                                                                                                                                                                                                                                                                                                                                                                                              The erp is the power radiated from an antenna in the direction of maximum field strength under specified conditions of measurements, in the absence of modulation. </w:t>
      </w:r>
    </w:p>
    <w:p w:rsidR="00761C1B" w:rsidRDefault="00761C1B" w:rsidP="00761C1B">
      <w:r>
        <w:t>SOURCE: Used in EN 300 225 V1.5.1, clause 8.2.1</w:t>
      </w:r>
    </w:p>
    <w:p w:rsidR="00761C1B" w:rsidRDefault="00761C1B" w:rsidP="00761C1B"/>
    <w:p w:rsidR="00761C1B" w:rsidRDefault="00761C1B" w:rsidP="00761C1B">
      <w:r>
        <w:t xml:space="preserve">                                                                                                                                                                                                                                                                                                                                                                                                                                                                                                                                                                                                                                                                                                                                                                                                                                                                                                                                                                                                                                                                                                                                                                                                                                                                                                                                                                                                                                                                                                                                                                                                                                                                                                                                                                                                                                                                                                                                                                                                                                                                                                                                                                                                                                                                                                                                                                                                                                                                                                                                                                                                                                                                                                                                                                                                                                                                                                                                                                                                                                                                                                                                                                                                                                                                                                                                                                                                                                                                                                                                                                                                                                                                                                                                                                                                                                                                                                                                                                                                                                                                                                                                                                                                                                                                                                                                                                                                                                                                                                                                                                                                                                                                                                                                                                                                                                                                                                                                                                                                                                                                                                                                                                                                                                                                                                                                                                                                                                                                                                                                                                                                                                                                                                                                                                                                                                                                                                                                                                                                                                                                                                                                                                                                                                                                                                                                                                                                                                                                                                                                                                                                                                                                                                                                                                                                                                                                                                                                                                                                                                                                                                                              The erp(cw) is defined as the erp in the direction of maximum field strength under specific conditions of measurement during the cw transmission. the measurements shall be made under normal test conditions. </w:t>
      </w:r>
    </w:p>
    <w:p w:rsidR="00761C1B" w:rsidRDefault="00761C1B" w:rsidP="00761C1B">
      <w:r>
        <w:t>SOURCE: Used in EN 302 961 V2.1.2, clause 8.5.1 SOURCE: Used in EN 302 961-01 V1.2.1, clause 8.5.1</w:t>
      </w:r>
    </w:p>
    <w:p w:rsidR="00761C1B" w:rsidRDefault="00761C1B" w:rsidP="00761C1B"/>
    <w:p w:rsidR="00761C1B" w:rsidRDefault="00761C1B" w:rsidP="00761C1B">
      <w:r>
        <w:t xml:space="preserve">                                                                                                                                                                                                                                                                                                                                                                                                                                                                                                                                                                                                                                                                                                                                                                                                                                                                                                                                                                                                                                                                                                                                                                                                                                                                                                                                                                                                                                                                                                                                                                                                                                                                                                                                                                                                                                                                                                                                                                                                                                                                                                                                                                                                                                                                                                                                                                                                                                                                                                                                                                                                                                                                                                                                                                                                                                                                                                                                                                                                                                                                                                                                                                                                                                                                                                                                                                                                                                                                                                                                                                                                                                                                                                                                                                                                                                                                                                                                                                                                                                                                                                                                                                                                                                                                                                                                                                                                                                                                                                                                                                                                                                                                                                                                                                                                                                                                                                                                                                                                                                                                                                                                                                                                                                                                                                                                                                                                                                                                                                                                                                                                                                                                                                                                                                                                                                                                                                                                                                                                                                                                                                                                                                                                                                                                                                                                                                                                                                                                                                                                                                                                                                                                                                                                                                                                                                                                                                                                                                                                                                                                                                                              The error behaviour (performance) at high input levels (noise free operation) is defined by the bit error ratio (continuous bit stream) or by the number of messages lost or corrupted when the level of the wanted signal is significantly above the maximum usable sensitivity. </w:t>
      </w:r>
    </w:p>
    <w:p w:rsidR="00761C1B" w:rsidRDefault="00761C1B" w:rsidP="00761C1B">
      <w:r>
        <w:t>SOURCE: Used in EN 303 276 V1.1.1, clause 9.2.1</w:t>
      </w:r>
    </w:p>
    <w:p w:rsidR="00761C1B" w:rsidRDefault="00761C1B" w:rsidP="00761C1B"/>
    <w:p w:rsidR="00761C1B" w:rsidRDefault="00761C1B" w:rsidP="00761C1B">
      <w:r>
        <w:t xml:space="preserve">                                                                                                                                                                                                                                                                                                                                                                                                                                                                                                                                                                                                                                                                                                                                                                                                                                                                                                                                                                                                                                                                                                                                                                                                                                                                                                                                                                                                                                                                                                                                                                                                                                                                                                                                                                                                                                                                                                                                                                                                                                                                                                                                                                                                                                                                                                                                                                                                                                                                                                                                                                                                                                                                                                                                                                                                                                                                                                                                                                                                                                                                                                                                                                                                                                                                                                                                                                                                                                                                                                                                                                                                                                                                                                                                                                                                                                                                                                                                                                                                                                                                                                                                                                                                                                                                                                                                                                                                                                                                                                                                                                                                                                                                                                                                                                                                                                                                                                                                                                                                                                                                                                                                                                                                                                                                                                                                                                                                                                                                                                                                                                                                                                                                                                                                                                                                                                                                                                                                                                                                                                                                                                                                                                                                                                                                                                                                                                                                                                                                                                                                                                                                                                                                                                                                                                                                                                                                                                                                                                                                                                                                                                                              external request the define external request primitive shall be sent by the authorized user to the ss-bic controlling entity over tnss-sap to define bic supplementary service on affected user behalf. if there are several external subscriber identities given in the primitive, the definition result shall be valid to all identities. the define external request primitive shall contain the ss-bic parameters listed in table 4. table 4: parameters for the primitive define external request parameter request affected user identity m, see note 1 definition type m services m closed user groups c, see note 2 restricted identities c, see note 2 exceptions to restricted identities m, see note 2 delivery to affected user(s) m acknowledgement requested m note 1: repeatable. note 2: parameter may be present only if the definition type is addition or replacement. </w:t>
      </w:r>
    </w:p>
    <w:p w:rsidR="00761C1B" w:rsidRDefault="00761C1B" w:rsidP="00761C1B">
      <w:r>
        <w:t>SOURCE: Used in EN 300 392-1219 V1.1.1, clause 4.3.5</w:t>
      </w:r>
    </w:p>
    <w:p w:rsidR="00761C1B" w:rsidRDefault="00761C1B" w:rsidP="00761C1B"/>
    <w:p w:rsidR="00761C1B" w:rsidRDefault="00761C1B" w:rsidP="00761C1B">
      <w:r>
        <w:t xml:space="preserve">                                                                                                                                                                                                                                                                                                                                                                                                                                                                                                                                                                                                                                                                                                                                                                                                                                                                                                                                                                                                                                                                                                                                                                                                                                                                                                                                                                                                                                                                                                                                                                                                                                                                                                                                                                                                                                                                                                                                                                                                                                                                                                                                                                                                                                                                                                                                                                                                                                                                                                                                                                                                                                                                                                                                                                                                                                                                                                                                                                                                                                                                                                                                                                                                                                                                                                                                                                                                                                                                                                                                                                                                                                                                                                                                                                                                                                                                                                                                                                                                                                                                                                                                                                                                                                                                                                                                                                                                                                                                                                                                                                                                                                                                                                                                                                                                                                                                                                                                                                                                                                                                                                                                                                                                                                                                                                                                                                                                                                                                                                                                                                                                                                                                                                                                                                                                                                                                                                                                                                                                                                                                                                                                                                                                                                                                                                                                                                                                                                                                                                                                                                                                                                                                                                                                                                                                                                                                                                                                                                                                                                                                                                                                  external request the define external request primitive shall be sent by the authorized user to the ss-boc controlling entity over tnss-sap to define boc supplementary service on affected user behalf. if there are several subscriber identities given in the primitive, the definition result shall be valid to all identities. the define external request primitive shall contain the ss-boc parameters listed in table 4. table 4: parameters for the primitive define external request parameter request affected user identity m, see note 1 definition type m services m closed user group c, see note 2 restricted external numbers c, see note 2 exceptions to restricted external numbers m, see note 2 delivery to affected user(s) m acknowledgement requested m note 1: repeatable. note 2 parameter may be present only if the definition type is addition or replacement. </w:t>
      </w:r>
    </w:p>
    <w:p w:rsidR="00761C1B" w:rsidRDefault="00761C1B" w:rsidP="00761C1B">
      <w:r>
        <w:t>SOURCE: Used in EN 300 392-1218 V1.1.1, clause 4.3.5</w:t>
      </w:r>
    </w:p>
    <w:p w:rsidR="00761C1B" w:rsidRDefault="00761C1B" w:rsidP="00761C1B"/>
    <w:p w:rsidR="00761C1B" w:rsidRDefault="00761C1B" w:rsidP="00761C1B">
      <w:r>
        <w:t xml:space="preserve">                                                                                                                                                                                                                                                                                                                                                                                                                                                                                                                                                                                                                                                                                                                                                                                                                                                                                                                                                                                                                                                                                                                                                                                                                                                                                                                                                                                                                                                                                                                                                                                                                                                                                                                                                                                                                                                                                                                                                                                                                                                                                                                                                                                                                                                                                                                                                                                                                                                                                                                                                                                                                                                                                                                                                                                                                                                                                                                                                                                                                                                                                                                                                                                                                                                                                                                                                                                                                                                                                                                                                                                                                                                                                                                                                                                                                                                                                                                                                                                                                                                                                                                                                                                                                                                                                                                                                                                                                                                                                                                                                                                                                                                                                                                                                                                                                                                                                                                                                                                                                                                                                                                                                                                                                                                                                                                                                                                                                                                                                                                                                                                                                                                                                                                                                                                                                                                                                                                                                                                                                                                                                                                                                                                                                                                                                                                                                                                                                                                                                                                                                                                                                                                                                                                                                                                                                                                                                                                                                                                                                                                                                                                                  external user the optional define/define external user information flow shall be applied for the relationship ra and shall be sent from fe2 to fe1. the flow shall also be applicable for the relationship rb and re and it shall be sent from home swmi fe2 to fe1 via visited swmi fe2, if fe1 is in visited swmi. fe2 shall send the flow to inform affected user(s) of the ss-bic definition. fe2 shall send the information flow, if requested by the authorized user, see table 1 definition sent to affected user(s). the contents of the information flow are shown in table 3. table 3: contents of define/define external user information flow element type restricted subscriber identity(ies) m, note 1 incoming services outside closed user groups restricted c, note 2 restricted incoming service types c, notes 2 and 3 restricted source address list c, notes 2 and 3 exceptions to restricted source address list o, note 4 acknowledgement from affected user m, note 5 note 1: at least one of the following elements shall be given in the definition indication: - incoming services outside closed user group restricted; - restricted incoming service types; - restricted source address list. note 2: the element (...\...) [the expected end of this definition was beyond the limit of 200 words] </w:t>
      </w:r>
    </w:p>
    <w:p w:rsidR="00761C1B" w:rsidRDefault="00761C1B" w:rsidP="00761C1B">
      <w:r>
        <w:t>SOURCE: Used in EN 300 392-1119 V1.1.1, clause 5.2.1.3</w:t>
      </w:r>
    </w:p>
    <w:p w:rsidR="00761C1B" w:rsidRDefault="00761C1B" w:rsidP="00761C1B"/>
    <w:p w:rsidR="00761C1B" w:rsidRDefault="00761C1B" w:rsidP="00761C1B">
      <w:r>
        <w:t xml:space="preserve">                                                                                                                                                                                                                                                                                                                                                                                                                                                                                                                                                                                                                                                                                                                                                                                                                                                                                                                                                                                                                                                                                                                                                                                                                                                                                                                                                                                                                                                                                                                                                                                                                                                                                                                                                                                                                                                                                                                                                                                                                                                                                                                                                                                                                                                                                                                                                                                                                                                                                                                                                                                                                                                                                                                                                                                                                                                                                                                                                                                                                                                                                                                                                                                                                                                                                                                                                                                                                                                                                                                                                                                                                                                                                                                                                                                                                                                                                                                                                                                                                                                                                                                                                                                                                                                                                                                                                                                                                                                                                                                                                                                                                                                                                                                                                                                                                                                                                                                                                                                                                                                                                                                                                                                                                                                                                                                                                                                                                                                                                                                                                                                                                                                                                                                                                                                                                                                                                                                                                                                                                                                                                                                                                                                                                                                                                                                                                                                                                                                                                                                                                                                                                                                                                                                                                                                                                                                                                                                                                                                                                                                                                                                                  The eye pattern defines the free decision of a digital signal pulse with respect to pulse width and amplitude. </w:t>
      </w:r>
    </w:p>
    <w:p w:rsidR="00761C1B" w:rsidRDefault="00761C1B" w:rsidP="00761C1B">
      <w:r>
        <w:t>SOURCE: Used in EN 300 674 V1.1.1, clause 7.5.1</w:t>
      </w:r>
    </w:p>
    <w:p w:rsidR="00761C1B" w:rsidRDefault="00761C1B" w:rsidP="00761C1B"/>
    <w:p w:rsidR="00761C1B" w:rsidRDefault="00761C1B" w:rsidP="00761C1B">
      <w:r>
        <w:t xml:space="preserve">                                                                                                                                                                                                                                                                                                                                                                                                                                                                                                                                                                                                                                                                                                                                                                                                                                                                                                                                                                                                                                                                                                                                                                                                                                                                                                                                                                                                                                                                                                                                                                                                                                                                                                                                                                                                                                                                                                                                                                                                                                                                                                                                                                                                                                                                                                                                                                                                                                                                                                                                                                                                                                                                                                                                                                                                                                                                                                                                                                                                                                                                                                                                                                                                                                                                                                                                                                                                                                                                                                                                                                                                                                                                                                                                                                                                                                                                                                                                                                                                                                                                                                                                                                                                                                                                                                                                                                                                                                                                                                                                                                                                                                                                                                                                                                                                                                                                                                                                                                                                                                                                                                                                                                                                                                                                                                                                                                                                                                                                                                                                                                                                                                                                                                                                                                                                                                                                                                                                                                                                                                                                                                                                                                                                                                                                                                                                                                                                                                                                                                                                                                                                                                                                                                                                                                                                                                                                                                                                                                                                                                                                                                                              The eye pattern defines the free decision of a digital signal pulse with respect to pulse width and amplitude. </w:t>
      </w:r>
    </w:p>
    <w:p w:rsidR="00761C1B" w:rsidRDefault="00761C1B" w:rsidP="00761C1B">
      <w:r>
        <w:t>SOURCE: Used in EN 300 761 V1.1.1, clause 7.5.1 SOURCE: Used in EN 300 761-01 V1.2.1, clause 7.5.1</w:t>
      </w:r>
    </w:p>
    <w:p w:rsidR="00761C1B" w:rsidRDefault="00761C1B" w:rsidP="00761C1B"/>
    <w:p w:rsidR="00761C1B" w:rsidRDefault="00761C1B" w:rsidP="00761C1B">
      <w:r>
        <w:t xml:space="preserve">                                                                                                                                                                                                                                                                                                                                                                                                                                                                                                                                                                                                                                                                                                                                                                                                                                                                                                                                                                                                                                                                                                                                                                                                                                                                                                                                                                                                                                                                                                                                                                                                                                                                                                                                                                                                                                                                                                                                                                                                                                                                                                                                                                                                                                                                                                                                                                                                                                                                                                                                                                                                                                                                                                                                                                                                                                                                                                                                                                                                                                                                                                                                                                                                                                                                                                                                                                                                                                                                                                                                                                                                                                                                                                                                                                                                                                                                                                                                                                                                                                                                                                                                                                                                                                                                                                                                                                                                                                                                                                                                                                                                                                                                                                                                                                                                                                                                                                                                                                                                                                                                                                                                                                                                                                                                                                                                                                                                                                                                                                                                                                                                                                                                                                                                                                                                                                                                                                                                                                                                                                                                                                                                                                                                                                                                                                                                                                                                                                                                                                                                                                                                                                                                                                                                                                                                                                                                                                                                                                                                                                                                                                                              failure cause see table 20 of en 300 392-9 [5]. </w:t>
      </w:r>
    </w:p>
    <w:p w:rsidR="00761C1B" w:rsidRDefault="00761C1B" w:rsidP="00761C1B">
      <w:r>
        <w:t>SOURCE: Used in EN 300 392-1208 V1.2.1, clause 5.2.2.6</w:t>
      </w:r>
    </w:p>
    <w:p w:rsidR="00761C1B" w:rsidRDefault="00761C1B" w:rsidP="00761C1B"/>
    <w:p w:rsidR="00761C1B" w:rsidRDefault="00761C1B" w:rsidP="00761C1B">
      <w:r>
        <w:t xml:space="preserve">                                                                                                                                                                                                                                                                                                                                                                                                                                                                                                                                                                                                                                                                                                                                                                                                                                                                                                                                                                                                                                                                                                                                                                                                                                                                                                                                                                                                                                                                                                                                                                                                                                                                                                                                                                                                                                                                                                                                                                                                                                                                                                                                                                                                                                                                                                                                                                                                                                                                                                                                                                                                                                                                                                                                                                                                                                                                                                                                                                                                                                                                                                                                                                                                                                                                                                                                                                                                                                                                                                                                                                                                                                                                                                                                                                                                                                                                                                                                                                                                                                                                                                                                                                                                                                                                                                                                                                                                                                                                                                                                                                                                                                                                                                                                                                                                                                                                                                                                                                                                                                                                                                                                                                                                                                                                                                                                                                                                                                                                                                                                                                                                                                                                                                                                                                                                                                                                                                                                                                                                                                                                                                                                                                                                                                                                                                                                                                                                                                                                                                                                                                                                                                                                                                                                                                                                                                                                                                                                                                                                                                                                                                                                  failure reason the definition failure reason information element is a bit-mapped field indicating the reason for a definition not being accepted. the meaning of each bit setting in this information element shall be as defined in table 38. note: the failure reason information element may not fully describe all reasons for rejection. table 38: definition failure reason contents information element length value remark definition failure reason 6 0000002 rejected for undefined reason 0000012 not authorized source/destination/dispatcher identity 0000102 invalid source/destination/dispatcher identity 0001002 invalid area 0010002 not authorized basic service 0100002 undecodeable pdu 1000002 range not supported (see note) note: refer to en 300 392-9 [6], clause 8.3.2. 6.2.10 definition result definition result shall indicate whether the previously made definition request was successful or unsuccessful. definition result information element shall be as defined in table 39. table 39: definition result contents information element length value remark definition result 1 02 not accepted 12 accepted 6.2.11 dispatcher address type the dispatcher type identifier information element shall indicate the type of dispatcher address that shall follow this element, refer to en 300 392-9 [6]. the element value encoding shall be as defined in table 40. table 40: dispatcher address type contents information element (...\...) [the expected end of this definition was beyond the limit of 200 words] </w:t>
      </w:r>
    </w:p>
    <w:p w:rsidR="00761C1B" w:rsidRDefault="00761C1B" w:rsidP="00761C1B">
      <w:r>
        <w:t>SOURCE: Used in EN 300 392-1206 V1.3.1, clause 6.2.9</w:t>
      </w:r>
    </w:p>
    <w:p w:rsidR="00761C1B" w:rsidRDefault="00761C1B" w:rsidP="00761C1B"/>
    <w:p w:rsidR="00761C1B" w:rsidRDefault="00761C1B" w:rsidP="00761C1B">
      <w:r>
        <w:t xml:space="preserve">                                                                                                                                                                                                                                                                                                                                                                                                                                                                                                                                                                                                                                                                                                                                                                                                                                                                                                                                                                                                                                                                                                                                                                                                                                                                                                                                                                                                                                                                                                                                                                                                                                                                                                                                                                                                                                                                                                                                                                                                                                                                                                                                                                                                                                                                                                                                                                                                                                                                                                                                                                                                                                                                                                                                                                                                                                                                                                                                                                                                                                                                                                                                                                                                                                                                                                                                                                                                                                                                                                                                                                                                                                                                                                                                                                                                                                                                                                                                                                                                                                                                                                                                                                                                                                                                                                                                                                                                                                                                                                                                                                                                                                                                                                                                                                                                                                                                                                                                                                                                                                                                                                                                                                                                                                                                                                                                                                                                                                                                                                                                                                                                                                                                                                                                                                                                                                                                                                                                                                                                                                                                                                                                                                                                                                                                                                                                                                                                                                                                                                                                                                                                                                                                                                                                                                                                                                                                                                                                                                                                                                                                                                                                  figure 4 shows the information flow sequence for the ss-bic definition within the home system. note 1: the sending of define user and define user ack is optional. note 2: the same information flow figure applies to the define external, define external user, define ack and define user ack flows. figure 4: definition of ss-bic </w:t>
      </w:r>
    </w:p>
    <w:p w:rsidR="00761C1B" w:rsidRDefault="00761C1B" w:rsidP="00761C1B">
      <w:r>
        <w:t>SOURCE: Used in EN 300 392-1119 V1.1.1, clause 5.4.1</w:t>
      </w:r>
    </w:p>
    <w:p w:rsidR="00761C1B" w:rsidRDefault="00761C1B" w:rsidP="00761C1B"/>
    <w:p w:rsidR="00761C1B" w:rsidRDefault="00761C1B" w:rsidP="00761C1B">
      <w:r>
        <w:t xml:space="preserve">                                                                                                                                                                                                                                                                                                                                                                                                                                                                                                                                                                                                                                                                                                                                                                                                                                                                                                                                                                                                                                                                                                                                                                                                                                                                                                                                                                                                                                                                                                                                                                                                                                                                                                                                                                                                                                                                                                                                                                                                                                                                                                                                                                                                                                                                                                                                                                                                                                                                                                                                                                                                                                                                                                                                                                                                                                                                                                                                                                                                                                                                                                                                                                                                                                                                                                                                                                                                                                                                                                                                                                                                                                                                                                                                                                                                                                                                                                                                                                                                                                                                                                                                                                                                                                                                                                                                                                                                                                                                                                                                                                                                                                                                                                                                                                                                                                                                                                                                                                                                                                                                                                                                                                                                                                                                                                                                                                                                                                                                                                                                                                                                                                                                                                                                                                                                                                                                                                                                                                                                                                                                                                                                                                                                                                                                                                                                                                                                                                                                                                                                                                                                                                                                                                                                                                                                                                                                                                                                                                                                                                                                                                                                  figure 4 shows the information flow sequence for the ss-boc definition within the home swmi. note 1: the sending of define user and define user ack in stage 3 is optional. note 2: the same information flow figure applies to define external, define external user, define ack and define user ack. figure 4: definition of ss-boc </w:t>
      </w:r>
    </w:p>
    <w:p w:rsidR="00761C1B" w:rsidRDefault="00761C1B" w:rsidP="00761C1B">
      <w:r>
        <w:t>SOURCE: Used in EN 300 392-1118 V1.1.1, clause 4.5.1</w:t>
      </w:r>
    </w:p>
    <w:p w:rsidR="00761C1B" w:rsidRDefault="00761C1B" w:rsidP="00761C1B"/>
    <w:p w:rsidR="00761C1B" w:rsidRDefault="00761C1B" w:rsidP="00761C1B">
      <w:r>
        <w:t xml:space="preserve">                                                                                                                                                                                                                                                                                                                                                                                                                                                                                                                                                                                                                                                                                                                                                                                                                                                                                                                                                                                                                                                                                                                                                                                                                                                                                                                                                                                                                                                                                                                                                                                                                                                                                                                                                                                                                                                                                                                                                                                                                                                                                                                                                                                                                                                                                                                                                                                                                                                                                                                                                                                                                                                                                                                                                                                                                                                                                                                                                                                                                                                                                                                                                                                                                                                                                                                                                                                                                                                                                                                                                                                                                                                                                                                                                                                                                                                                                                                                                                                                                                                                                                                                                                                                                                                                                                                                                                                                                                                                                                                                                                                                                                                                                                                                                                                                                                                                                                                                                                                                                                                                                                                                                                                                                                                                                                                                                                                                                                                                                                                                                                                                                                                                                                                                                                                                                                                                                                                                                                                                                                                                                                                                                                                                                                                                                                                                                                                                                                                                                                                                                                                                                                                                                                                                                                                                                                                                                                                                                                                                                                                                                                                                  figure 4 shows the information flow sequence of ss-le definition when authorized user is in home swmi. figure 4: definition of ss-le </w:t>
      </w:r>
    </w:p>
    <w:p w:rsidR="00761C1B" w:rsidRDefault="00761C1B" w:rsidP="00761C1B">
      <w:r>
        <w:t>SOURCE: Used in EN 300 392-1114 V1.1.1, clause 5.4.2</w:t>
      </w:r>
    </w:p>
    <w:p w:rsidR="00761C1B" w:rsidRDefault="00761C1B" w:rsidP="00761C1B"/>
    <w:p w:rsidR="00761C1B" w:rsidRDefault="00761C1B" w:rsidP="00761C1B">
      <w:r>
        <w:t xml:space="preserve">                                                                                                                                                                                                                                                                                                                                                                                                                                                                                                                                                                                                                                                                                                                                                                                                                                                                                                                                                                                                                                                                                                                                                                                                                                                                                                                                                                                                                                                                                                                                                                                                                                                                                                                                                                                                                                                                                                                                                                                                                                                                                                                                                                                                                                                                                                                                                                                                                                                                                                                                                                                                                                                                                                                                                                                                                                                                                                                                                                                                                                                                                                                                                                                                                                                                                                                                                                                                                                                                                                                                                                                                                                                                                                                                                                                                                                                                                                                                                                                                                                                                                                                                                                                                                                                                                                                                                                                                                                                                                                                                                                                                                                                                                                                                                                                                                                                                                                                                                                                                                                                                                                                                                                                                                                                                                                                                                                                                                                                                                                                                                                                                                                                                                                                                                                                                                                                                                                                                                                                                                                                                                                                                                                                                                                                                                                                                                                                                                                                                                                                                                                                                                                                                                                                                                                                                                                                                                                                                                                                                                                                                                                                                  The fm noise level is the voltage (see note) of the a.c. components at the output of the demodulator in absence of a modulation signal expressed in db relative to a reference level corresponding to maximum frequency deviation of ±75 khz at a modulation frequency of 500 hz. note: unweighted noise ratio: voltage unfiltered and measured as quasi peak according to itu-r recommendation bs.468-4 [4]. weighted noise ratio: voltage filtered and measured as quasi peak according to itu-r recommendation bs.468-4 [4]. </w:t>
      </w:r>
    </w:p>
    <w:p w:rsidR="00761C1B" w:rsidRDefault="00761C1B" w:rsidP="00761C1B">
      <w:r>
        <w:t>SOURCE: Used in EN 302 018-01 V1.2.1, clause 4.3.9.1</w:t>
      </w:r>
    </w:p>
    <w:p w:rsidR="00761C1B" w:rsidRDefault="00761C1B" w:rsidP="00761C1B"/>
    <w:p w:rsidR="00761C1B" w:rsidRDefault="00761C1B" w:rsidP="00761C1B">
      <w:r>
        <w:t xml:space="preserve">                                                                                                                                                                                                                                                                                                                                                                                                                                                                                                                                                                                                                                                                                                                                                                                                                                                                                                                                                                                                                                                                                                                                                                                                                                                                                                                                                                                                                                                                                                                                                                                                                                                                                                                                                                                                                                                                                                                                                                                                                                                                                                                                                                                                                                                                                                                                                                                                                                                                                                                                                                                                                                                                                                                                                                                                                                                                                                                                                                                                                                                                                                                                                                                                                                                                                                                                                                                                                                                                                                                                                                                                                                                                                                                                                                                                                                                                                                                                                                                                                                                                                                                                                                                                                                                                                                                                                                                                                                                                                                                                                                                                                                                                                                                                                                                                                                                                                                                                                                                                                                                                                                                                                                                                                                                                                                                                                                                                                                                                                                                                                                                                                                                                                                                                                                                                                                                                                                                                                                                                                                                                                                                                                                                                                                                                                                                                                                                                                                                                                                                                                                                                                                                                                                                                                                                                                                                                                                                                                                                                                                                                                                                              The fm noise level is the voltage, either unweighted (unfiltered) or weighted (filtered) measured as quasi peak according to recommendation itu-r bs.468-4 [1], clause 2, of the a.c. components at the output of the demodulator in absence of a modulation signal expressed in db relative to a reference level corresponding to maximum frequency deviation of â±75 khz at a modulation frequency of 500 hz. </w:t>
      </w:r>
    </w:p>
    <w:p w:rsidR="00761C1B" w:rsidRDefault="00761C1B" w:rsidP="00761C1B">
      <w:r>
        <w:t>SOURCE: Used in EN 302 018 V2.1.1, clause 4.2.9.1</w:t>
      </w:r>
    </w:p>
    <w:p w:rsidR="00761C1B" w:rsidRDefault="00761C1B" w:rsidP="00761C1B"/>
    <w:p w:rsidR="00761C1B" w:rsidRDefault="00761C1B" w:rsidP="00761C1B">
      <w:r>
        <w:t xml:space="preserve">                                                                                                                                                                                                                                                                                                                                                                                                                                                                                                                                                                                                                                                                                                                                                                                                                                                                                                                                                                                                                                                                                                                                                                                                                                                                                                                                                                                                                                                                                                                                                                                                                                                                                                                                                                                                                                                                                                                                                                                                                                                                                                                                                                                                                                                                                                                                                                                                                                                                                                                                                                                                                                                                                                                                                                                                                                                                                                                                                                                                                                                                                                                                                                                                                                                                                                                                                                                                                                                                                                                                                                                                                                                                                                                                                                                                                                                                                                                                                                                                                                                                                                                                                                                                                                                                                                                                                                                                                                                                                                                                                                                                                                                                                                                                                                                                                                                                                                                                                                                                                                                                                                                                                                                                                                                                                                                                                                                                                                                                                                                                                                                                                                                                                                                                                                                                                                                                                                                                                                                                                                                                                                                                                                                                                                                                                                                                                                                                                                                                                                                                                                                                                                                                                                                                                                                                                                                                                                                                                                                                                                                                                                                              The following antenna characteristics are defined for elevation angles greater than 5° and less than 60°. </w:t>
      </w:r>
    </w:p>
    <w:p w:rsidR="00761C1B" w:rsidRDefault="00761C1B" w:rsidP="00761C1B">
      <w:r>
        <w:t>SOURCE: Used in EN 300 066 V1.3.1, clause 11.3.1</w:t>
      </w:r>
    </w:p>
    <w:p w:rsidR="00761C1B" w:rsidRDefault="00761C1B" w:rsidP="00761C1B"/>
    <w:p w:rsidR="00761C1B" w:rsidRDefault="00761C1B" w:rsidP="00761C1B">
      <w:r>
        <w:t xml:space="preserve">                                                                                                                                                                                                                                                                                                                                                                                                                                                                                                                                                                                                                                                                                                                                                                                                                                                                                                                                                                                                                                                                                                                                                                                                                                                                                                                                                                                                                                                                                                                                                                                                                                                                                                                                                                                                                                                                                                                                                                                                                                                                                                                                                                                                                                                                                                                                                                                                                                                                                                                                                                                                                                                                                                                                                                                                                                                                                                                                                                                                                                                                                                                                                                                                                                                                                                                                                                                                                                                                                                                                                                                                                                                                                                                                                                                                                                                                                                                                                                                                                                                                                                                                                                                                                                                                                                                                                                                                                                                                                                                                                                                                                                                                                                                                                                                                                                                                                                                                                                                                                                                                                                                                                                                                                                                                                                                                                                                                                                                                                                                                                                                                                                                                                                                                                                                                                                                                                                                                                                                                                                                                                                                                                                                                                                                                                                                                                                                                                                                                                                                                                                                                                                                                                                                                                                                                                                                                                                                                                                                                                                                                                                                              The following documents contain provisions which, through reference in this text, constitute provisions of the present document. * references are either specific (identified by date of publication, edition number, version number, etc.) or non-specific. * for a specific reference, subsequent revisions do not apply. * for a non-specific reference, the latest version applies. * a non-specific reference to an ets shall also be taken to refer to later versions published as an en with the same number. * for this release 1998 document, references to gsm documents are for release 1998 versions (version 7.x.y). [1] gsm 01.04: "digital cellular telecommunications system (phase 2+); abbreviations and acronyms". [2] gsm 02.04: "digital cellular telecommunications system (phase 2+); general on supplementary services". [3] gsm 02.30: "digital cellular telecommunications system (phase 2+); man-machine interface (mmi) of the mobile station (ms)". [4] gsm 03.81: "digital cellular telecommunications system (phase 2+); line identification supplementary services - stage 2". [5] gsm 03.82: "digital cellular telecommunications system (phase 2+); call forwarding (cf) supplementary services - stage 2". [6] gsm 03.83: "digital cellular telecommunications system (phase 2+); call waiting (cw) and call hold (hold) supplementary services - stage 2". [7] gsm 03.84: "digital cellular telecommunications system (phase 2+); multiparty (...\...) [the expected end of this definition was beyond the limit of 200 words] </w:t>
      </w:r>
    </w:p>
    <w:p w:rsidR="00761C1B" w:rsidRDefault="00761C1B" w:rsidP="00761C1B">
      <w:r>
        <w:t>SOURCE: Used in EN 300 928 V7.0.1, clause 1.1</w:t>
      </w:r>
    </w:p>
    <w:p w:rsidR="00761C1B" w:rsidRDefault="00761C1B" w:rsidP="00761C1B"/>
    <w:p w:rsidR="00761C1B" w:rsidRDefault="00761C1B" w:rsidP="00761C1B">
      <w:r>
        <w:t xml:space="preserve">                                                                                                                                                                                                                                                                                                                                                                                                                                                                                                                                                                                                                                                                                                                                                                                                                                                                                                                                                                                                                                                                                                                                                                                                                                                                                                                                                                                                                                                                                                                                                                                                                                                                                                                                                                                                                                                                                                                                                                                                                                                                                                                                                                                                                                                                                                                                                                                                                                                                                                                                                                                                                                                                                                                                                                                                                                                                                                                                                                                                                                                                                                                                                                                                                                                                                                                                                                                                                                                                                                                                                                                                                                                                                                                                                                                                                                                                                                                                                                                                                                                                                                                                                                                                                                                                                                                                                                                                                                                                                                                                                                                                                                                                                                                                                                                                                                                                                                                                                                                                                                                                                                                                                                                                                                                                                                                                                                                                                                                                                                                                                                                                                                                                                                                                                                                                                                                                                                                                                                                                                                                                                                                                                                                                                                                                                                                                                                                                                                                                                                                                                                                                                                                                                                                                                                                                                                                                                                                                                                                                                                                                                                                              The following elementary files are required on the upt card at the upt application level in order for a upt session to be carried out. for each of these efs, the correct access conditions, data items and coding need to be in place. - efct - ct value; - efpui - pui; - efpst (optional) - allocated and activated/disactivated services; - eftv - time-out value; - efmtv (optional) - maximum time-out value. this test applies to both plug-in and id-1 upt cards. </w:t>
      </w:r>
    </w:p>
    <w:p w:rsidR="00761C1B" w:rsidRDefault="00761C1B" w:rsidP="00761C1B">
      <w:r>
        <w:t>SOURCE: Used in EN 301 363 V1.1.2, clause 4.3.7.3.1</w:t>
      </w:r>
    </w:p>
    <w:p w:rsidR="00761C1B" w:rsidRDefault="00761C1B" w:rsidP="00761C1B"/>
    <w:p w:rsidR="00761C1B" w:rsidRDefault="00761C1B" w:rsidP="00761C1B">
      <w:r>
        <w:t xml:space="preserve">                                                                                                                                                                                                                                                                                                                                                                                                                                                                                                                                                                                                                                                                                                                                                                                                                                                                                                                                                                                                                                                                                                                                                                                                                                                                                                                                                                                                                                                                                                                                                                                                                                                                                                                                                                                                                                                                                                                                                                                                                                                                                                                                                                                                                                                                                                                                                                                                                                                                                                                                                                                                                                                                                                                                                                                                                                                                                                                                                                                                                                                                                                                                                                                                                                                                                                                                                                                                                                                                                                                                                                                                                                                                                                                                                                                                                                                                                                                                                                                                                                                                                                                                                                                                                                                                                                                                                                                                                                                                                                                                                                                                                                                                                                                                                                                                                                                                                                                                                                                                                                                                                                                                                                                                                                                                                                                                                                                                                                                                                                                                                                                                                                                                                                                                                                                                                                                                                                                                                                                                                                                                                                                                                                                                                                                                                                                                                                                                                                                                                                                                                                                                                                                                                                                                                                                                                                                                                                                                                                                                                                                                                                                              The following power classes define the nominal maximum output power. maximum output power and nominal maximum output power are defined in clause 3.1. </w:t>
      </w:r>
    </w:p>
    <w:p w:rsidR="00761C1B" w:rsidRDefault="00761C1B" w:rsidP="00761C1B">
      <w:r>
        <w:t>SOURCE: Used in EN 301 908-06 V5.2.1, clause 4.2.4.1</w:t>
      </w:r>
    </w:p>
    <w:p w:rsidR="00761C1B" w:rsidRDefault="00761C1B" w:rsidP="00761C1B"/>
    <w:p w:rsidR="00761C1B" w:rsidRDefault="00761C1B" w:rsidP="00761C1B">
      <w:r>
        <w:t xml:space="preserve">                                                                                                                                                                                                                                                                                                                                                                                                                                                                                                                                                                                                                                                                                                                                                                                                                                                                                                                                                                                                                                                                                                                                                                                                                                                                                                                                                                                                                                                                                                                                                                                                                                                                                                                                                                                                                                                                                                                                                                                                                                                                                                                                                                                                                                                                                                                                                                                                                                                                                                                                                                                                                                                                                                                                                                                                                                                                                                                                                                                                                                                                                                                                                                                                                                                                                                                                                                                                                                                                                                                                                                                                                                                                                                                                                                                                                                                                                                                                                                                                                                                                                                                                                                                                                                                                                                                                                                                                                                                                                                                                                                                                                                                                                                                                                                                                                                                                                                                                                                                                                                                                                                                                                                                                                                                                                                                                                                                                                                                                                                                                                                                                                                                                                                                                                                                                                                                                                                                                                                                                                                                                                                                                                                                                                                                                                                                                                                                                                                                                                                                                                                                                                                                                                                                                                                                                                                                                                                                                                                                                                                                                                                                              The following terms and definitions apply to the current clause of the present document. burst: burst is a set of sections delivered on an elementary stream. between two consecutive bursts there is a period of time when no sections are transmitted on the particular elementary stream. each burst indicates the start time of the next burst within the elementary stream. ca: conditional access using dvb common scrambling algorithm on transport stream packets. datagram: a network layer (osi-layer 3) data frame. in the case of internet protocol, a datagram is an ip datagram. entitlement control message (ecm): entitlement control messages are private conditional access information which specify control words and possibly other, typically stream-specific, scrambling and/or control parameters. entitlement management message (emm): entitlement management messages are private conditional access information which specify the authorization levels or the services of specific decoders. they may be addressed to single decoders or groups of decoders. mpe-fec: method to deliver reed solomon (rs) parity data for datagrams delivered on multi-protocol encapsulation (mpe) sections. receiver: receiver is an entity within an end-user equipment consisting of radio frequency (rf) front-end, channel decoding and demultiplexing. input of a receiver is an rf signal, and the output is network (...\...) [the expected end of this definition was beyond the limit of 200 words] </w:t>
      </w:r>
    </w:p>
    <w:p w:rsidR="00761C1B" w:rsidRDefault="00761C1B" w:rsidP="00761C1B">
      <w:r>
        <w:t>SOURCE: Used in EN 301 192 V1.6.1, clause 9.1</w:t>
      </w:r>
    </w:p>
    <w:p w:rsidR="00761C1B" w:rsidRDefault="00761C1B" w:rsidP="00761C1B"/>
    <w:p w:rsidR="00761C1B" w:rsidRDefault="00761C1B" w:rsidP="00761C1B">
      <w:r>
        <w:t xml:space="preserve">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w:t>
      </w:r>
    </w:p>
    <w:p w:rsidR="00761C1B" w:rsidRDefault="00761C1B" w:rsidP="00761C1B">
      <w:r>
        <w:t>SOURCE: Used in EN 301 908-13 V11.1.1, clause 4.2.2.2.1 SOURCE: Used in EN 302 574-02 V2.1.1, clause 8.2.2.2.1</w:t>
      </w:r>
    </w:p>
    <w:p w:rsidR="00761C1B" w:rsidRDefault="00761C1B" w:rsidP="00761C1B"/>
    <w:p w:rsidR="00761C1B" w:rsidRDefault="00761C1B" w:rsidP="00761C1B">
      <w:r>
        <w:t xml:space="preserve">                                                                                                                                                                                                                                                                                                                                                                                                                                                                                                                                                                                                                                                                                                                                                                                                                                                                                                                                                                                                                                                                                                                                                                                                                                                                                                                                                                                                                                                                                                                                                                                                                                                                                                                                                                                                                                                                                                                                                                                                                                                                                                                                                                                                                                                                                                                                                                                                                                                                                                                                                                                                                                                                                                                                                                                                                                                                                                                                                                                                                                                                                                                                                                                                                                                                                                                                                                                                                                                                                                                                                                                                                                                                                                                                                                                                                                                                                                                                                                                                                                                                                                                                                                                                                                                                                                                                                                                                                                                                                                                                                                                                                                                                                                                                                                                                                                                                                                                                                                                                                                                                                                                                                                                                                                                                                                                                                                                                                                                                                                                                                                                                                                                                                                                                                                                                                                                                                                                                                                                                                                                                                                                                                                                                                                                                                                                                                                                                                                                                                                                                                                                                                                                                                                                                                                                                                                                                                                                                                                                                                                                                                                                              The following ue power classes define the maximum output power for any transmission bandwidth within the channel bandwidth. the period of measurement shall be at least one sub-frame (1 ms). </w:t>
      </w:r>
    </w:p>
    <w:p w:rsidR="00761C1B" w:rsidRDefault="00761C1B" w:rsidP="00761C1B">
      <w:r>
        <w:t>SOURCE: Used in EN 301 908-13 V11.1.1, clause 4.2.2.1.1 SOURCE: Used in EN 302 574-02 V2.1.1, clause 8.2.2.1.1</w:t>
      </w:r>
    </w:p>
    <w:p w:rsidR="00761C1B" w:rsidRDefault="00761C1B" w:rsidP="00761C1B"/>
    <w:p w:rsidR="00761C1B" w:rsidRDefault="00761C1B" w:rsidP="00761C1B">
      <w:r>
        <w:t xml:space="preserve">                                                                                                                                                                                                                                                                                                                                                                                                                                                                                                                                                                                                                                                                                                                                                                                                                                                                                                                                                                                                                                                                                                                                                                                                                                                                                                                                                                                                                                                                                                                                                                                                                                                                                                                                                                                                                                                                                                                                                                                                                                                                                                                                                                                                                                                                                                                                                                                                                                                                                                                                                                                                                                                                                                                                                                                                                                                                                                                                                                                                                                                                                                                                                                                                                                                                                                                                                                                                                                                                                                                                                                                                                                                                                                                                                                                                                                                                                                                                                                                                                                                                                                                                                                                                                                                                                                                                                                                                                                                                                                                                                                                                                                                                                                                                                                                                                                                                                                                                                                                                                                                                                                                                                                                                                                                                                                                                                                                                                                                                                                                                                                                                                                                                                                                                                                                                                                                                                                                                                                                                                                                                                                                                                                                                                                                                                                                                                                                                                                                                                                                                                                                                                                                                                                                                                                                                                                                                                                                                                                                                                                                                                                                              The following ue power classes define the maximum output power for ue with two transmit antenna connectors in closed-loop spatial multiplexing scheme. the ul-mimo configurations are specified in table 4.2.2.3.1-1. table 4.2.2.3.1-1: ul-mimo configuration in closed-loop spatial multiplexing scheme transmission mode dci format codebook index mode 2 dci format 4 codebook index 0 the maximum output power is measured as the sum of the maximum output power at each ue antenna connector. the period of measurement shall be at least one sub frame (1 ms). </w:t>
      </w:r>
    </w:p>
    <w:p w:rsidR="00761C1B" w:rsidRDefault="00761C1B" w:rsidP="00761C1B">
      <w:r>
        <w:t>SOURCE: Used in EN 301 908-13 V11.1.1, clause 4.2.2.3.1</w:t>
      </w:r>
    </w:p>
    <w:p w:rsidR="00761C1B" w:rsidRDefault="00761C1B" w:rsidP="00761C1B"/>
    <w:p w:rsidR="00761C1B" w:rsidRDefault="00761C1B" w:rsidP="00761C1B">
      <w:r>
        <w:t xml:space="preserve">                                                                                                                                                                                                                                                                                                                                                                                                                                                                                                                                                                                                                                                                                                                                                                                                                                                                                                                                                                                                                                                                                                                                                                                                                                                                                                                                                                                                                                                                                                                                                                                                                                                                                                                                                                                                                                                                                                                                                                                                                                                                                                                                                                                                                                                                                                                                                                                                                                                                                                                                                                                                                                                                                                                                                                                                                                                                                                                                                                                                                                                                                                                                                                                                                                                                                                                                                                                                                                                                                                                                                                                                                                                                                                                                                                                                                                                                                                                                                                                                                                                                                                                                                                                                                                                                                                                                                                                                                                                                                                                                                                                                                                                                                                                                                                                                                                                                                                                                                                                                                                                                                                                                                                                                                                                                                                                                                                                                                                                                                                                                                                                                                                                                                                                                                                                                                                                                                                                                                                                                                                                                                                                                                                                                                                                                                                                                                                                                                                                                                                                                                                                                                                                                                                                                                                                                                                                                                                                                                                                                                                                                                                                              The following ue power classes define the maximum output power for ue with two transmit antenna connectors in closed-loop spatial multiplexing scheme. the ul-mimo configurations are specified in table 47. table 47: ul-mimo configuration in closed-loop spatial multiplexing scheme transmission mode dci format codebook index mode 2 dci format 4 codebook index 0 the maximum output power is measured as the sum of the maximum output power at each ue antenna connector. the period of measurement shall be at least one sub frame (1 ms). </w:t>
      </w:r>
    </w:p>
    <w:p w:rsidR="00761C1B" w:rsidRDefault="00761C1B" w:rsidP="00761C1B">
      <w:r>
        <w:t>SOURCE: Used in EN 302 574-02 V2.1.1, clause 8.2.2.3.1</w:t>
      </w:r>
    </w:p>
    <w:p w:rsidR="00761C1B" w:rsidRDefault="00761C1B" w:rsidP="00761C1B"/>
    <w:p w:rsidR="00761C1B" w:rsidRDefault="00761C1B" w:rsidP="00761C1B">
      <w:r>
        <w:t xml:space="preserve">                                                                                                                                                                                                                                                                                                                                                                                                                                                                                                                                                                                                                                                                                                                                                                                                                                                                                                                                                                                                                                                                                                                                                                                                                                                                                                                                                                                                                                                                                                                                                                                                                                                                                                                                                                                                                                                                                                                                                                                                                                                                                                                                                                                                                                                                                                                                                                                                                                                                                                                                                                                                                                                                                                                                                                                                                                                                                                                                                                                                                                                                                                                                                                                                                                                                                                                                                                                                                                                                                                                                                                                                                                                                                                                                                                                                                                                                                                                                                                                                                                                                                                                                                                                                                                                                                                                                                                                                                                                                                                                                                                                                                                                                                                                                                                                                                                                                                                                                                                                                                                                                                                                                                                                                                                                                                                                                                                                                                                                                                                                                                                                                                                                                                                                                                                                                                                                                                                                                                                                                                                                                                                                                                                                                                                                                                                                                                                                                                                                                                                                                                                                                                                                                                                                                                                                                                                                                                                                                                                                                                                                                                                                              for a uni-directional path the criterion for a uni-directional path is defined in subclause 5.1.5. </w:t>
      </w:r>
    </w:p>
    <w:p w:rsidR="00761C1B" w:rsidRDefault="00761C1B" w:rsidP="00761C1B">
      <w:r>
        <w:t>SOURCE: Used in EN 301 167 V1.1.1, clause 5.2.4.1</w:t>
      </w:r>
    </w:p>
    <w:p w:rsidR="00761C1B" w:rsidRDefault="00761C1B" w:rsidP="00761C1B"/>
    <w:p w:rsidR="00761C1B" w:rsidRDefault="00761C1B" w:rsidP="00761C1B">
      <w:r>
        <w:t xml:space="preserve">                                                                                                                                                                                                                                                                                                                                                                                                                                                                                                                                                                                                                                                                                                                                                                                                                                                                                                                                                                                                                                                                                                                                                                                                                                                                                                                                                                                                                                                                                                                                                                                                                                                                                                                                                                                                                                                                                                                                                                                                                                                                                                                                                                                                                                                                                                                                                                                                                                                                                                                                                                                                                                                                                                                                                                                                                                                                                                                                                                                                                                                                                                                                                                                                                                                                                                                                                                                                                                                                                                                                                                                                                                                                                                                                                                                                                                                                                                                                                                                                                                                                                                                                                                                                                                                                                                                                                                                                                                                                                                                                                                                                                                                                                                                                                                                                                                                                                                                                                                                                                                                                                                                                                                                                                                                                                                                                                                                                                                                                                                                                                                                                                                                                                                                                                                                                                                                                                                                                                                                                                                                                                                                                                                                                                                                                                                                                                                                                                                                                                                                                                                                                                                                                                                                                                                                                                                                                                                                                                                                                                                                                                                                                  for an emission, fc is the point in the emission where the peak power is a maximum. the frequency points where the peak power is 10 db below the fc level at a frequency above fc and a frequency below fc are designated as fh and fl respectively. </w:t>
      </w:r>
    </w:p>
    <w:p w:rsidR="00761C1B" w:rsidRDefault="00761C1B" w:rsidP="00761C1B">
      <w:r>
        <w:t>SOURCE: Used in EN 302 066-01 V1.2.1, clause 8.1.1</w:t>
      </w:r>
    </w:p>
    <w:p w:rsidR="00761C1B" w:rsidRDefault="00761C1B" w:rsidP="00761C1B"/>
    <w:p w:rsidR="00761C1B" w:rsidRDefault="00761C1B" w:rsidP="00761C1B">
      <w:r>
        <w:t xml:space="preserve">                                                                                                                                                                                                                                                                                                                                                                                                                                                                                                                                                                                                                                                                                                                                                                                                                                                                                                                                                                                                                                                                                                                                                                                                                                                                                                                                                                                                                                                                                                                                                                                                                                                                                                                                                                                                                                                                                                                                                                                                                                                                                                                                                                                                                                                                                                                                                                                                                                                                                                                                                                                                                                                                                                                                                                                                                                                                                                                                                                                                                                                                                                                                                                                                                                                                                                                                                                                                                                                                                                                                                                                                                                                                                                                                                                                                                                                                                                                                                                                                                                                                                                                                                                                                                                                                                                                                                                                                                                                                                                                                                                                                                                                                                                                                                                                                                                                                                                                                                                                                                                                                                                                                                                                                                                                                                                                                                                                                                                                                                                                                                                                                                                                                                                                                                                                                                                                                                                                                                                                                                                                                                                                                                                                                                                                                                                                                                                                                                                                                                                                                                                                                                                                                                                                                                                                                                                                                                                                                                                                                                                                                                                                                  for category a equipment (quasi fixed, saw application) the transmitter shall implement a tpc function with a dynamic range of 10 db. the tpc function is described in figure 16. figure 16: tpc - procedure for category a equipment </w:t>
      </w:r>
    </w:p>
    <w:p w:rsidR="00761C1B" w:rsidRDefault="00761C1B" w:rsidP="00761C1B">
      <w:r>
        <w:t>SOURCE: Used in EN 302 498-01 V1.1.1, clause 8.7.1</w:t>
      </w:r>
    </w:p>
    <w:p w:rsidR="00761C1B" w:rsidRDefault="00761C1B" w:rsidP="00761C1B"/>
    <w:p w:rsidR="00761C1B" w:rsidRDefault="00761C1B" w:rsidP="00761C1B">
      <w:r>
        <w:t xml:space="preserve">                                                                                                                                                                                                                                                                                                                                                                                                                                                                                                                                                                                                                                                                                                                                                                                                                                                                                                                                                                                                                                                                                                                                                                                                                                                                                                                                                                                                                                                                                                                                                                                                                                                                                                                                                                                                                                                                                                                                                                                                                                                                                                                                                                                                                                                                                                                                                                                                                                                                                                                                                                                                                                                                                                                                                                                                                                                                                                                                                                                                                                                                                                                                                                                                                                                                                                                                                                                                                                                                                                                                                                                                                                                                                                                                                                                                                                                                                                                                                                                                                                                                                                                                                                                                                                                                                                                                                                                                                                                                                                                                                                                                                                                                                                                                                                                                                                                                                                                                                                                                                                                                                                                                                                                                                                                                                                                                                                                                                                                                                                                                                                                                                                                                                                                                                                                                                                                                                                                                                                                                                                                                                                                                                                                                                                                                                                                                                                                                                                                                                                                                                                                                                                                                                                                                                                                                                                                                                                                                                                                                                                                                                                                                  for compact position reporting 5.1.6.1 information field offset encoding requirement reference general 5.1.6.1.1 given a position and its fixed data field encoding, a high resolution offset encoding of size bits together with an additional bit indicating the sign of the offset shall be computed as defined below. 5.1.6.1.2 the offset shall be encoded in the sub-fields lat4, lon4 (for bits = 3), lat6, lon6 (for bits = 5) or lat8, lon8 (for bits = 7) dependent on which synchronization burst variable part is to be transmitted. input parameters 5.1.6.1.3 the input parameters used for information field offset encoding shall be defined as follows: clatin = latitude to be encoded. clonin = latitude to be encoded. lat = the cpr encoded latitude. lon = the cpr encoded longitude. type = type of cpr (odd or even). bits = number of bits in magnitude of the offset. calculations supporting functions 5.1.6.1.4 the supporting function for calculating the information field offset shall be as follows: latitude 5.1.6.1.5 the encoded fixed latitude offset shall be calculated as follows: longitude 5.1.6.1.6 the encoded fixed longitude offset shall be calculated as follows: 5.1.6.2 information field offset decoding requirement reference general 5.1.6.2.1 to decode the information field (...\...) [the expected end of this definition was beyond the limit of 200 words] </w:t>
      </w:r>
    </w:p>
    <w:p w:rsidR="00761C1B" w:rsidRDefault="00761C1B" w:rsidP="00761C1B">
      <w:r>
        <w:t>SOURCE: Used in EN 302 842-03 V1.4.1, clause 5.1.6</w:t>
      </w:r>
    </w:p>
    <w:p w:rsidR="00761C1B" w:rsidRDefault="00761C1B" w:rsidP="00761C1B"/>
    <w:p w:rsidR="00761C1B" w:rsidRDefault="00761C1B" w:rsidP="00761C1B">
      <w:r>
        <w:t xml:space="preserve">                                                                                                                                                                                                                                                                                                                                                                                                                                                                                                                                                                                                                                                                                                                                                                                                                                                                                                                                                                                                                                                                                                                                                                                                                                                                                                                                                                                                                                                                                                                                                                                                                                                                                                                                                                                                                                                                                                                                                                                                                                                                                                                                                                                                                                                                                                                                                                                                                                                                                                                                                                                                                                                                                                                                                                                                                                                                                                                                                                                                                                                                                                                                                                                                                                                                                                                                                                                                                                                                                                                                                                                                                                                                                                                                                                                                                                                                                                                                                                                                                                                                                                                                                                                                                                                                                                                                                                                                                                                                                                                                                                                                                                                                                                                                                                                                                                                                                                                                                                                                                                                                                                                                                                                                                                                                                                                                                                                                                                                                                                                                                                                                                                                                                                                                                                                                                                                                                                                                                                                                                                                                                                                                                                                                                                                                                                                                                                                                                                                                                                                                                                                                                                                                                                                                                                                                                                                                                                                                                                                                                                                                                                                                  for compact position reporting 5.6.1 introduction in order to avoid ambiguities and inconsistencies between the various vdl mode 4 standards publications, the, present document makes reference to the source compact position reporting definitions found in the icao material [i.1]. 5.6.2 parameter symbols, data types, constants and variables 5.6.2.1 parameter symbols table 5.77: summary of parameter symbols for cpr parameter name clause or table defined in tr1 maximum age for use in global decode icao doc 9816 part 2, clause 4.10.2.1 tr2 maximum time between global updates icao doc 9816 part 2, clause 4.10.2.2 5.6.2.2 data types the equipment shall meet the requirements of icao doc 9816 an/448"manual on vhf digital link (vdl) mode 4, part 2: detailed technical specifications", clause 4.2.2. 5.6.2.3 constants the equipment shall meet the requirements of icao doc 9816 an/448"manual on vhf digital link (vdl) mode 4, part 2: detailed technical specifications", clause 4.2.3. 5.6.2.4 variables the equipment shall meet the requirements of icao doc 9816 an/448"manual on vhf digital link (vdl) mode 4, part 2: detailed technical specifications", clause 4.2.4. 5.6.2.5 functions the equipment shall meet the requirements of icao doc 9816 an/448"manual on vhf digital link (vdl) mode 4, part 2: detailed technical specifications", (...\...) [the expected end of this definition was beyond the limit of 200 words] </w:t>
      </w:r>
    </w:p>
    <w:p w:rsidR="00761C1B" w:rsidRDefault="00761C1B" w:rsidP="00761C1B">
      <w:r>
        <w:t>SOURCE: Used in EN 301 842-03 V1.4.1, clause 5.6</w:t>
      </w:r>
    </w:p>
    <w:p w:rsidR="00761C1B" w:rsidRDefault="00761C1B" w:rsidP="00761C1B"/>
    <w:p w:rsidR="00761C1B" w:rsidRDefault="00761C1B" w:rsidP="00761C1B">
      <w:r>
        <w:t xml:space="preserve">                                                                                                                                                                                                                                                                                                                                                                                                                                                                                                                                                                                                                                                                                                                                                                                                                                                                                                                                                                                                                                                                                                                                                                                                                                                                                                                                                                                                                                                                                                                                                                                                                                                                                                                                                                                                                                                                                                                                                                                                                                                                                                                                                                                                                                                                                                                                                                                                                                                                                                                                                                                                                                                                                                                                                                                                                                                                                                                                                                                                                                                                                                                                                                                                                                                                                                                                                                                                                                                                                                                                                                                                                                                                                                                                                                                                                                                                                                                                                                                                                                                                                                                                                                                                                                                                                                                                                                                                                                                                                                                                                                                                                                                                                                                                                                                                                                                                                                                                                                                                                                                                                                                                                                                                                                                                                                                                                                                                                                                                                                                                                                                                                                                                                                                                                                                                                                                                                                                                                                                                                                                                                                                                                                                                                                                                                                                                                                                                                                                                                                                                                                                                                                                                                                                                                                                                                                                                                                                                                                                                                                                                                                                                  for dc-hsupa for dc-hsupa, the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301 908-02 V11.1.1, clause 4.2.4.2.1</w:t>
      </w:r>
    </w:p>
    <w:p w:rsidR="00761C1B" w:rsidRDefault="00761C1B" w:rsidP="00761C1B"/>
    <w:p w:rsidR="00761C1B" w:rsidRDefault="00761C1B" w:rsidP="00761C1B">
      <w:r>
        <w:t xml:space="preserve">                                                                                                                                                                                                                                                                                                                                                                                                                                                                                                                                                                                                                                                                                                                                                                                                                                                                                                                                                                                                                                                                                                                                                                                                                                                                                                                                                                                                                                                                                                                                                                                                                                                                                                                                                                                                                                                                                                                                                                                                                                                                                                                                                                                                                                                                                                                                                                                                                                                                                                                                                                                                                                                                                                                                                                                                                                                                                                                                                                                                                                                                                                                                                                                                                                                                                                                                                                                                                                                                                                                                                                                                                                                                                                                                                                                                                                                                                                                                                                                                                                                                                                                                                                                                                                                                                                                                                                                                                                                                                                                                                                                                                                                                                                                                                                                                                                                                                                                                                                                                                                                                                                                                                                                                                                                                                                                                                                                                                                                                                                                                                                                                                                                                                                                                                                                                                                                                                                                                                                                                                                                                                                                                                                                                                                                                                                                                                                                                                                                                                                                                                                                                                                                                                                                                                                                                                                                                                                                                                                                                                                                                                                                                  for dc-hsupa in the case dual adjacent carriers are assigned on the uplink, aclr is the ratio of the sum of the rrc filtered mean powers centered on each of the two assigned channel frequencies to the rrc filtered mean power centered on an adjacent channel frequency. </w:t>
      </w:r>
    </w:p>
    <w:p w:rsidR="00761C1B" w:rsidRDefault="00761C1B" w:rsidP="00761C1B">
      <w:r>
        <w:t>SOURCE: Used in EN 301 908-02 V11.1.1, clause 4.2.12.2.1</w:t>
      </w:r>
    </w:p>
    <w:p w:rsidR="00761C1B" w:rsidRDefault="00761C1B" w:rsidP="00761C1B"/>
    <w:p w:rsidR="00761C1B" w:rsidRDefault="00761C1B" w:rsidP="00761C1B">
      <w:r>
        <w:t xml:space="preserve">                                                                                                                                                                                                                                                                                                                                                                                                                                                                                                                                                                                                                                                                                                                                                                                                                                                                                                                                                                                                                                                                                                                                                                                                                                                                                                                                                                                                                                                                                                                                                                                                                                                                                                                                                                                                                                                                                                                                                                                                                                                                                                                                                                                                                                                                                                                                                                                                                                                                                                                                                                                                                                                                                                                                                                                                                                                                                                                                                                                                                                                                                                                                                                                                                                                                                                                                                                                                                                                                                                                                                                                                                                                                                                                                                                                                                                                                                                                                                                                                                                                                                                                                                                                                                                                                                                                                                                                                                                                                                                                                                                                                                                                                                                                                                                                                                                                                                                                                                                                                                                                                                                                                                                                                                                                                                                                                                                                                                                                                                                                                                                                                                                                                                                                                                                                                                                                                                                                                                                                                                                                                                                                                                                                                                                                                                                                                                                                                                                                                                                                                                                                                                                                                                                                                                                                                                                                                                                                                                                                                                                                                                                                                  for dc-hsupa the maximum output power with dc-hsupa and its tolerance are defined according to the ue mpr for the nominal maximum output power. the maximum output power with dc-hsupa is a measure of the maximum power the ue can transmit when hs-dpcch and e-dch is fully or partially transmitted during a dpcch timeslot. for dc-hsupa, the nominal transmit power is defined by the sum of the broadband transmit power of each carrier in the ue. the measurement period shall be at least one timeslot. </w:t>
      </w:r>
    </w:p>
    <w:p w:rsidR="00761C1B" w:rsidRDefault="00761C1B" w:rsidP="00761C1B">
      <w:r>
        <w:t>SOURCE: Used in EN 301 908-02 V11.1.1, clause 4.2.2.2.1</w:t>
      </w:r>
    </w:p>
    <w:p w:rsidR="00761C1B" w:rsidRDefault="00761C1B" w:rsidP="00761C1B"/>
    <w:p w:rsidR="00761C1B" w:rsidRDefault="00761C1B" w:rsidP="00761C1B">
      <w:r>
        <w:t xml:space="preserve">                                                                                                                                                                                                                                                                                                                                                                                                                                                                                                                                                                                                                                                                                                                                                                                                                                                                                                                                                                                                                                                                                                                                                                                                                                                                                                                                                                                                                                                                                                                                                                                                                                                                                                                                                                                                                                                                                                                                                                                                                                                                                                                                                                                                                                                                                                                                                                                                                                                                                                                                                                                                                                                                                                                                                                                                                                                                                                                                                                                                                                                                                                                                                                                                                                                                                                                                                                                                                                                                                                                                                                                                                                                                                                                                                                                                                                                                                                                                                                                                                                                                                                                                                                                                                                                                                                                                                                                                                                                                                                                                                                                                                                                                                                                                                                                                                                                                                                                                                                                                                                                                                                                                                                                                                                                                                                                                                                                                                                                                                                                                                                                                                                                                                                                                                                                                                                                                                                                                                                                                                                                                                                                                                                                                                                                                                                                                                                                                                                                                                                                                                                                                                                                                                                                                                                                                                                                                                                                                                                                                                                                                                                                                  for dc-hsupa the minimum controlled output power of the ue is when the power control setting is set to a minimum value. this is when both the inner loop and open loop power control indicate a minimum transmit output power is required. the minimum output power is defined as the mean power in one time slot in each carrier. </w:t>
      </w:r>
    </w:p>
    <w:p w:rsidR="00761C1B" w:rsidRDefault="00761C1B" w:rsidP="00761C1B">
      <w:r>
        <w:t>SOURCE: Used in EN 301 908-02 V11.1.1, clause 4.2.5.2.1</w:t>
      </w:r>
    </w:p>
    <w:p w:rsidR="00761C1B" w:rsidRDefault="00761C1B" w:rsidP="00761C1B"/>
    <w:p w:rsidR="00761C1B" w:rsidRDefault="00761C1B" w:rsidP="00761C1B">
      <w:r>
        <w:t xml:space="preserve">                                                                                                                                                                                                                                                                                                                                                                                                                                                                                                                                                                                                                                                                                                                                                                                                                                                                                                                                                                                                                                                                                                                                                                                                                                                                                                                                                                                                                                                                                                                                                                                                                                                                                                                                                                                                                                                                                                                                                                                                                                                                                                                                                                                                                                                                                                                                                                                                                                                                                                                                                                                                                                                                                                                                                                                                                                                                                                                                                                                                                                                                                                                                                                                                                                                                                                                                                                                                                                                                                                                                                                                                                                                                                                                                                                                                                                                                                                                                                                                                                                                                                                                                                                                                                                                                                                                                                                                                                                                                                                                                                                                                                                                                                                                                                                                                                                                                                                                                                                                                                                                                                                                                                                                                                                                                                                                                                                                                                                                                                                                                                                                                                                                                                                                                                                                                                                                                                                                                                                                                                                                                                                                                                                                                                                                                                                                                                                                                                                                                                                                                                                                                                                                                                                                                                                                                                                                                                                                                                                                                                                                                                                                                  for dc-hsupa the spectrum emission mask of the ue applies to frequencies, which are between 5 mhz and 20 mhz away from the ue centre frequency of the two assigned channel frequencies. the requirements assume that the ue output power shall be maximum level. </w:t>
      </w:r>
    </w:p>
    <w:p w:rsidR="00761C1B" w:rsidRDefault="00761C1B" w:rsidP="00761C1B">
      <w:r>
        <w:t>SOURCE: Used in EN 301 908-02 V11.1.1, clause 4.2.3.2.1</w:t>
      </w:r>
    </w:p>
    <w:p w:rsidR="00761C1B" w:rsidRDefault="00761C1B" w:rsidP="00761C1B"/>
    <w:p w:rsidR="00761C1B" w:rsidRDefault="00761C1B" w:rsidP="00761C1B">
      <w:r>
        <w:t xml:space="preserve">                                                                                                                                                                                                                                                                                                                                                                                                                                                                                                                                                                                                                                                                                                                                                                                                                                                                                                                                                                                                                                                                                                                                                                                                                                                                                                                                                                                                                                                                                                                                                                                                                                                                                                                                                                                                                                                                                                                                                                                                                                                                                                                                                                                                                                                                                                                                                                                                                                                                                                                                                                                                                                                                                                                                                                                                                                                                                                                                                                                                                                                                                                                                                                                                                                                                                                                                                                                                                                                                                                                                                                                                                                                                                                                                                                                                                                                                                                                                                                                                                                                                                                                                                                                                                                                                                                                                                                                                                                                                                                                                                                                                                                                                                                                                                                                                                                                                                                                                                                                                                                                                                                                                                                                                                                                                                                                                                                                                                                                                                                                                                                                                                                                                                                                                                                                                                                                                                                                                                                                                                                                                                                                                                                                                                                                                                                                                                                                                                                                                                                                                                                                                                                                                                                                                                                                                                                                                                                                                                                                                                                                                                                                                  for each reverse traffic channel radio configuration that the mobile station supports the maximum radiated rf output power is determined by the measurement of the maximum power that the mobile station transmits as measured at the mobile station antenna connector plus the antenna gain recommended by the mobile station manufacturer. the antenna gain is determined by using the radiated signal measurement procedures (see ansi/tia-98-f [4], clause 2.6) and calculating the antenna gain for e.i.r.p. or e.r.p. as appropriate. </w:t>
      </w:r>
    </w:p>
    <w:p w:rsidR="00761C1B" w:rsidRDefault="00761C1B" w:rsidP="00761C1B">
      <w:r>
        <w:t>SOURCE: Used in EN 301 526 V1.1.1, clause 4.2.3.1</w:t>
      </w:r>
    </w:p>
    <w:p w:rsidR="00761C1B" w:rsidRDefault="00761C1B" w:rsidP="00761C1B"/>
    <w:p w:rsidR="00761C1B" w:rsidRDefault="00761C1B" w:rsidP="00761C1B">
      <w:r>
        <w:t xml:space="preserve">                                                                                                                                                                                                                                                                                                                                                                                                                                                                                                                                                                                                                                                                                                                                                                                                                                                                                                                                                                                                                                                                                                                                                                                                                                                                                                                                                                                                                                                                                                                                                                                                                                                                                                                                                                                                                                                                                                                                                                                                                                                                                                                                                                                                                                                                                                                                                                                                                                                                                                                                                                                                                                                                                                                                                                                                                                                                                                                                                                                                                                                                                                                                                                                                                                                                                                                                                                                                                                                                                                                                                                                                                                                                                                                                                                                                                                                                                                                                                                                                                                                                                                                                                                                                                                                                                                                                                                                                                                                                                                                                                                                                                                                                                                                                                                                                                                                                                                                                                                                                                                                                                                                                                                                                                                                                                                                                                                                                                                                                                                                                                                                                                                                                                                                                                                                                                                                                                                                                                                                                                                                                                                                                                                                                                                                                                                                                                                                                                                                                                                                                                                                                                                                                                                                                                                                                                                                                                                                                                                                                                                                                                                                                  for each reverse traffic channel radio configuration that the mobile station supports, when operating in a type 1 and/or type 2 cdma2000 system, the maximum radiated rf output power shall be determined by the measurement of the maximum power that the mobile station transmits as measured at the mobile station antenna connector plus the antenna gain recommended by the mobile station manufacturer. the antenna gain shall be determined by using the radiated signal measurement procedures (see 3gpp2 c.s0011-e [1], clause 2.6) and calculating the antenna gain for eirp or erp as appropriate. </w:t>
      </w:r>
    </w:p>
    <w:p w:rsidR="00761C1B" w:rsidRDefault="00761C1B" w:rsidP="00761C1B">
      <w:r>
        <w:t>SOURCE: Used in EN 301 908-04 V6.2.1, clause 4.2.3.1</w:t>
      </w:r>
    </w:p>
    <w:p w:rsidR="00761C1B" w:rsidRDefault="00761C1B" w:rsidP="00761C1B"/>
    <w:p w:rsidR="00761C1B" w:rsidRDefault="00761C1B" w:rsidP="00761C1B">
      <w:r>
        <w:t xml:space="preserve">                                                                                                                                                                                                                                                                                                                                                                                                                                                                                                                                                                                                                                                                                                                                                                                                                                                                                                                                                                                                                                                                                                                                                                                                                                                                                                                                                                                                                                                                                                                                                                                                                                                                                                                                                                                                                                                                                                                                                                                                                                                                                                                                                                                                                                                                                                                                                                                                                                                                                                                                                                                                                                                                                                                                                                                                                                                                                                                                                                                                                                                                                                                                                                                                                                                                                                                                                                                                                                                                                                                                                                                                                                                                                                                                                                                                                                                                                                                                                                                                                                                                                                                                                                                                                                                                                                                                                                                                                                                                                                                                                                                                                                                                                                                                                                                                                                                                                                                                                                                                                                                                                                                                                                                                                                                                                                                                                                                                                                                                                                                                                                                                                                                                                                                                                                                                                                                                                                                                                                                                                                                                                                                                                                                                                                                                                                                                                                                                                                                                                                                                                                                                                                                                                                                                                                                                                                                                                                                                                                                                                                                                                                                                  for frequency modulated carrier wave (fmcw) modulation, the transmitted waveform is frequency modulated over a period of time (p). this period of time may be constant, or may be varied within the limits shown in subclause 7.4.2.3. an example of a typical modulation scheme is shown in figure 5. during the time (p), the frequency may either increase or decrease, monotonically. the modulation may assume (but is not limited to) the form of a "sawtooth", "triangular" or a "sinusoidal" waveform. also a constant frequency may be maintained and transmitted during one or more periods of time. also the transmitted power may be switched off during one or more periods of time (e.g. frequency modulated interrupted continuous wave (fmicw)). the modulation waveform may be repeated or varied over several periods of time, and a limited variation of the duration of time period (p) is permitted. the amplitude of the transmitted waveform shall not be intentionally modulated. at the beginning or end of each period of time (p), there may be a time "g" (the "blanking period") where the transmitted waveform is adjusting to the requirements of the beginning of the next period. no use is made of the transmitted waveform during (...\...) [the expected end of this definition was beyond the limit of 200 words] </w:t>
      </w:r>
    </w:p>
    <w:p w:rsidR="00761C1B" w:rsidRDefault="00761C1B" w:rsidP="00761C1B">
      <w:r>
        <w:t>SOURCE: Used in EN 301 091 V1.1.1, clause 7.4.2.1</w:t>
      </w:r>
    </w:p>
    <w:p w:rsidR="00761C1B" w:rsidRDefault="00761C1B" w:rsidP="00761C1B"/>
    <w:p w:rsidR="00761C1B" w:rsidRDefault="00761C1B" w:rsidP="00761C1B">
      <w:r>
        <w:t xml:space="preserve">                                                                                                                                                                                                                                                                                                                                                                                                                                                                                                                                                                                                                                                                                                                                                                                                                                                                                                                                                                                                                                                                                                                                                                                                                                                                                                                                                                                                                                                                                                                                                                                                                                                                                                                                                                                                                                                                                                                                                                                                                                                                                                                                                                                                                                                                                                                                                                                                                                                                                                                                                                                                                                                                                                                                                                                                                                                                                                                                                                                                                                                                                                                                                                                                                                                                                                                                                                                                                                                                                                                                                                                                                                                                                                                                                                                                                                                                                                                                                                                                                                                                                                                                                                                                                                                                                                                                                                                                                                                                                                                                                                                                                                                                                                                                                                                                                                                                                                                                                                                                                                                                                                                                                                                                                                                                                                                                                                                                                                                                                                                                                                                                                                                                                                                                                                                                                                                                                                                                                                                                                                                                                                                                                                                                                                                                                                                                                                                                                                                                                                                                                                                                                                                                                                                                                                                                                                                                                                                                                                                                                                                                                                                                  for gmsk modulation, the mean transmitted rf carrier power refers to the measure of the power when averaged over the useful part of the burst (the useful part of the burst shall be as specified in etsi ts 145 004 [4]). for qpsk, aqpsk, 8-psk, 16-qam and 32-qam modulation, the mean transmitted rf carrier power refers to a measure that, with sufficient accuracy, is equivalent to the long term average of the power when taken over the useful part of the burst with any fixed tsc and with random encrypted bits. the useful part of the burst shall be as specified in etsi ts 145 004 [4]. the purpose of the test to measure against maximum mean transmitted rf carrier power requirements is: * to verify the accuracy of the maximum mean transmitted rf carrier power across the frequency range at the highest static power level. </w:t>
      </w:r>
    </w:p>
    <w:p w:rsidR="00761C1B" w:rsidRDefault="00761C1B" w:rsidP="00761C1B">
      <w:r>
        <w:t>SOURCE: Used in EN 301 502 V12.5.1, clause 4.2.2.1</w:t>
      </w:r>
    </w:p>
    <w:p w:rsidR="00761C1B" w:rsidRDefault="00761C1B" w:rsidP="00761C1B"/>
    <w:p w:rsidR="00761C1B" w:rsidRDefault="00761C1B" w:rsidP="00761C1B">
      <w:r>
        <w:t xml:space="preserve">                                                                                                                                                                                                                                                                                                                                                                                                                                                                                                                                                                                                                                                                                                                                                                                                                                                                                                                                                                                                                                                                                                                                                                                                                                                                                                                                                                                                                                                                                                                                                                                                                                                                                                                                                                                                                                                                                                                                                                                                                                                                                                                                                                                                                                                                                                                                                                                                                                                                                                                                                                                                                                                                                                                                                                                                                                                                                                                                                                                                                                                                                                                                                                                                                                                                                                                                                                                                                                                                                                                                                                                                                                                                                                                                                                                                                                                                                                                                                                                                                                                                                                                                                                                                                                                                                                                                                                                                                                                                                                                                                                                                                                                                                                                                                                                                                                                                                                                                                                                                                                                                                                                                                                                                                                                                                                                                                                                                                                                                                                                                                                                                                                                                                                                                                                                                                                                                                                                                                                                                                                                                                                                                                                                                                                                                                                                                                                                                                                                                                                                                                                                                                                                                                                                                                                                                                                                                                                                                                                                                                                                                                                                                  for intra-band contiguous carrier aggregation the spectrum emission mask of the ue applies to frequencies (î”foob) starting from the ï‚± edge of the aggregated channel bandwidth. </w:t>
      </w:r>
    </w:p>
    <w:p w:rsidR="00761C1B" w:rsidRDefault="00761C1B" w:rsidP="00761C1B">
      <w:r>
        <w:t>SOURCE: Used in EN 301 908-13 V11.1.1, clause 4.2.3.2.1 SOURCE: Used in EN 302 574-02 V2.1.1, clause 8.2.3.2.1</w:t>
      </w:r>
    </w:p>
    <w:p w:rsidR="00761C1B" w:rsidRDefault="00761C1B" w:rsidP="00761C1B"/>
    <w:p w:rsidR="00761C1B" w:rsidRDefault="00761C1B" w:rsidP="00761C1B">
      <w:r>
        <w:t xml:space="preserve">                                                                                                                                                                                                                                                                                                                                                                                                                                                                                                                                                                                                                                                                                                                                                                                                                                                                                                                                                                                                                                                                                                                                                                                                                                                                                                                                                                                                                                                                                                                                                                                                                                                                                                                                                                                                                                                                                                                                                                                                                                                                                                                                                                                                                                                                                                                                                                                                                                                                                                                                                                                                                                                                                                                                                                                                                                                                                                                                                                                                                                                                                                                                                                                                                                                                                                                                                                                                                                                                                                                                                                                                                                                                                                                                                                                                                                                                                                                                                                                                                                                                                                                                                                                                                                                                                                                                                                                                                                                                                                                                                                                                                                                                                                                                                                                                                                                                                                                                                                                                                                                                                                                                                                                                                                                                                                                                                                                                                                                                                                                                                                                                                                                                                                                                                                                                                                                                                                                                                                                                                                                                                                                                                                                                                                                                                                                                                                                                                                                                                                                                                                                                                                                                                                                                                                                                                                                                                                                                                                                                                                                                                                                                  for intra-band contiguous carrier aggregation the utra adjacent channel leakage power ratio (utraaclr) is the ratio of the filtered mean power centred on the assigned carrier aggregated channel bandwidth to the filtered mean power centred on an adjacent(s) utra channel frequency. utra adjacent channel leakage power ratio is specified for both the first utra adjacent channel (utraaclr1) and the 2nd utra adjacent channel (utraaclr2). the utra channel power is measured with a rrc bandwidth filter with roll-off factor ï</w:t>
      </w:r>
      <w:r>
        <w:rPr>
          <w:rFonts w:ascii="Calibri" w:hAnsi="Calibri" w:cs="Calibri"/>
        </w:rPr>
        <w:t>¡ï€ </w:t>
      </w:r>
      <w:r>
        <w:t xml:space="preserve">= 0,22. the assigned aggregated channel bandwidth power is measured with a rectangular filter with measurement bandwidth specified in table 4.2.11.2.2-1. for intra-band contiguous carrier aggregation the carrier aggregation e-utra adjacent channel leakage power ratio (ca e-utraaclr)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 specified in table 4.2.11.2.2-2. </w:t>
      </w:r>
    </w:p>
    <w:p w:rsidR="00761C1B" w:rsidRDefault="00761C1B" w:rsidP="00761C1B">
      <w:r>
        <w:t>SOURCE: Used in EN 301 908-13 V11.1.1, clause 4.2.11.2.1</w:t>
      </w:r>
    </w:p>
    <w:p w:rsidR="00761C1B" w:rsidRDefault="00761C1B" w:rsidP="00761C1B"/>
    <w:p w:rsidR="00761C1B" w:rsidRDefault="00761C1B" w:rsidP="00761C1B">
      <w:r>
        <w:t xml:space="preserve">                                                                                                                                                                                                                                                                                                                                                                                                                                                                                                                                                                                                                                                                                                                                                                                                                                                                                                                                                                                                                                                                                                                                                                                                                                                                                                                                                                                                                                                                                                                                                                                                                                                                                                                                                                                                                                                                                                                                                                                                                                                                                                                                                                                                                                                                                                                                                                                                                                                                                                                                                                                                                                                                                                                                                                                                                                                                                                                                                                                                                                                                                                                                                                                                                                                                                                                                                                                                                                                                                                                                                                                                                                                                                                                                                                                                                                                                                                                                                                                                                                                                                                                                                                                                                                                                                                                                                                                                                                                                                                                                                                                                                                                                                                                                                                                                                                                                                                                                                                                                                                                                                                                                                                                                                                                                                                                                                                                                                                                                                                                                                                                                                                                                                                                                                                                                                                                                                                                                                                                                                                                                                                                                                                                                                                                                                                                                                                                                                                                                                                                                                                                                                                                                                                                                                                                                                                                                                                                                                                                                                                                                                                                                  for intra-band contiguous carrier aggregation the utra adjacent channel leakage power ratio (utraaclr) is the ratio of the filtered mean power centred on the assigned carrier aggregated channel bandwidth to the filtered mean power centred on an adjacent(s) utra channel frequency. utra adjacent channel leakage power ratio is specified for both the first utra adjacent channel (utraaclr1) and the 2nd utra adjacent channel (utraaclr2). the utra channel power is measured with a rrc bandwidth filter with roll-off factor ï</w:t>
      </w:r>
      <w:r>
        <w:rPr>
          <w:rFonts w:ascii="Calibri" w:hAnsi="Calibri" w:cs="Calibri"/>
        </w:rPr>
        <w:t>¡ï€ </w:t>
      </w:r>
      <w:r>
        <w:t xml:space="preserve">= 0,22. the assigned aggregated channel bandwidth power is measured with a rectangular filter with measurement bandwidth specified in table 77. for intra-band contiguous carrier aggregation the carrier aggregation e-utra adjacent channel leakage power ratio (ca e-utraaclr)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 specified in table 78. </w:t>
      </w:r>
    </w:p>
    <w:p w:rsidR="00761C1B" w:rsidRDefault="00761C1B" w:rsidP="00761C1B">
      <w:r>
        <w:t>SOURCE: Used in EN 302 574-02 V2.1.1, clause 8.2.11.2.1</w:t>
      </w:r>
    </w:p>
    <w:p w:rsidR="00761C1B" w:rsidRDefault="00761C1B" w:rsidP="00761C1B"/>
    <w:p w:rsidR="00761C1B" w:rsidRDefault="00761C1B" w:rsidP="00761C1B">
      <w:r>
        <w:t xml:space="preserve">                                                                                                                                                                                                                                                                                                                                                                                                                                                                                                                                                                                                                                                                                                                                                                                                                                                                                                                                                                                                                                                                                                                                                                                                                                                                                                                                                                                                                                                                                                                                                                                                                                                                                                                                                                                                                                                                                                                                                                                                                                                                                                                                                                                                                                                                                                                                                                                                                                                                                                                                                                                                                                                                                                                                                                                                                                                                                                                                                                                                                                                                                                                                                                                                                                                                                                                                                                                                                                                                                                                                                                                                                                                                                                                                                                                                                                                                                                                                                                                                                                                                                                                                                                                                                                                                                                                                                                                                                                                                                                                                                                                                                                                                                                                                                                                                                                                                                                                                                                                                                                                                                                                                                                                                                                                                                                                                                                                                                                                                                                                                                                                                                                                                                                                                                                                                                                                                                                                                                                                                                                                                                                                                                                                                                                                                                                                                                                                                                                                                                                                                                                                                                                                                                                                                                                                                                                                                                                                                                                                                                                                                                                                                  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 </w:t>
      </w:r>
    </w:p>
    <w:p w:rsidR="00761C1B" w:rsidRDefault="00761C1B" w:rsidP="00761C1B">
      <w:r>
        <w:t>SOURCE: Used in EN 301 908-13 V11.1.1, clause 4.2.5.2.1 SOURCE: Used in EN 302 574-02 V2.1.1, clause 8.2.5.2.1</w:t>
      </w:r>
    </w:p>
    <w:p w:rsidR="00761C1B" w:rsidRDefault="00761C1B" w:rsidP="00761C1B"/>
    <w:p w:rsidR="00761C1B" w:rsidRDefault="00761C1B" w:rsidP="00761C1B">
      <w:r>
        <w:t xml:space="preserve">                                                                                                                                                                                                                                                                                                                                                                                                                                                                                                                                                                                                                                                                                                                                                                                                                                                                                                                                                                                                                                                                                                                                                                                                                                                                                                                                                                                                                                                                                                                                                                                                                                                                                                                                                                                                                                                                                                                                                                                                                                                                                                                                                                                                                                                                                                                                                                                                                                                                                                                                                                                                                                                                                                                                                                                                                                                                                                                                                                                                                                                                                                                                                                                                                                                                                                                                                                                                                                                                                                                                                                                                                                                                                                                                                                                                                                                                                                                                                                                                                                                                                                                                                                                                                                                                                                                                                                                                                                                                                                                                                                                                                                                                                                                                                                                                                                                                                                                                                                                                                                                                                                                                                                                                                                                                                                                                                                                                                                                                                                                                                                                                                                                                                                                                                                                                                                                                                                                                                                                                                                                                                                                                                                                                                                                                                                                                                                                                                                                                                                                                                                                                                                                                                                                                                                                                                                                                                                                                                                                                                                                                                                                                  for phase modulation this clause specifies reference sensitivity performance of a ms receiver for the acquisition of the synchronization (sub) burst (sb) in v+d standard. the performance is defined in terms of the probability pacq of detecting a single transmitted sb and correctly decoding its bsch information for the condition where the ms is listening on the frequency while the sb is transmitted, and where the ms is already frequency synchronized but not synchronized in terms of time slots. </w:t>
      </w:r>
    </w:p>
    <w:p w:rsidR="00761C1B" w:rsidRDefault="00761C1B" w:rsidP="00761C1B">
      <w:r>
        <w:t>SOURCE: Used in EN 300 394-01 V3.3.1, clause 7.3.3.1</w:t>
      </w:r>
    </w:p>
    <w:p w:rsidR="00761C1B" w:rsidRDefault="00761C1B" w:rsidP="00761C1B"/>
    <w:p w:rsidR="00761C1B" w:rsidRDefault="00761C1B" w:rsidP="00761C1B">
      <w:r>
        <w:t xml:space="preserve">                                                                                                                                                                                                                                                                                                                                                                                                                                                                                                                                                                                                                                                                                                                                                                                                                                                                                                                                                                                                                                                                                                                                                                                                                                                                                                                                                                                                                                                                                                                                                                                                                                                                                                                                                                                                                                                                                                                                                                                                                                                                                                                                                                                                                                                                                                                                                                                                                                                                                                                                                                                                                                                                                                                                                                                                                                                                                                                                                                                                                                                                                                                                                                                                                                                                                                                                                                                                                                                                                                                                                                                                                                                                                                                                                                                                                                                                                                                                                                                                                                                                                                                                                                                                                                                                                                                                                                                                                                                                                                                                                                                                                                                                                                                                                                                                                                                                                                                                                                                                                                                                                                                                                                                                                                                                                                                                                                                                                                                                                                                                                                                                                                                                                                                                                                                                                                                                                                                                                                                                                                                                                                                                                                                                                                                                                                                                                                                                                                                                                                                                                                                                                                                                                                                                                                                                                                                                                                                                                                                                                                                                                                                                  for pulse modulation, the tx "amplitude" is periodically switched on for a short time (called pulse duration) and switched off during the subsequent reception period. a typical example is shown in figure 3. the time between the rising edges of the pulsed output power is called the pulse repetition interval (pri). the pri may vary between subsequent pulses, in which case the modulation is called staggered pri. the pulse repetition frequency (prf) is the inverse of the pri averaged over a time sufficiently long to cover all pri variations. the duty cycle is the product of the prf and the pulse duration. the radiated power averaged over the pulse duration is called the peak output power. the peak output power multiplied by the average duty cycle is called the average output power. subsequent pulses may be on different frequencies (i.e. stepped frequency), but they shall be linearly sequential. this does not include unintentional frequency drift with temperature. during the pulse duration, the frequency shall not be intentionally modulated (i.e. chirped). this does not include unintentional frequency drift with temperature. figure 3: typical pulse modulation scheme </w:t>
      </w:r>
    </w:p>
    <w:p w:rsidR="00761C1B" w:rsidRDefault="00761C1B" w:rsidP="00761C1B">
      <w:r>
        <w:t>SOURCE: Used in EN 301 091 V1.1.1, clause 7.4.1.1</w:t>
      </w:r>
    </w:p>
    <w:p w:rsidR="00761C1B" w:rsidRDefault="00761C1B" w:rsidP="00761C1B"/>
    <w:p w:rsidR="00761C1B" w:rsidRDefault="00761C1B" w:rsidP="00761C1B">
      <w:r>
        <w:t xml:space="preserve">                                                                                                                                                                                                                                                                                                                                                                                                                                                                                                                                                                                                                                                                                                                                                                                                                                                                                                                                                                                                                                                                                                                                                                                                                                                                                                                                                                                                                                                                                                                                                                                                                                                                                                                                                                                                                                                                                                                                                                                                                                                                                                                                                                                                                                                                                                                                                                                                                                                                                                                                                                                                                                                                                                                                                                                                                                                                                                                                                                                                                                                                                                                                                                                                                                                                                                                                                                                                                                                                                                                                                                                                                                                                                                                                                                                                                                                                                                                                                                                                                                                                                                                                                                                                                                                                                                                                                                                                                                                                                                                                                                                                                                                                                                                                                                                                                                                                                                                                                                                                                                                                                                                                                                                                                                                                                                                                                                                                                                                                                                                                                                                                                                                                                                                                                                                                                                                                                                                                                                                                                                                                                                                                                                                                                                                                                                                                                                                                                                                                                                                                                                                                                                                                                                                                                                                                                                                                                                                                                                                                                                                                                                                                  for qam modulation this clause specifies reference sensitivity performance of a ms receiver for the acquisition of the frequency correction burst (fcb) in v+d standard. the performance is defined in terms of the probability pacq of detecting a single transmitted fcb and correctly decoding its bsch-q information for the condition where the ms is listening on the frequency while the fcb is transmitted, and where the ms is already frequency synchronized but not synchronized in terms of time slots. </w:t>
      </w:r>
    </w:p>
    <w:p w:rsidR="00761C1B" w:rsidRDefault="00761C1B" w:rsidP="00761C1B">
      <w:r>
        <w:t>SOURCE: Used in EN 300 394-01 V3.3.1, clause 7.3.3.3</w:t>
      </w:r>
    </w:p>
    <w:p w:rsidR="00761C1B" w:rsidRDefault="00761C1B" w:rsidP="00761C1B"/>
    <w:p w:rsidR="00761C1B" w:rsidRDefault="00761C1B" w:rsidP="00761C1B">
      <w:r>
        <w:t xml:space="preserve">                                                                                                                                                                                                                                                                                                                                                                                                                                                                                                                                                                                                                                                                                                                                                                                                                                                                                                                                                                                                                                                                                                                                                                                                                                                                                                                                                                                                                                                                                                                                                                                                                                                                                                                                                                                                                                                                                                                                                                                                                                                                                                                                                                                                                                                                                                                                                                                                                                                                                                                                                                                                                                                                                                                                                                                                                                                                                                                                                                                                                                                                                                                                                                                                                                                                                                                                                                                                                                                                                                                                                                                                                                                                                                                                                                                                                                                                                                                                                                                                                                                                                                                                                                                                                                                                                                                                                                                                                                                                                                                                                                                                                                                                                                                                                                                                                                                                                                                                                                                                                                                                                                                                                                                                                                                                                                                                                                                                                                                                                                                                                                                                                                                                                                                                                                                                                                                                                                                                                                                                                                                                                                                                                                                                                                                                                                                                                                                                                                                                                                                                                                                                                                                                                                                                                                                                                                                                                                                                                                                                                                                                                                                                  for the appropriate definitions, see clause 3. </w:t>
      </w:r>
    </w:p>
    <w:p w:rsidR="00761C1B" w:rsidRDefault="00761C1B" w:rsidP="00761C1B">
      <w:r>
        <w:t>SOURCE: Used in EN 300 196-01 V1.3.2, clause 8.2.1</w:t>
      </w:r>
    </w:p>
    <w:p w:rsidR="00761C1B" w:rsidRDefault="00761C1B" w:rsidP="00761C1B"/>
    <w:p w:rsidR="00761C1B" w:rsidRDefault="00761C1B" w:rsidP="00761C1B">
      <w:r>
        <w:t xml:space="preserve">                                                                                                                                                                                                                                                                                                                                                                                                                                                                                                                                                                                                                                                                                                                                                                                                                                                                                                                                                                                                                                                                                                                                                                                                                                                                                                                                                                                                                                                                                                                                                                                                                                                                                                                                                                                                                                                                                                                                                                                                                                                                                                                                                                                                                                                                                                                                                                                                                                                                                                                                                                                                                                                                                                                                                                                                                                                                                                                                                                                                                                                                                                                                                                                                                                                                                                                                                                                                                                                                                                                                                                                                                                                                                                                                                                                                                                                                                                                                                                                                                                                                                                                                                                                                                                                                                                                                                                                                                                                                                                                                                                                                                                                                                                                                                                                                                                                                                                                                                                                                                                                                                                                                                                                                                                                                                                                                                                                                                                                                                                                                                                                                                                                                                                                                                                                                                                                                                                                                                                                                                                                                                                                                                                                                                                                                                                                                                                                                                                                                                                                                                                                                                                                                                                                                                                                                                                                                                                                                                                                                                                                                                                                                  for the presentation of the radar picture the radar equipment shall be provided with 8 sequentially switchable range scales in combination with defined fixed range ring distances. further sequentially switchable range scales above and below the specified range scales are permitted. </w:t>
      </w:r>
    </w:p>
    <w:p w:rsidR="00761C1B" w:rsidRDefault="00761C1B" w:rsidP="00761C1B">
      <w:r>
        <w:t>SOURCE: Used in EN 302 194 V2.1.1, clause 8.1.7.1 SOURCE: Used in EN 302 194-01 V1.1.2, clause 7.1.7.1</w:t>
      </w:r>
    </w:p>
    <w:p w:rsidR="00761C1B" w:rsidRDefault="00761C1B" w:rsidP="00761C1B"/>
    <w:p w:rsidR="00761C1B" w:rsidRDefault="00761C1B" w:rsidP="00761C1B">
      <w:r>
        <w:t xml:space="preserve">                                                                                                                                                                                                                                                                                                                                                                                                                                                                                                                                                                                                                                                                                                                                                                                                                                                                                                                                                                                                                                                                                                                                                                                                                                                                                                                                                                                                                                                                                                                                                                                                                                                                                                                                                                                                                                                                                                                                                                                                                                                                                                                                                                                                                                                                                                                                                                                                                                                                                                                                                                                                                                                                                                                                                                                                                                                                                                                                                                                                                                                                                                                                                                                                                                                                                                                                                                                                                                                                                                                                                                                                                                                                                                                                                                                                                                                                                                                                                                                                                                                                                                                                                                                                                                                                                                                                                                                                                                                                                                                                                                                                                                                                                                                                                                                                                                                                                                                                                                                                                                                                                                                                                                                                                                                                                                                                                                                                                                                                                                                                                                                                                                                                                                                                                                                                                                                                                                                                                                                                                                                                                                                                                                                                                                                                                                                                                                                                                                                                                                                                                                                                                                                                                                                                                                                                                                                                                                                                                                                                                                                                                                                                  for the purpose of the present document mis-operation shall be defined as the generation of emissions outside the specified limits due to a reduction of power supply voltages. </w:t>
      </w:r>
    </w:p>
    <w:p w:rsidR="00761C1B" w:rsidRDefault="00761C1B" w:rsidP="00761C1B">
      <w:r>
        <w:t>SOURCE: Used in EN 301 797 V1.1.1, clause 5.3.5.1</w:t>
      </w:r>
    </w:p>
    <w:p w:rsidR="00761C1B" w:rsidRDefault="00761C1B" w:rsidP="00761C1B"/>
    <w:p w:rsidR="00761C1B" w:rsidRDefault="00761C1B" w:rsidP="00761C1B">
      <w:r>
        <w:t xml:space="preserve">                                                                                                                                                                                                                                                                                                                                                                                                                                                                                                                                                                                                                                                                                                                                                                                                                                                                                                                                                                                                                                                                                                                                                                                                                                                                                                                                                                                                                                                                                                                                                                                                                                                                                                                                                                                                                                                                                                                                                                                                                                                                                                                                                                                                                                                                                                                                                                                                                                                                                                                                                                                                                                                                                                                                                                                                                                                                                                                                                                                                                                                                                                                                                                                                                                                                                                                                                                                                                                                                                                                                                                                                                                                                                                                                                                                                                                                                                                                                                                                                                                                                                                                                                                                                                                                                                                                                                                                                                                                                                                                                                                                                                                                                                                                                                                                                                                                                                                                                                                                                                                                                                                                                                                                                                                                                                                                                                                                                                                                                                                                                                                                                                                                                                                                                                                                                                                                                                                                                                                                                                                                                                                                                                                                                                                                                                                                                                                                                                                                                                                                                                                                                                                                                                                                                                                                                                                                                                                                                                                                                                                                                                                                                  for the purpose of the present document the carrier power is the mean power delivered to the artificial antenna during one radio-frequency cycle. the rated output power is the carrier power declared by the manufacturer. </w:t>
      </w:r>
    </w:p>
    <w:p w:rsidR="00761C1B" w:rsidRDefault="00761C1B" w:rsidP="00761C1B">
      <w:r>
        <w:t>SOURCE: Used in EN 300 338 V1.2.1, clause 6.3.1</w:t>
      </w:r>
    </w:p>
    <w:p w:rsidR="00761C1B" w:rsidRDefault="00761C1B" w:rsidP="00761C1B"/>
    <w:p w:rsidR="00761C1B" w:rsidRDefault="00761C1B" w:rsidP="00761C1B">
      <w:r>
        <w:t xml:space="preserve">                                                                                                                                                                                                                                                                                                                                                                                                                                                                                                                                                                                                                                                                                                                                                                                                                                                                                                                                                                                                                                                                                                                                                                                                                                                                                                                                                                                                                                                                                                                                                                                                                                                                                                                                                                                                                                                                                                                                                                                                                                                                                                                                                                                                                                                                                                                                                                                                                                                                                                                                                                                                                                                                                                                                                                                                                                                                                                                                                                                                                                                                                                                                                                                                                                                                                                                                                                                                                                                                                                                                                                                                                                                                                                                                                                                                                                                                                                                                                                                                                                                                                                                                                                                                                                                                                                                                                                                                                                                                                                                                                                                                                                                                                                                                                                                                                                                                                                                                                                                                                                                                                                                                                                                                                                                                                                                                                                                                                                                                                                                                                                                                                                                                                                                                                                                                                                                                                                                                                                                                                                                                                                                                                                                                                                                                                                                                                                                                                                                                                                                                                                                                                                                                                                                                                                                                                                                                                                                                                                                                                                                                                                                                  for the purpose of the present document the channel bandwidth (b) is defined as the maximum bandwidth, within which the transmitter's necessary bandwidth (bn) is contained. the necessary bandwidth of the transmitter shall be measured under the conditions given in clause 8.5.2. </w:t>
      </w:r>
    </w:p>
    <w:p w:rsidR="00761C1B" w:rsidRDefault="00761C1B" w:rsidP="00761C1B">
      <w:r>
        <w:t>SOURCE: Used in EN 301 357-01 V1.4.1, clause 8.5.1</w:t>
      </w:r>
    </w:p>
    <w:p w:rsidR="00761C1B" w:rsidRDefault="00761C1B" w:rsidP="00761C1B"/>
    <w:p w:rsidR="00761C1B" w:rsidRDefault="00761C1B" w:rsidP="00761C1B">
      <w:r>
        <w:t xml:space="preserve">                                                                                                                                                                                                                                                                                                                                                                                                                                                                                                                                                                                                                                                                                                                                                                                                                                                                                                                                                                                                                                                                                                                                                                                                                                                                                                                                                                                                                                                                                                                                                                                                                                                                                                                                                                                                                                                                                                                                                                                                                                                                                                                                                                                                                                                                                                                                                                                                                                                                                                                                                                                                                                                                                                                                                                                                                                                                                                                                                                                                                                                                                                                                                                                                                                                                                                                                                                                                                                                                                                                                                                                                                                                                                                                                                                                                                                                                                                                                                                                                                                                                                                                                                                                                                                                                                                                                                                                                                                                                                                                                                                                                                                                                                                                                                                                                                                                                                                                                                                                                                                                                                                                                                                                                                                                                                                                                                                                                                                                                                                                                                                                                                                                                                                                                                                                                                                                                                                                                                                                                                                                                                                                                                                                                                                                                                                                                                                                                                                                                                                                                                                                                                                                                                                                                                                                                                                                                                                                                                                                                                                                                                                                                  for the purpose of the present document the channel bandwidth (b) is defined as the maximum bandwidth, within which the transmitter's necessary bandwidth (bn) is contained. the necessary bandwidth of the transmitter shall be measured under the conditions given in clause 8.6.3. </w:t>
      </w:r>
    </w:p>
    <w:p w:rsidR="00761C1B" w:rsidRDefault="00761C1B" w:rsidP="00761C1B">
      <w:r>
        <w:t>SOURCE: Used in EN 301 357 V2.1.1, clause 8.6.2</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a table of preferred channel bandwidths is given in subclause 5.1. the necessary bandwidth of the transmitter is measured under the conditions laid down in subclause 8.3.2. </w:t>
      </w:r>
    </w:p>
    <w:p w:rsidR="00761C1B" w:rsidRDefault="00761C1B" w:rsidP="00761C1B">
      <w:r>
        <w:t>SOURCE: Used in EN 300 454-01 V1.1.2, clause 8.3.1</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a table of preferred channel bandwidths is given in subclause 5.1. the necessary bandwidth of the transmitter shall be measured under the conditions laid down in subclause 8.3.2. </w:t>
      </w:r>
    </w:p>
    <w:p w:rsidR="00761C1B" w:rsidRDefault="00761C1B" w:rsidP="00761C1B">
      <w:r>
        <w:t>SOURCE: Used in EN 300 422 V1.2.1, clause 8.3.1</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a table of preferred channel bandwidths is given in table 1. the necessary bandwidth of the transmitter shall be measured under the conditions laid down in clause 6.4. </w:t>
      </w:r>
    </w:p>
    <w:p w:rsidR="00761C1B" w:rsidRDefault="00761C1B" w:rsidP="00761C1B">
      <w:r>
        <w:t>SOURCE: Used in EN 302 064-01 V1.1.1, clause 7.3.1</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the maximum allowable channel bandwidths for the equipment covered by the present document are shown in table 2. table 2: maximum allowable channel bandwidth equipment maximum allowable category 1 category 2 category 3 category 4 category 5 category 6 40 mhz 30 mhz 20 mhz 10 mhz 5 mhz 2,5 mhz </w:t>
      </w:r>
    </w:p>
    <w:p w:rsidR="00761C1B" w:rsidRDefault="00761C1B" w:rsidP="00761C1B">
      <w:r>
        <w:t>SOURCE: Used in EN 302 064 V2.1.1, clause 7.3.1</w:t>
      </w:r>
    </w:p>
    <w:p w:rsidR="00761C1B" w:rsidRDefault="00761C1B" w:rsidP="00761C1B"/>
    <w:p w:rsidR="00761C1B" w:rsidRDefault="00761C1B" w:rsidP="00761C1B">
      <w:r>
        <w:t xml:space="preserve">                                                                                                                                                                                                                                                                                                                                                                                                                                                                                                                                                                                                                                                                                                                                                                                                                                                                                                                                                                                                                                                                                                                                                                                                                                                                                                                                                                                                                                                                                                                                                                                                                                                                                                                                                                                                                                                                                                                                                                                                                                                                                                                                                                                                                                                                                                                                                                                                                                                                                                                                                                                                                                                                                                                                                                                                                                                                                                                                                                                                                                                                                                                                                                                                                                                                                                                                                                                                                                                                                                                                                                                                                                                                                                                                                                                                                                                                                                                                                                                                                                                                                                                                                                                                                                                                                                                                                                                                                                                                                                                                                                                                                                                                                                                                                                                                                                                                                                                                                                                                                                                                                                                                                                                                                                                                                                                                                                                                                                                                                                                                                                                                                                                                                                                                                                                                                                                                                                                                                                                                                                                                                                                                                                                                                                                                                                                                                                                                                                                                                                                                                                                                                                                                                                                                                                                                                                                                                                                                                                                                                                                                                                                                  for the purpose of the present document the intermodulation attenuation is a measure of the capability of a transmitter to inhibit the generation of signals in its non-linear elements caused by the presence of the carrier and an interfering signal. </w:t>
      </w:r>
    </w:p>
    <w:p w:rsidR="00761C1B" w:rsidRDefault="00761C1B" w:rsidP="00761C1B">
      <w:r>
        <w:t>SOURCE: Used in EN 301 797 V1.1.1, clause 5.3.4.1</w:t>
      </w:r>
    </w:p>
    <w:p w:rsidR="00761C1B" w:rsidRDefault="00761C1B" w:rsidP="00761C1B"/>
    <w:p w:rsidR="00761C1B" w:rsidRDefault="00761C1B" w:rsidP="00761C1B">
      <w:r>
        <w:t xml:space="preserve">                                                                                                                                                                                                                                                                                                                                                                                                                                                                                                                                                                                                                                                                                                                                                                                                                                                                                                                                                                                                                                                                                                                                                                                                                                                                                                                                                                                                                                                                                                                                                                                                                                                                                                                                                                                                                                                                                                                                                                                                                                                                                                                                                                                                                                                                                                                                                                                                                                                                                                                                                                                                                                                                                                                                                                                                                                                                                                                                                                                                                                                                                                                                                                                                                                                                                                                                                                                                                                                                                                                                                                                                                                                                                                                                                                                                                                                                                                                                                                                                                                                                                                                                                                                                                                                                                                                                                                                                                                                                                                                                                                                                                                                                                                                                                                                                                                                                                                                                                                                                                                                                                                                                                                                                                                                                                                                                                                                                                                                                                                                                                                                                                                                                                                                                                                                                                                                                                                                                                                                                                                                                                                                                                                                                                                                                                                                                                                                                                                                                                                                                                                                                                                                                                                                                                                                                                                                                                                                                                                                                                                                                                                                                  for the purpose of the present document the intermodulation attenuation is a measure of the capability of a transmitter to inhibit the generation of signals in its non-linear elements caused by the presence of the transmitter and an interfering signal entering the transmitter via its antenna. </w:t>
      </w:r>
    </w:p>
    <w:p w:rsidR="00761C1B" w:rsidRDefault="00761C1B" w:rsidP="00761C1B">
      <w:r>
        <w:t>SOURCE: Used in EN 302 561 V2.1.1, clause 7.5.1 SOURCE: Used in EN 303 039 V2.1.2, clause 7.4.1</w:t>
      </w:r>
    </w:p>
    <w:p w:rsidR="00761C1B" w:rsidRDefault="00761C1B" w:rsidP="00761C1B"/>
    <w:p w:rsidR="00761C1B" w:rsidRDefault="00761C1B" w:rsidP="00761C1B">
      <w:r>
        <w:t xml:space="preserve">                                                                                                                                                                                                                                                                                                                                                                                                                                                                                                                                                                                                                                                                                                                                                                                                                                                                                                                                                                                                                                                                                                                                                                                                                                                                                                                                                                                                                                                                                                                                                                                                                                                                                                                                                                                                                                                                                                                                                                                                                                                                                                                                                                                                                                                                                                                                                                                                                                                                                                                                                                                                                                                                                                                                                                                                                                                                                                                                                                                                                                                                                                                                                                                                                                                                                                                                                                                                                                                                                                                                                                                                                                                                                                                                                                                                                                                                                                                                                                                                                                                                                                                                                                                                                                                                                                                                                                                                                                                                                                                                                                                                                                                                                                                                                                                                                                                                                                                                                                                                                                                                                                                                                                                                                                                                                                                                                                                                                                                                                                                                                                                                                                                                                                                                                                                                                                                                                                                                                                                                                                                                                                                                                                                                                                                                                                                                                                                                                                                                                                                                                                                                                                                                                                                                                                                                                                                                                                                                                                                                                                                                                                                                  for the purpose of the present document the intermodulation attenuation is a measure of the capability of a transmitter to inhibit the generation of signals in its non-linear elements caused by the presence of the transmitter power and an interfering signal entering the transmitter via its antenna. this requirement applies only to transmitters to be used in base stations (fixed). </w:t>
      </w:r>
    </w:p>
    <w:p w:rsidR="00761C1B" w:rsidRDefault="00761C1B" w:rsidP="00761C1B">
      <w:r>
        <w:t>SOURCE: Used in EN 300 086 V2.1.2, clause 7.7.1 SOURCE: Used in EN 300 086-01 V1.4.1, clause 7.7.1</w:t>
      </w:r>
    </w:p>
    <w:p w:rsidR="00761C1B" w:rsidRDefault="00761C1B" w:rsidP="00761C1B"/>
    <w:p w:rsidR="00761C1B" w:rsidRDefault="00761C1B" w:rsidP="00761C1B">
      <w:r>
        <w:t xml:space="preserve">                                                                                                                                                                                                                                                                                                                                                                                                                                                                                                                                                                                                                                                                                                                                                                                                                                                                                                                                                                                                                                                                                                                                                                                                                                                                                                                                                                                                                                                                                                                                                                                                                                                                                                                                                                                                                                                                                                                                                                                                                                                                                                                                                                                                                                                                                                                                                                                                                                                                                                                                                                                                                                                                                                                                                                                                                                                                                                                                                                                                                                                                                                                                                                                                                                                                                                                                                                                                                                                                                                                                                                                                                                                                                                                                                                                                                                                                                                                                                                                                                                                                                                                                                                                                                                                                                                                                                                                                                                                                                                                                                                                                                                                                                                                                                                                                                                                                                                                                                                                                                                                                                                                                                                                                                                                                                                                                                                                                                                                                                                                                                                                                                                                                                                                                                                                                                                                                                                                                                                                                                                                                                                                                                                                                                                                                                                                                                                                                                                                                                                                                                                                                                                                                                                                                                                                                                                                                                                                                                                                                                                                                                                                                  for the purpose of the present document the term duty cycle refers to the ratio of the total on time of the "message" to the total off time in any one hour period under repeated normal operation during the time measurement interval (see clause 3.1). whether the duty cycle is fixed or random depends on how the device is triggered. </w:t>
      </w:r>
    </w:p>
    <w:p w:rsidR="00761C1B" w:rsidRDefault="00761C1B" w:rsidP="00761C1B">
      <w:r>
        <w:t>SOURCE: Used in EN 302 510-01 V1.1.1, clause 7.5.1</w:t>
      </w:r>
    </w:p>
    <w:p w:rsidR="00761C1B" w:rsidRDefault="00761C1B" w:rsidP="00761C1B"/>
    <w:p w:rsidR="00761C1B" w:rsidRDefault="00761C1B" w:rsidP="00761C1B">
      <w:r>
        <w:t xml:space="preserve">                                                                                                                                                                                                                                                                                                                                                                                                                                                                                                                                                                                                                                                                                                                                                                                                                                                                                                                                                                                                                                                                                                                                                                                                                                                                                                                                                                                                                                                                                                                                                                                                                                                                                                                                                                                                                                                                                                                                                                                                                                                                                                                                                                                                                                                                                                                                                                                                                                                                                                                                                                                                                                                                                                                                                                                                                                                                                                                                                                                                                                                                                                                                                                                                                                                                                                                                                                                                                                                                                                                                                                                                                                                                                                                                                                                                                                                                                                                                                                                                                                                                                                                                                                                                                                                                                                                                                                                                                                                                                                                                                                                                                                                                                                                                                                                                                                                                                                                                                                                                                                                                                                                                                                                                                                                                                                                                                                                                                                                                                                                                                                                                                                                                                                                                                                                                                                                                                                                                                                                                                                                                                                                                                                                                                                                                                                                                                                                                                                                                                                                                                                                                                                                                                                                                                                                                                                                                                                                                                                                                                                                                                                                                  for the purpose of the present document the term duty cycle refers to the ratio of the total on time of the "message" to the total off time in any one hour period under repeated operation during the time measurement interval. the device may be triggered either automatically or manually and depending on how the device is triggered will also depend on whether the duty cycle is fixed or random. </w:t>
      </w:r>
    </w:p>
    <w:p w:rsidR="00761C1B" w:rsidRDefault="00761C1B" w:rsidP="00761C1B">
      <w:r>
        <w:t>SOURCE: Used in EN 302 195-01 V1.1.1, clause 7.5.1 SOURCE: Used in EN 302 536-01 V1.1.1, clause 8.5.1</w:t>
      </w:r>
    </w:p>
    <w:p w:rsidR="00761C1B" w:rsidRDefault="00761C1B" w:rsidP="00761C1B"/>
    <w:p w:rsidR="00761C1B" w:rsidRDefault="00761C1B" w:rsidP="00761C1B">
      <w:r>
        <w:t xml:space="preserve">                                                                                                                                                                                                                                                                                                                                                                                                                                                                                                                                                                                                                                                                                                                                                                                                                                                                                                                                                                                                                                                                                                                                                                                                                                                                                                                                                                                                                                                                                                                                                                                                                                                                                                                                                                                                                                                                                                                                                                                                                                                                                                                                                                                                                                                                                                                                                                                                                                                                                                                                                                                                                                                                                                                                                                                                                                                                                                                                                                                                                                                                                                                                                                                                                                                                                                                                                                                                                                                                                                                                                                                                                                                                                                                                                                                                                                                                                                                                                                                                                                                                                                                                                                                                                                                                                                                                                                                                                                                                                                                                                                                                                                                                                                                                                                                                                                                                                                                                                                                                                                                                                                                                                                                                                                                                                                                                                                                                                                                                                                                                                                                                                                                                                                                                                                                                                                                                                                                                                                                                                                                                                                                                                                                                                                                                                                                                                                                                                                                                                                                                                                                                                                                                                                                                                                                                                                                                                                                                                                                                                                                                                                                                  for the purpose of the present document the term duty cycle refers to the ratio of the total on time of the "message" to the total off-time in any one hour period. the device may be triggered either automatically or manually and depending on how the device is triggered will also depend on whether the duty cycle is fixed or random. </w:t>
      </w:r>
    </w:p>
    <w:p w:rsidR="00761C1B" w:rsidRDefault="00761C1B" w:rsidP="00761C1B">
      <w:r>
        <w:t>SOURCE: Used in EN 300 761-01 V1.2.1, clause 7.7.1</w:t>
      </w:r>
    </w:p>
    <w:p w:rsidR="00761C1B" w:rsidRDefault="00761C1B" w:rsidP="00761C1B"/>
    <w:p w:rsidR="00761C1B" w:rsidRDefault="00761C1B" w:rsidP="00761C1B">
      <w:r>
        <w:t xml:space="preserve">                                                                                                                                                                                                                                                                                                                                                                                                                                                                                                                                                                                                                                                                                                                                                                                                                                                                                                                                                                                                                                                                                                                                                                                                                                                                                                                                                                                                                                                                                                                                                                                                                                                                                                                                                                                                                                                                                                                                                                                                                                                                                                                                                                                                                                                                                                                                                                                                                                                                                                                                                                                                                                                                                                                                                                                                                                                                                                                                                                                                                                                                                                                                                                                                                                                                                                                                                                                                                                                                                                                                                                                                                                                                                                                                                                                                                                                                                                                                                                                                                                                                                                                                                                                                                                                                                                                                                                                                                                                                                                                                                                                                                                                                                                                                                                                                                                                                                                                                                                                                                                                                                                                                                                                                                                                                                                                                                                                                                                                                                                                                                                                                                                                                                                                                                                                                                                                                                                                                                                                                                                                                                                                                                                                                                                                                                                                                                                                                                                                                                                                                                                                                                                                                                                                                                                                                                                                                                                                                                                                                                                                                                                                                  for the purpose of the present document the term duty cycle refers to the ratio of the total on time of transmission in any one hour period of time under repeated normal operation during the time measurement interval. whether the duty cycle is fixed or random depends on how the device is triggered. note: 'repeated normal operation' is intended to represent that operation of the eut which results in the maximum possible on time in the final application and may include such abnormal operations as 'stuck keys' in mechanical systems or 'infinite loops' in programmed systems. </w:t>
      </w:r>
    </w:p>
    <w:p w:rsidR="00761C1B" w:rsidRDefault="00761C1B" w:rsidP="00761C1B">
      <w:r>
        <w:t>SOURCE: Used in EN 302 536 V2.1.1, clause 4.2.4.1</w:t>
      </w:r>
    </w:p>
    <w:p w:rsidR="00761C1B" w:rsidRDefault="00761C1B" w:rsidP="00761C1B"/>
    <w:p w:rsidR="00761C1B" w:rsidRDefault="00761C1B" w:rsidP="00761C1B">
      <w:r>
        <w:t xml:space="preserve">                                                                                                                                                                                                                                                                                                                                                                                                                                                                                                                                                                                                                                                                                                                                                                                                                                                                                                                                                                                                                                                                                                                                                                                                                                                                                                                                                                                                                                                                                                                                                                                                                                                                                                                                                                                                                                                                                                                                                                                                                                                                                                                                                                                                                                                                                                                                                                                                                                                                                                                                                                                                                                                                                                                                                                                                                                                                                                                                                                                                                                                                                                                                                                                                                                                                                                                                                                                                                                                                                                                                                                                                                                                                                                                                                                                                                                                                                                                                                                                                                                                                                                                                                                                                                                                                                                                                                                                                                                                                                                                                                                                                                                                                                                                                                                                                                                                                                                                                                                                                                                                                                                                                                                                                                                                                                                                                                                                                                                                                                                                                                                                                                                                                                                                                                                                                                                                                                                                                                                                                                                                                                                                                                                                                                                                                                                                                                                                                                                                                                                                                                                                                                                                                                                                                                                                                                                                                                                                                                                                                                                                                                                                                  for the purpose of the present document the term duty cycle refers to the ratio of the total on-time of the "message" to the total time in any one hour period. the device may be triggered either automatically or manually and depending on how the device is triggered will also depend on whether the duty cycle is fixed or random. </w:t>
      </w:r>
    </w:p>
    <w:p w:rsidR="00761C1B" w:rsidRDefault="00761C1B" w:rsidP="00761C1B">
      <w:r>
        <w:t>SOURCE: Used in EN 302 291-01 V1.1.1, clause 7.3.1</w:t>
      </w:r>
    </w:p>
    <w:p w:rsidR="00761C1B" w:rsidRDefault="00761C1B" w:rsidP="00761C1B"/>
    <w:p w:rsidR="00761C1B" w:rsidRDefault="00761C1B" w:rsidP="00761C1B">
      <w:r>
        <w:t xml:space="preserve">                                                                                                                                                                                                                                                                                                                                                                                                                                                                                                                                                                                                                                                                                                                                                                                                                                                                                                                                                                                                                                                                                                                                                                                                                                                                                                                                                                                                                                                                                                                                                                                                                                                                                                                                                                                                                                                                                                                                                                                                                                                                                                                                                                                                                                                                                                                                                                                                                                                                                                                                                                                                                                                                                                                                                                                                                                                                                                                                                                                                                                                                                                                                                                                                                                                                                                                                                                                                                                                                                                                                                                                                                                                                                                                                                                                                                                                                                                                                                                                                                                                                                                                                                                                                                                                                                                                                                                                                                                                                                                                                                                                                                                                                                                                                                                                                                                                                                                                                                                                                                                                                                                                                                                                                                                                                                                                                                                                                                                                                                                                                                                                                                                                                                                                                                                                                                                                                                                                                                                                                                                                                                                                                                                                                                                                                                                                                                                                                                                                                                                                                                                                                                                                                                                                                                                                                                                                                                                                                                                                                                                                                                                                                  for the purpose of the present document the term duty cycle refers to the ratio of the total transmitter on time to an one hour period under repeated normal operation during the time measurement interval (see clause 3.1). whether the duty cycle is fixed or random depends on how the device is triggered. </w:t>
      </w:r>
    </w:p>
    <w:p w:rsidR="00761C1B" w:rsidRDefault="00761C1B" w:rsidP="00761C1B">
      <w:r>
        <w:t>SOURCE: Used in EN 302 510 V2.1.1, clause 4.2.1.4.1</w:t>
      </w:r>
    </w:p>
    <w:p w:rsidR="00761C1B" w:rsidRDefault="00761C1B" w:rsidP="00761C1B"/>
    <w:p w:rsidR="00761C1B" w:rsidRDefault="00761C1B" w:rsidP="00761C1B">
      <w:r>
        <w:t xml:space="preserve">                                                                                                                                                                                                                                                                                                                                                                                                                                                                                                                                                                                                                                                                                                                                                                                                                                                                                                                                                                                                                                                                                                                                                                                                                                                                                                                                                                                                                                                                                                                                                                                                                                                                                                                                                                                                                                                                                                                                                                                                                                                                                                                                                                                                                                                                                                                                                                                                                                                                                                                                                                                                                                                                                                                                                                                                                                                                                                                                                                                                                                                                                                                                                                                                                                                                                                                                                                                                                                                                                                                                                                                                                                                                                                                                                                                                                                                                                                                                                                                                                                                                                                                                                                                                                                                                                                                                                                                                                                                                                                                                                                                                                                                                                                                                                                                                                                                                                                                                                                                                                                                                                                                                                                                                                                                                                                                                                                                                                                                                                                                                                                                                                                                                                                                                                                                                                                                                                                                                                                                                                                                                                                                                                                                                                                                                                                                                                                                                                                                                                                                                                                                                                                                                                                                                                                                                                                                                                                                                                                                                                                                                                                                                  for the purpose of the present document, the carrier power is the declared effective radiated power in the direction of maximum field strength under specified conditions of measurement (subclause 6.5) in the absence of modulation. </w:t>
      </w:r>
    </w:p>
    <w:p w:rsidR="00761C1B" w:rsidRDefault="00761C1B" w:rsidP="00761C1B">
      <w:r>
        <w:t>SOURCE: Used in EN 301 796 V1.1.1, clause 7.2.1</w:t>
      </w:r>
    </w:p>
    <w:p w:rsidR="00761C1B" w:rsidRDefault="00761C1B" w:rsidP="00761C1B"/>
    <w:p w:rsidR="00761C1B" w:rsidRDefault="00761C1B" w:rsidP="00761C1B">
      <w:r>
        <w:t xml:space="preserve">                                                                                                                                                                                                                                                                                                                                                                                                                                                                                                                                                                                                                                                                                                                                                                                                                                                                                                                                                                                                                                                                                                                                                                                                                                                                                                                                                                                                                                                                                                                                                                                                                                                                                                                                                                                                                                                                                                                                                                                                                                                                                                                                                                                                                                                                                                                                                                                                                                                                                                                                                                                                                                                                                                                                                                                                                                                                                                                                                                                                                                                                                                                                                                                                                                                                                                                                                                                                                                                                                                                                                                                                                                                                                                                                                                                                                                                                                                                                                                                                                                                                                                                                                                                                                                                                                                                                                                                                                                                                                                                                                                                                                                                                                                                                                                                                                                                                                                                                                                                                                                                                                                                                                                                                                                                                                                                                                                                                                                                                                                                                                                                                                                                                                                                                                                                                                                                                                                                                                                                                                                                                                                                                                                                                                                                                                                                                                                                                                                                                                                                                                                                                                                                                                                                                                                                                                                                                                                                                                                                                                                                                                                                                  for the purpose of the present document, the frequency deviation is the difference between the instantaneous frequency of the modulated radio frequency signal and the carrier frequency. </w:t>
      </w:r>
    </w:p>
    <w:p w:rsidR="00761C1B" w:rsidRDefault="00761C1B" w:rsidP="00761C1B">
      <w:r>
        <w:t>SOURCE: Used in EN 300 162-01 V1.4.1, clause 8.3.1 SOURCE: Used in EN 301 178 V2.2.1, clause 8.3.1 SOURCE: Used in EN 301 178-01 V1.4.1, clause 8.3.1 SOURCE: Used in EN 302 885 V2.2.1, clause 8.3.1 SOURCE: Used in EN 302 885-01 V1.3.1, clause 8.3.1</w:t>
      </w:r>
    </w:p>
    <w:p w:rsidR="00761C1B" w:rsidRDefault="00761C1B" w:rsidP="00761C1B"/>
    <w:p w:rsidR="00761C1B" w:rsidRDefault="00761C1B" w:rsidP="00761C1B">
      <w:r>
        <w:t xml:space="preserve">                                                                                                                                                                                                                                                                                                                                                                                                                                                                                                                                                                                                                                                                                                                                                                                                                                                                                                                                                                                                                                                                                                                                                                                                                                                                                                                                                                                                                                                                                                                                                                                                                                                                                                                                                                                                                                                                                                                                                                                                                                                                                                                                                                                                                                                                                                                                                                                                                                                                                                                                                                                                                                                                                                                                                                                                                                                                                                                                                                                                                                                                                                                                                                                                                                                                                                                                                                                                                                                                                                                                                                                                                                                                                                                                                                                                                                                                                                                                                                                                                                                                                                                                                                                                                                                                                                                                                                                                                                                                                                                                                                                                                                                                                                                                                                                                                                                                                                                                                                                                                                                                                                                                                                                                                                                                                                                                                                                                                                                                                                                                                                                                                                                                                                                                                                                                                                                                                                                                                                                                                                                                                                                                                                                                                                                                                                                                                                                                                                                                                                                                                                                                                                                                                                                                                                                                                                                                                                                                                                                                                                                                                                                                  for the purpose of the present document, the intermodulation attenuation is a measure of the capability of a transmitter to avoid the generation of signals within its non-linear elements caused by the presence of the carrier and an interfering signal entering the transmitter via the antenna. it is specified as the ratio, in db, of the carrier power level to the level of the third order intermodulation product. </w:t>
      </w:r>
    </w:p>
    <w:p w:rsidR="00761C1B" w:rsidRDefault="00761C1B" w:rsidP="00761C1B">
      <w:r>
        <w:t>SOURCE: Used in EN 300 219 V2.1.1, clause 8.6.1 SOURCE: Used in EN 300 219-01 V1.2.1, clause 8.6.1</w:t>
      </w:r>
    </w:p>
    <w:p w:rsidR="00761C1B" w:rsidRDefault="00761C1B" w:rsidP="00761C1B"/>
    <w:p w:rsidR="00761C1B" w:rsidRDefault="00761C1B" w:rsidP="00761C1B">
      <w:r>
        <w:t xml:space="preserve">                                                                                                                                                                                                                                                                                                                                                                                                                                                                                                                                                                                                                                                                                                                                                                                                                                                                                                                                                                                                                                                                                                                                                                                                                                                                                                                                                                                                                                                                                                                                                                                                                                                                                                                                                                                                                                                                                                                                                                                                                                                                                                                                                                                                                                                                                                                                                                                                                                                                                                                                                                                                                                                                                                                                                                                                                                                                                                                                                                                                                                                                                                                                                                                                                                                                                                                                                                                                                                                                                                                                                                                                                                                                                                                                                                                                                                                                                                                                                                                                                                                                                                                                                                                                                                                                                                                                                                                                                                                                                                                                                                                                                                                                                                                                                                                                                                                                                                                                                                                                                                                                                                                                                                                                                                                                                                                                                                                                                                                                                                                                                                                                                                                                                                                                                                                                                                                                                                                                                                                                                                                                                                                                                                                                                                                                                                                                                                                                                                                                                                                                                                                                                                                                                                                                                                                                                                                                                                                                                                                                                                                                                                                                  for the purpose of the present document, the modulation index is the ratio between the frequency deviation and the frequency of the modulation signal. the frequency deviation is the difference between the instantaneous frequency of the modulated rf signal and the carrier frequency. </w:t>
      </w:r>
    </w:p>
    <w:p w:rsidR="00761C1B" w:rsidRDefault="00761C1B" w:rsidP="00761C1B">
      <w:r>
        <w:t>SOURCE: Used in EN 300 338 V1.2.1, clause 6.4.1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761C1B" w:rsidRDefault="00761C1B" w:rsidP="00761C1B">
      <w:r>
        <w:t>SOURCE: Used in EN 300 341-01 V1.3.1, clause 8.2.1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average effective radiated power is defined as the average of the effective radiated power measured in 8 directions. </w:t>
      </w:r>
    </w:p>
    <w:p w:rsidR="00761C1B" w:rsidRDefault="00761C1B" w:rsidP="00761C1B">
      <w:r>
        <w:t>SOURCE: Used in EN 303 405 V1.1.1, clause 7.2.1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761C1B" w:rsidRDefault="00761C1B" w:rsidP="00761C1B">
      <w:r>
        <w:t>SOURCE: Used in EN 300 296-01 V1.4.1, clause 7.2.1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supplier. the average effective radiated power is defined as the average of the effective radiated power measured in 8 directions. the rated average effective radiated power shall also be declared by the supplier. </w:t>
      </w:r>
    </w:p>
    <w:p w:rsidR="00761C1B" w:rsidRDefault="00761C1B" w:rsidP="00761C1B">
      <w:r>
        <w:t>SOURCE: Used in EN 300 296 V2.1.1, clause 7.2.1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761C1B" w:rsidRDefault="00761C1B" w:rsidP="00761C1B">
      <w:r>
        <w:t>SOURCE: Used in EN 300 390-01 V1.2.1, clause 8.2.1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the rated maximum effective radiated power is the maximum effective radiated power declared by the supplier. the average effective radiated power is defined as the average of the effective radiated power measured in 8 directions. the rated average effective radiated power shall also be declared by the supplier. </w:t>
      </w:r>
    </w:p>
    <w:p w:rsidR="00761C1B" w:rsidRDefault="00761C1B" w:rsidP="00761C1B">
      <w:r>
        <w:t>SOURCE: Used in EN 300 390 V2.1.1, clause 7.2.1</w:t>
      </w:r>
    </w:p>
    <w:p w:rsidR="00761C1B" w:rsidRDefault="00761C1B" w:rsidP="00761C1B"/>
    <w:p w:rsidR="00761C1B" w:rsidRDefault="00761C1B" w:rsidP="00761C1B">
      <w:r>
        <w:t xml:space="preserve">                                                                                                                                                                                                                                                                                                                                                                                                                                                                                                                                                                                                                                                                                                                                                                                                                                                                                                                                                                                                                                                                                                                                                                                                                                                                                                                                                                                                                                                                                                                                                                                                                                                                                                                                                                                                                                                                                                                                                                                                                                                                                                                                                                                                                                                                                                                                                                                                                                                                                                                                                                                                                                                                                                                                                                                                                                                                                                                                                                                                                                                                                                                                                                                                                                                                                                                                                                                                                                                                                                                                                                                                                                                                                                                                                                                                                                                                                                                                                                                                                                                                                                                                                                                                                                                                                                                                                                                                                                                                                                                                                                                                                                                                                                                                                                                                                                                                                                                                                                                                                                                                                                                                                                                                                                                                                                                                                                                                                                                                                                                                                                                                                                                                                                                                                                                                                                                                                                                                                                                                                                                                                                                                                                                                                                                                                                                                                                                                                                                                                                                                                                                                                                                                                                                                                                                                                                                                                                                                                                                                                                                                                                                                  for the purpose of this present document, the intermodulation attenuation is a measure of the capability of the transmitter to inhibit the generation of signals in its non-linear elements caused by the presence of the carrier and an interfering signal reaching the transmitter via its antenna or by irradiation. </w:t>
      </w:r>
    </w:p>
    <w:p w:rsidR="00761C1B" w:rsidRDefault="00761C1B" w:rsidP="00761C1B">
      <w:r>
        <w:t>SOURCE: Used in EN 301 796 V1.1.1, clause 7.5.1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see also clause 3.1. the device may be triggered either automatically or manually and depending on how the device is triggered will also depend on whether the duty cycle is fixed or random. </w:t>
      </w:r>
    </w:p>
    <w:p w:rsidR="00761C1B" w:rsidRDefault="00761C1B" w:rsidP="00761C1B">
      <w:r>
        <w:t>SOURCE: Used in EN 301 559 V2.1.1, clause 4.2.1.7.1 SOURCE: Used in EN 301 559-01 V1.1.2, clause 8.7.1 SOURCE: Used in EN 301 839 V2.1.1, clause 4.2.3.1.2.2 SOURCE: Used in EN 301 839-01 V1.3.1, clause 8.6.1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see also clause 3.1. the transmitter "on" time is defined as accumulated across all carrier frequencies in the 2 483,5 hz to 2 500 mhz range. the device may be triggered either automatically or manually. </w:t>
      </w:r>
    </w:p>
    <w:p w:rsidR="00761C1B" w:rsidRDefault="00761C1B" w:rsidP="00761C1B">
      <w:r>
        <w:t>SOURCE: Used in EN 303 203-01 V1.1.1, clause 8.7.1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see also clause 3.1. the transmitter "on" time is defined as accumulated across all carrier frequencies in the 2 483,5 mhz to 2 500 mhz range. the device may be triggered either automatically or manually. </w:t>
      </w:r>
    </w:p>
    <w:p w:rsidR="00761C1B" w:rsidRDefault="00761C1B" w:rsidP="00761C1B">
      <w:r>
        <w:t>SOURCE: Used in EN 303 203 V2.1.1, clause 4.2.1.7.1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the device may be triggered either automatically or manually and depending on how the device is triggered will also depend on whether the duty cycle is fixed or random. </w:t>
      </w:r>
    </w:p>
    <w:p w:rsidR="00761C1B" w:rsidRDefault="00761C1B" w:rsidP="00761C1B">
      <w:r>
        <w:t>SOURCE: Used in EN 300 440-01 V1.6.1, clause 7.4.1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the device may be triggered either automatically or manually in a variety of ways and depending on how the device is triggered will also depend on whether the duty cycle is fixed or random. all modes of device operation shall be investigated to determine the worst case duty cycle. repetitive transmissions are defined as the total number of individual transmissions within a one hour time period. low power is defined as any e.r.p. at or below 250 nanowatts. 8.6.1.1 methods of measurement place the device on a table together with an oscilloscope. if possible, select an oscilloscope having an rf bandwidth of 500 mhz or better with a variable time/div setting that can be adjusted to 360 sec/div with an event delayed trigger. this will allow one horizontal scan to generate a transmission profile covering the duty cycle calculation time interval and also analysis of each individual rf pulse if needed. if an oscilloscope having this capability is not available, then multiple scan records covering (...\...) [the expected end of this definition was beyond the limit of 200 words] </w:t>
      </w:r>
    </w:p>
    <w:p w:rsidR="00761C1B" w:rsidRDefault="00761C1B" w:rsidP="00761C1B">
      <w:r>
        <w:t>SOURCE: Used in EN 302 537-01 V1.1.2, clause 8.6.1</w:t>
      </w:r>
    </w:p>
    <w:p w:rsidR="00761C1B" w:rsidRDefault="00761C1B" w:rsidP="00761C1B"/>
    <w:p w:rsidR="00761C1B" w:rsidRDefault="00761C1B" w:rsidP="00761C1B">
      <w:r>
        <w:t xml:space="preserve">                                                                                                                                                                                                                                                                                                                                                                                                                                                                                                                                                                                                                                                                                                                                                                                                                                                                                                                                                                                                                                                                                                                                                                                                                                                                                                                                                                                                                                                                                                                                                                                                                                                                                                                                                                                                                                                                                                                                                                                                                                                                                                                                                                                                                                                                                                                                                                                                                                                                                                                                                                                                                                                                                                                                                                                                                                                                                                                                                                                                                                                                                                                                                                                                                                                                                                                                                                                                                                                                                                                                                                                                                                                                                                                                                                                                                                                                                                                                                                                                                                                                                                                                                                                                                                                                                                                                                                                                                                                                                                                                                                                                                                                                                                                                                                                                                                                                                                                                                                                                                                                                                                                                                                                                                                                                                                                                                                                                                                                                                                                                                                                                                                                                                                                                                                                                                                                                                                                                                                                                                                                                                                                                                                                                                                                                                                                                                                                                                                                                                                                                                                                                                                                                                                                                                                                                                                                                                                                                                                                                                                                                                                                                  for the purposes of the present document the pulse repetition frequency (prf) is defined as the minimum number of uwb pulses transmitted per second by the device when it is continuously transmitting. </w:t>
      </w:r>
    </w:p>
    <w:p w:rsidR="00761C1B" w:rsidRDefault="00761C1B" w:rsidP="00761C1B">
      <w:r>
        <w:t>SOURCE: Used in EN 302 435-01 V1.3.1, clause 8.4.1 SOURCE: Used in EN 302 498-01 V1.1.1, clause 8.4.1</w:t>
      </w:r>
    </w:p>
    <w:p w:rsidR="00761C1B" w:rsidRDefault="00761C1B" w:rsidP="00761C1B"/>
    <w:p w:rsidR="00761C1B" w:rsidRDefault="00761C1B" w:rsidP="00761C1B">
      <w:r>
        <w:t xml:space="preserve">                                                                                                                                                                                                                                                                                                                                                                                                                                                                                                                                                                                                                                                                                                                                                                                                                                                                                                                                                                                                                                                                                                                                                                                                                                                                                                                                                                                                                                                                                                                                                                                                                                                                                                                                                                                                                                                                                                                                                                                                                                                                                                                                                                                                                                                                                                                                                                                                                                                                                                                                                                                                                                                                                                                                                                                                                                                                                                                                                                                                                                                                                                                                                                                                                                                                                                                                                                                                                                                                                                                                                                                                                                                                                                                                                                                                                                                                                                                                                                                                                                                                                                                                                                                                                                                                                                                                                                                                                                                                                                                                                                                                                                                                                                                                                                                                                                                                                                                                                                                                                                                                                                                                                                                                                                                                                                                                                                                                                                                                                                                                                                                                                                                                                                                                                                                                                                                                                                                                                                                                                                                                                                                                                                                                                                                                                                                                                                                                                                                                                                                                                                                                                                                                                                                                                                                                                                                                                                                                                                                                                                                                                                                                  for the purposes of the present document the term duty cycle refers to the ratio of the total transmitted on-time to the total time in any one hour period. </w:t>
      </w:r>
    </w:p>
    <w:p w:rsidR="00761C1B" w:rsidRDefault="00761C1B" w:rsidP="00761C1B">
      <w:r>
        <w:t>SOURCE: Used in EN 302 961 V2.1.2, clause 8.9.1 SOURCE: Used in EN 302 961-01 V1.2.1, clause 8.9.1</w:t>
      </w:r>
    </w:p>
    <w:p w:rsidR="00761C1B" w:rsidRDefault="00761C1B" w:rsidP="00761C1B"/>
    <w:p w:rsidR="00761C1B" w:rsidRDefault="00761C1B" w:rsidP="00761C1B">
      <w:r>
        <w:t xml:space="preserve">                                                                                                                                                                                                                                                                                                                                                                                                                                                                                                                                                                                                                                                                                                                                                                                                                                                                                                                                                                                                                                                                                                                                                                                                                                                                                                                                                                                                                                                                                                                                                                                                                                                                                                                                                                                                                                                                                                                                                                                                                                                                                                                                                                                                                                                                                                                                                                                                                                                                                                                                                                                                                                                                                                                                                                                                                                                                                                                                                                                                                                                                                                                                                                                                                                                                                                                                                                                                                                                                                                                                                                                                                                                                                                                                                                                                                                                                                                                                                                                                                                                                                                                                                                                                                                                                                                                                                                                                                                                                                                                                                                                                                                                                                                                                                                                                                                                                                                                                                                                                                                                                                                                                                                                                                                                                                                                                                                                                                                                                                                                                                                                                                                                                                                                                                                                                                                                                                                                                                                                                                                                                                                                                                                                                                                                                                                                                                                                                                                                                                                                                                                                                                                                                                                                                                                                                                                                                                                                                                                                                                                                                                                                                  for the purposes of the present document, the following definition applies: ready to transmit: in the present document the phrase "ready to transmit the message before time x" is defined to mean that the ms shall transmit part of that message no later than the first burst of the first tch or control channel block that occurs after time x. 4 default conditions unless otherwise stated, throughout the present document the following conditions are associated with the requirements: - ideal radio link with an insignificant bit error rate; - no other signalling is in progress on the main dcch; - messages sent by the network are correctly formed; - the only established data link (or the only data link to be established) is on sapi 0; - any starting time ie that is included in a message sent by the network does not require the action to be delayed; - cells are not barred and all access classes are allowed; - the layer 2 performance of the network shall satisfy the "system performance requirements" of subclause 5.9 of gsm 04.06 [3]; - messages sent by the network may contain any set of optional ies, and any permitted set of conditional (...\...) [the expected end of this definition was beyond the limit of 200 words] </w:t>
      </w:r>
    </w:p>
    <w:p w:rsidR="00761C1B" w:rsidRDefault="00761C1B" w:rsidP="00761C1B">
      <w:r>
        <w:t>SOURCE: Used in EN 300 944 V8.0.1, clause 3.2</w:t>
      </w:r>
    </w:p>
    <w:p w:rsidR="00761C1B" w:rsidRDefault="00761C1B" w:rsidP="00761C1B"/>
    <w:p w:rsidR="00761C1B" w:rsidRDefault="00761C1B" w:rsidP="00761C1B">
      <w:r>
        <w:t xml:space="preserve">                                                                                                                                                                                                                                                                                                                                                                                                                                                                                                                                                                                                                                                                                                                                                                                                                                                                                                                                                                                                                                                                                                                                                                                                                                                                                                                                                                                                                                                                                                                                                                                                                                                                                                                                                                                                                                                                                                                                                                                                                                                                                                                                                                                                                                                                                                                                                                                                                                                                                                                                                                                                                                                                                                                                                                                                                                                                                                                                                                                                                                                                                                                                                                                                                                                                                                                                                                                                                                                                                                                                                                                                                                                                                                                                                                                                                                                                                                                                                                                                                                                                                                                                                                                                                                                                                                                                                                                                                                                                                                                                                                                                                                                                                                                                                                                                                                                                                                                                                                                                                                                                                                                                                                                                                                                                                                                                                                                                                                                                                                                                                                                                                                                                                                                                                                                                                                                                                                                                                                                                                                                                                                                                                                                                                                                                                                                                                                                                                                                                                                                                                                                                                                                                                                                                                                                                                                                                                                                                                                                                                                                                                                                                  for the purposes of the present document, the following definitions apply: codec: the combination of an encoder and decoder in series (encoder/decoder). compand: the process of compressing and expanding a signal. in this text, the process is described in terms of pcm [4]. decoder: generally, a device for the translation of a signal from a digital representation into an analog format. for the present document, a device which converts speech encoded in the format specified in the present document to analog or an equivalent pcm representation. dft: see discrete fourier transform. discrete fourier transform (dft): a method of transforming a time domain sequence into a corresponding frequency domain sequence. encoder: generally, a device for the translation of a signal into a digital representation. for the present document, a device which converts speech from an analog or its equivalent pcm representation to the digital representation described in the present document. fast fourier transform (fft): an efficient implementation of the discrete fourier transform. fft: see fast fourier transform. vocoder: voice coder. frame: time interval of 20 ms corresponding to the time segmentation of the speech transcoder. </w:t>
      </w:r>
    </w:p>
    <w:p w:rsidR="00761C1B" w:rsidRDefault="00761C1B" w:rsidP="00761C1B">
      <w:r>
        <w:t>SOURCE: Used in EN 301 708 V7.1.1, clause 4.1.1</w:t>
      </w:r>
    </w:p>
    <w:p w:rsidR="00761C1B" w:rsidRDefault="00761C1B" w:rsidP="00761C1B"/>
    <w:p w:rsidR="00761C1B" w:rsidRDefault="00761C1B" w:rsidP="00761C1B">
      <w:r>
        <w:t xml:space="preserve">                                                                                                                                                                                                                                                                                                                                                                                                                                                                                                                                                                                                                                                                                                                                                                                                                                                                                                                                                                                                                                                                                                                                                                                                                                                                                                                                                                                                                                                                                                                                                                                                                                                                                                                                                                                                                                                                                                                                                                                                                                                                                                                                                                                                                                                                                                                                                                                                                                                                                                                                                                                                                                                                                                                                                                                                                                                                                                                                                                                                                                                                                                                                                                                                                                                                                                                                                                                                                                                                                                                                                                                                                                                                                                                                                                                                                                                                                                                                                                                                                                                                                                                                                                                                                                                                                                                                                                                                                                                                                                                                                                                                                                                                                                                                                                                                                                                                                                                                                                                                                                                                                                                                                                                                                                                                                                                                                                                                                                                                                                                                                                                                                                                                                                                                                                                                                                                                                                                                                                                                                                                                                                                                                                                                                                                                                                                                                                                                                                                                                                                                                                                                                                                                                                                                                                                                                                                                                                                                                                                                                                                                                                                                  for the purposes of the present document, the following terms and definitions apply: 2-wire interface: in the context of the present document, it means the telephony analog interface over 2-wires used in the local loop 4-wire interface: in the context of the present document, 4-wire interface means any digital or analog interface with separate channels for both directions, irrespective of the physical transmission technology note: in most cases it refers to isdn digital interface. artificial ear: device for the calibration of earphones incorporating an acoustic coupler and a calibrated microphone for the measurement of the sound pressure and having an overall acoustic impedance similar to that of the median adult human ear over a given frequency band artificial head: equipment including artificial ear(s) and artificial mouth note: practical implementations are defined as hats and lrgp (see the respective definitions). artificial mouth: device consisting of a loudspeaker mounted in an enclosure and having a directivity and radiation pattern similar to those of the average human mouth audio types: sets of specifications defining the acoustic and audio transmission behaviour of any dect device (i.e. pp or fp) involved in an audio service, for a given application scenario and desired performance level. each (...\...) [the expected end of this definition was beyond the limit of 200 words] </w:t>
      </w:r>
    </w:p>
    <w:p w:rsidR="00761C1B" w:rsidRDefault="00761C1B" w:rsidP="00761C1B">
      <w:r>
        <w:t>SOURCE: Used in EN 300 175-08 V2.7.1, clause 3.1</w:t>
      </w:r>
    </w:p>
    <w:p w:rsidR="00761C1B" w:rsidRDefault="00761C1B" w:rsidP="00761C1B"/>
    <w:p w:rsidR="00761C1B" w:rsidRDefault="00761C1B" w:rsidP="00761C1B">
      <w:r>
        <w:t xml:space="preserve">                                                                                                                                                                                                                                                                                                                                                                                                                                                                                                                                                                                                                                                                                                                                                                                                                                                                                                                                                                                                                                                                                                                                                                                                                                                                                                                                                                                                                                                                                                                                                                                                                                                                                                                                                                                                                                                                                                                                                                                                                                                                                                                                                                                                                                                                                                                                                                                                                                                                                                                                                                                                                                                                                                                                                                                                                                                                                                                                                                                                                                                                                                                                                                                                                                                                                                                                                                                                                                                                                                                                                                                                                                                                                                                                                                                                                                                                                                                                                                                                                                                                                                                                                                                                                                                                                                                                                                                                                                                                                                                                                                                                                                                                                                                                                                                                                                                                                                                                                                                                                                                                                                                                                                                                                                                                                                                                                                                                                                                                                                                                                                                                                                                                                                                                                                                                                                                                                                                                                                                                                                                                                                                                                                                                                                                                                                                                                                                                                                                                                                                                                                                                                                                                                                                                                                                                                                                                                                                                                                                                                                                                                                                                  for the purposes of the present document, the following terms and definitions apply: 2-wire interface: in the context of the present document, telephony analog interface over 2-wires used in the local loop 4-wire interface: in the context of the present document, any digital or analog interface with separate channels for both directions, irrespective of the physical transmission technology note: in most cases it refers to isdn digital interface. acoustic reference level (arl): acoustic level that corresponds to a power level of -10 dbm0 at the tap artificial ear: device for the calibration of earphones incorporating an acoustic coupler and a calibrated microphone for the measurement of the sound pressure and having an overall acoustic impedance similar to that of the median adult human ear over a given frequency band artificial head: equipment including artificial ear(s) and artificial mouth note: practical implementations are defined as hats and lrgp (see the respective definitions). artificial mouth: device consisting of a loudspeaker mounted in an enclosure and having a directivity and radiation pattern similar to those of the average human mouth audio types: sets of specifications defining the acoustic and audio transmission behaviour of any dect device (i.e. pp or fp) involved in an (...\...) [the expected end of this definition was beyond the limit of 200 words] </w:t>
      </w:r>
    </w:p>
    <w:p w:rsidR="00761C1B" w:rsidRDefault="00761C1B" w:rsidP="00761C1B">
      <w:r>
        <w:t>SOURCE: Used in EN 300 176-02 V2.2.1, clause 3.1</w:t>
      </w:r>
    </w:p>
    <w:p w:rsidR="00761C1B" w:rsidRDefault="00761C1B" w:rsidP="00761C1B"/>
    <w:p w:rsidR="00761C1B" w:rsidRDefault="00761C1B" w:rsidP="00761C1B">
      <w:r>
        <w:t xml:space="preserve">                                                                                                                                                                                                                                                                                                                                                                                                                                                                                                                                                                                                                                                                                                                                                                                                                                                                                                                                                                                                                                                                                                                                                                                                                                                                                                                                                                                                                                                                                                                                                                                                                                                                                                                                                                                                                                                                                                                                                                                                                                                                                                                                                                                                                                                                                                                                                                                                                                                                                                                                                                                                                                                                                                                                                                                                                                                                                                                                                                                                                                                                                                                                                                                                                                                                                                                                                                                                                                                                                                                                                                                                                                                                                                                                                                                                                                                                                                                                                                                                                                                                                                                                                                                                                                                                                                                                                                                                                                                                                                                                                                                                                                                                                                                                                                                                                                                                                                                                                                                                                                                                                                                                                                                                                                                                                                                                                                                                                                                                                                                                                                                                                                                                                                                                                                                                                                                                                                                                                                                                                                                                                                                                                                                                                                                                                                                                                                                                                                                                                                                                                                                                                                                                                                                                                                                                                                                                                                                                                                                                                                                                                                                                  for the purposes of the present document, the following terms and definitions apply: access rights class (arc): type of access to a dect network, such as public, residential or private access rights details (ard): unique number within one arc access rights identity (ari): globally unique identity that shows the access rights related to a service provider note: pari = primary ari; sari = secondary ari; tari = tertiary ari. algorithm: mathematical process or function that transforms an input into an output algorithm identifier: designator to show which algorithm is in use, so that the correct one may be chosen antenna diversity: diversity implies that the radio fixed part (rfp) for each bearer independently can select different antenna properties such as gain, polarization, coverage patterns and other features that may affect the practical coverage note: a typical example is space diversity, provided by two vertically polarized antennas separated by 10 cm to 20 cm. asymmetric algorithm: see public key algorithm. attach: process whereby a portable part (pp) within the coverage area of a fixed part (fp) to which it has access rights, notifies the fp that it is operative authentication: corroboration that an entity is the one that is claimed authentication (...\...) [the expected end of this definition was beyond the limit of 200 words] </w:t>
      </w:r>
    </w:p>
    <w:p w:rsidR="00761C1B" w:rsidRDefault="00761C1B" w:rsidP="00761C1B">
      <w:r>
        <w:t>SOURCE: Used in EN 300 175-01 V2.7.1, clause 3.1</w:t>
      </w:r>
    </w:p>
    <w:p w:rsidR="00761C1B" w:rsidRDefault="00761C1B" w:rsidP="00761C1B"/>
    <w:p w:rsidR="00761C1B" w:rsidRDefault="00761C1B" w:rsidP="00761C1B">
      <w:r>
        <w:t xml:space="preserve">                                                                                                                                                                                                                                                                                                                                                                                                                                                                                                                                                                                                                                                                                                                                                                                                                                                                                                                                                                                                                                                                                                                                                                                                                                                                                                                                                                                                                                                                                                                                                                                                                                                                                                                                                                                                                                                                                                                                                                                                                                                                                                                                                                                                                                                                                                                                                                                                                                                                                                                                                                                                                                                                                                                                                                                                                                                                                                                                                                                                                                                                                                                                                                                                                                                                                                                                                                                                                                                                                                                                                                                                                                                                                                                                                                                                                                                                                                                                                                                                                                                                                                                                                                                                                                                                                                                                                                                                                                                                                                                                                                                                                                                                                                                                                                                                                                                                                                                                                                                                                                                                                                                                                                                                                                                                                                                                                                                                                                                                                                                                                                                                                                                                                                                                                                                                                                                                                                                                                                                                                                                                                                                                                                                                                                                                                                                                                                                                                                                                                                                                                                                                                                                                                                                                                                                                                                                                                                                                                                                                                                                                                                                                  for the purposes of the present document, the following terms and definitions apply: bearer service: type of telecommunication service that provides a defined capability for the transmission of signals between user-network interfaces broadcast: simplex point-to-multipoint mode of transmission c-plane: control plane of the dect protocol stacks, which contains all of the internal dect protocol control, but may also include some external user information note 1: the c-plane stack always contains protocol entities up to and including the network layer. call: all of the network (nwk) layer processes involved in one network layer peer-to-peer association note 2: call may sometimes be used to refer to processes of all layers, since lower layer processes are implicitly required. dect fixed system (dfs): logical grouping that contains all the functions between the dect d reference point and the reference point on the fixed side of the dect air interface note 3: the dfs = fixed radio termination (ft) + (local network up to the fixed side isdn reference point (including fixed side iwu)), (see tr 101 178 [53]). dect network (dnw): network that uses the dect air interface to interconnect a local network to one or more portable applications. the logical boundaries of the (...\...) [the expected end of this definition was beyond the limit of 200 words] </w:t>
      </w:r>
    </w:p>
    <w:p w:rsidR="00761C1B" w:rsidRDefault="00761C1B" w:rsidP="00761C1B">
      <w:r>
        <w:t>SOURCE: Used in EN 300 434-01 V1.2.1, clause 3.1</w:t>
      </w:r>
    </w:p>
    <w:p w:rsidR="00761C1B" w:rsidRDefault="00761C1B" w:rsidP="00761C1B"/>
    <w:p w:rsidR="00761C1B" w:rsidRDefault="00761C1B" w:rsidP="00761C1B">
      <w:r>
        <w:t xml:space="preserve">                                                                                                                                                                                                                                                                                                                                                                                                                                                                                                                                                                                                                                                                                                                                                                                                                                                                                                                                                                                                                                                                                                                                                                                                                                                                                                                                                                                                                                                                                                                                                                                                                                                                                                                                                                                                                                                                                                                                                                                                                                                                                                                                                                                                                                                                                                                                                                                                                                                                                                                                                                                                                                                                                                                                                                                                                                                                                                                                                                                                                                                                                                                                                                                                                                                                                                                                                                                                                                                                                                                                                                                                                                                                                                                                                                                                                                                                                                                                                                                                                                                                                                                                                                                                                                                                                                                                                                                                                                                                                                                                                                                                                                                                                                                                                                                                                                                                                                                                                                                                                                                                                                                                                                                                                                                                                                                                                                                                                                                                                                                                                                                                                                                                                                                                                                                                                                                                                                                                                                                                                                                                                                                                                                                                                                                                                                                                                                                                                                                                                                                                                                                                                                                                                                                                                                                                                                                                                                                                                                                                                                                                                                                                  for the purposes of the present document, the following terms and definitions apply: group delay: measure of the propagation time through the leased line. for a given frequency it is equal to the first derivative of the phase shift through the leased line, measured in radians, with respect to the angular frequency measured in radians per second group delay distortion: difference between group delay at a given frequency and minimum group delay, in the frequency band of interest leased lines: telecommunications facilities provided by a public telecommunication network that provide defined transmission characteristics between network termination points and that do not include switching functions that the user can control, (e.g. on-demand switching) network termination point (ntp): all physical connections and their technical access specifications which form part of the public telecommunication network and are necessary for access to and efficient communication through that public network reference impedance zr: complex impedance made up of a resistance of 270 ? in series with a parallel combination of 750 ? and 150 nf. see also clause a.1.2 terminal equipment : equipment intended to be connected to the public telecommunication network; i.e.: - to be connected directly to the termination of a public telecommunication (...\...) [the expected end of this definition was beyond the limit of 200 words] </w:t>
      </w:r>
    </w:p>
    <w:p w:rsidR="00761C1B" w:rsidRDefault="00761C1B" w:rsidP="00761C1B">
      <w:r>
        <w:t>SOURCE: Used in EN 300 448 V1.2.1, clause 3.1</w:t>
      </w:r>
    </w:p>
    <w:p w:rsidR="00761C1B" w:rsidRDefault="00761C1B" w:rsidP="00761C1B"/>
    <w:p w:rsidR="00761C1B" w:rsidRDefault="00761C1B" w:rsidP="00761C1B">
      <w:r>
        <w:t xml:space="preserve">                                                                                                                                                                                                                                                                                                                                                                                                                                                                                                                                                                                                                                                                                                                                                                                                                                                                                                                                                                                                                                                                                                                                                                                                                                                                                                                                                                                                                                                                                                                                                                                                                                                                                                                                                                                                                                                                                                                                                                                                                                                                                                                                                                                                                                                                                                                                                                                                                                                                                                                                                                                                                                                                                                                                                                                                                                                                                                                                                                                                                                                                                                                                                                                                                                                                                                                                                                                                                                                                                                                                                                                                                                                                                                                                                                                                                                                                                                                                                                                                                                                                                                                                                                                                                                                                                                                                                                                                                                                                                                                                                                                                                                                                                                                                                                                                                                                                                                                                                                                                                                                                                                                                                                                                                                                                                                                                                                                                                                                                                                                                                                                                                                                                                                                                                                                                                                                                                                                                                                                                                                                                                                                                                                                                                                                                                                                                                                                                                                                                                                                                                                                                                                                                                                                                                                                                                                                                                                                                                                                                                                                                                                                                  for the purposes of the present document, the following terms and definitions apply: group delay: measure of the propagation time through the leased line. for a given frequency it is equal to the first derivative of the phase shift through the leased line, measured in radians, with respect to the angular frequency measured in radians per second group delay distortion: difference between group delay at a given frequency and minimum group delay, in the frequency band of interest leased lines: telecommunications facilities provided by a public telecommunication network that provide defined transmission characteristics between network termination points and that do not include switching functions that the user can control, (e.g. on-demand switching) network termination point (ntp): all physical connections and their technical access specifications which form part of the public telecommunications network and are necessary for access to and efficient communication through that public network reference impedance zr: complex impedance made up of a resistance of 270 ? in series with a parallel combination of 750 ? and 150 nf. see also clause a.1.2 terminal equipment: equipment intended to be connected to the public telecommunication network; i.e.: - to be connected directly to the termination of a public telecommunication network; (...\...) [the expected end of this definition was beyond the limit of 200 words] </w:t>
      </w:r>
    </w:p>
    <w:p w:rsidR="00761C1B" w:rsidRDefault="00761C1B" w:rsidP="00761C1B">
      <w:r>
        <w:t>SOURCE: Used in EN 300 449 V1.2.1, clause 3.1</w:t>
      </w:r>
    </w:p>
    <w:p w:rsidR="00761C1B" w:rsidRDefault="00761C1B" w:rsidP="00761C1B"/>
    <w:p w:rsidR="00761C1B" w:rsidRDefault="00761C1B" w:rsidP="00761C1B">
      <w:r>
        <w:t xml:space="preserve">                                                                                                                                                                                                                                                                                                                                                                                                                                                                                                                                                                                                                                                                                                                                                                                                                                                                                                                                                                                                                                                                                                                                                                                                                                                                                                                                                                                                                                                                                                                                                                                                                                                                                                                                                                                                                                                                                                                                                                                                                                                                                                                                                                                                                                                                                                                                                                                                                                                                                                                                                                                                                                                                                                                                                                                                                                                                                                                                                                                                                                                                                                                                                                                                                                                                                                                                                                                                                                                                                                                                                                                                                                                                                                                                                                                                                                                                                                                                                                                                                                                                                                                                                                                                                                                                                                                                                                                                                                                                                                                                                                                                                                                                                                                                                                                                                                                                                                                                                                                                                                                                                                                                                                                                                                                                                                                                                                                                                                                                                                                                                                                                                                                                                                                                                                                                                                                                                                                                                                                                                                                                                                                                                                                                                                                                                                                                                                                                                                                                                                                                                                                                                                                                                                                                                                                                                                                                                                                                                                                                                                                                                                                                  for the purposes of the present document, the following terms and definitions apply: process: a generic term for an action or a collection of actions. function: a "process" defined for digital transmission hierarchies (e.g. plesiochronous digital hierarchy (pdh), sdh) which acts on a collection of input information to produce a collection of output information. a function is distinguished by the way in which characteristics of the collection, or of members of the collection of output information differ from characteristics of members of the collection of input information. atomic function: a "function" which if divided into simpler "functions" would cease to be uniquely defined for digital transmission hierarchies. it is therefore indivisible from a network point of view. the following atomic functions are defined in each network layer: - bi-directional trail termination function (..._tt), trail termination source function (..._tt_so), trail termination sink function (..._tt_sk) and connection function (..._co); - between client and server layer networks three adaptation functions are defined: adaptation sink function..._a_sk, adaptation source function..._a_so, and the bi-directional adaptation function..._a. adaptation function: an "atomic function" which passes a collection of information between layer networks by changing the way in which the collection of information is represented. trail termination function: an (...\...) [the expected end of this definition was beyond the limit of 200 words] </w:t>
      </w:r>
    </w:p>
    <w:p w:rsidR="00761C1B" w:rsidRDefault="00761C1B" w:rsidP="00761C1B">
      <w:r>
        <w:t>SOURCE: Used in EN 300 417-0101 V1.2.1, clause 3.2</w:t>
      </w:r>
    </w:p>
    <w:p w:rsidR="00761C1B" w:rsidRDefault="00761C1B" w:rsidP="00761C1B"/>
    <w:p w:rsidR="00761C1B" w:rsidRDefault="00761C1B" w:rsidP="00761C1B">
      <w:r>
        <w:t xml:space="preserve">                                                                                                                                                                                                                                                                                                                                                                                                                                                                                                                                                                                                                                                                                                                                                                                                                                                                                                                                                                                                                                                                                                                                                                                                                                                                                                                                                                                                                                                                                                                                                                                                                                                                                                                                                                                                                                                                                                                                                                                                                                                                                                                                                                                                                                                                                                                                                                                                                                                                                                                                                                                                                                                                                                                                                                                                                                                                                                                                                                                                                                                                                                                                                                                                                                                                                                                                                                                                                                                                                                                                                                                                                                                                                                                                                                                                                                                                                                                                                                                                                                                                                                                                                                                                                                                                                                                                                                                                                                                                                                                                                                                                                                                                                                                                                                                                                                                                                                                                                                                                                                                                                                                                                                                                                                                                                                                                                                                                                                                                                                                                                                                                                                                                                                                                                                                                                                                                                                                                                                                                                                                                                                                                                                                                                                                                                                                                                                                                                                                                                                                                                                                                                                                                                                                                                                                                                                                                                                                                                                                                                                                                                                                                  for the purposes of the present document, the frequency deviation is the difference between the instantaneous frequency of the modulated radio frequency signal and the carrier frequency. </w:t>
      </w:r>
    </w:p>
    <w:p w:rsidR="00761C1B" w:rsidRDefault="00761C1B" w:rsidP="00761C1B">
      <w:r>
        <w:t>SOURCE: Used in EN 301 025 V2.2.1, clause 8.3.1 SOURCE: Used in EN 301 025-01 V1.5.1, clause 8.3.1</w:t>
      </w:r>
    </w:p>
    <w:p w:rsidR="00761C1B" w:rsidRDefault="00761C1B" w:rsidP="00761C1B"/>
    <w:p w:rsidR="00761C1B" w:rsidRDefault="00761C1B" w:rsidP="00761C1B">
      <w:r>
        <w:t xml:space="preserve">                                                                                                                                                                                                                                                                                                                                                                                                                                                                                                                                                                                                                                                                                                                                                                                                                                                                                                                                                                                                                                                                                                                                                                                                                                                                                                                                                                                                                                                                                                                                                                                                                                                                                                                                                                                                                                                                                                                                                                                                                                                                                                                                                                                                                                                                                                                                                                                                                                                                                                                                                                                                                                                                                                                                                                                                                                                                                                                                                                                                                                                                                                                                                                                                                                                                                                                                                                                                                                                                                                                                                                                                                                                                                                                                                                                                                                                                                                                                                                                                                                                                                                                                                                                                                                                                                                                                                                                                                                                                                                                                                                                                                                                                                                                                                                                                                                                                                                                                                                                                                                                                                                                                                                                                                                                                                                                                                                                                                                                                                                                                                                                                                                                                                                                                                                                                                                                                                                                                                                                                                                                                                                                                                                                                                                                                                                                                                                                                                                                                                                                                                                                                                                                                                                                                                                                                                                                                                                                                                                                                                                                                                                                                  for the purposes of the present document, the terms and definitions given in etsi en 300 175-1 [1] apply. </w:t>
      </w:r>
    </w:p>
    <w:p w:rsidR="00761C1B" w:rsidRDefault="00761C1B" w:rsidP="00761C1B">
      <w:r>
        <w:t>SOURCE: Used in EN 300 175-03 V2.7.1, clause 3.1 SOURCE: Used in EN 300 175-04 V2.7.1, clause 3.1 SOURCE: Used in EN 301 842-02 V1.7.1, clause 3.1</w:t>
      </w:r>
    </w:p>
    <w:p w:rsidR="00761C1B" w:rsidRDefault="00761C1B" w:rsidP="00761C1B"/>
    <w:p w:rsidR="00761C1B" w:rsidRDefault="00761C1B" w:rsidP="00761C1B">
      <w:r>
        <w:t xml:space="preserve">                                                                                                                                                                                                                                                                                                                                                                                                                                                                                                                                                                                                                                                                                                                                                                                                                                                                                                                                                                                                                                                                                                                                                                                                                                                                                                                                                                                                                                                                                                                                                                                                                                                                                                                                                                                                                                                                                                                                                                                                                                                                                                                                                                                                                                                                                                                                                                                                                                                                                                                                                                                                                                                                                                                                                                                                                                                                                                                                                                                                                                                                                                                                                                                                                                                                                                                                                                                                                                                                                                                                                                                                                                                                                                                                                                                                                                                                                                                                                                                                                                                                                                                                                                                                                                                                                                                                                                                                                                                                                                                                                                                                                                                                                                                                                                                                                                                                                                                                                                                                                                                                                                                                                                                                                                                                                                                                                                                                                                                                                                                                                                                                                                                                                                                                                                                                                                                                                                                                                                                                                                                                                                                                                                                                                                                                                                                                                                                                                                                                                                                                                                                                                                                                                                                                                                                                                                                                                                                                                                                                                                                                                                                                  for the purposes of the present document, the terms and definitions given in etsi en 300 175-1 [1], etsi en 300 175-7 [7], etsi en 300 175-8 [8] and the following apply: active terminal/member: member of a dcdl-net that is powered-up, has locked to the master and has announced itself as being present to the master dect local network (dl-net): local network comprising number of dect terminals capable of inter-communicating which may but need not be connected to an external network lapc: dlc layer c-plane protocol entity master: specially dedicated terminal determining the dcdl-net synchronization and providing means of intra dcdl-net control and exchange of information note: by definition a master is always an active terminal. </w:t>
      </w:r>
    </w:p>
    <w:p w:rsidR="00761C1B" w:rsidRDefault="00761C1B" w:rsidP="00761C1B">
      <w:r>
        <w:t>SOURCE: Used in EN 300 175-05 V2.7.1, clause 3.1</w:t>
      </w:r>
    </w:p>
    <w:p w:rsidR="00761C1B" w:rsidRDefault="00761C1B" w:rsidP="00761C1B"/>
    <w:p w:rsidR="00761C1B" w:rsidRDefault="00761C1B" w:rsidP="00761C1B">
      <w:r>
        <w:t xml:space="preserve">                                                                                                                                                                                                                                                                                                                                                                                                                                                                                                                                                                                                                                                                                                                                                                                                                                                                                                                                                                                                                                                                                                                                                                                                                                                                                                                                                                                                                                                                                                                                                                                                                                                                                                                                                                                                                                                                                                                                                                                                                                                                                                                                                                                                                                                                                                                                                                                                                                                                                                                                                                                                                                                                                                                                                                                                                                                                                                                                                                                                                                                                                                                                                                                                                                                                                                                                                                                                                                                                                                                                                                                                                                                                                                                                                                                                                                                                                                                                                                                                                                                                                                                                                                                                                                                                                                                                                                                                                                                                                                                                                                                                                                                                                                                                                                                                                                                                                                                                                                                                                                                                                                                                                                                                                                                                                                                                                                                                                                                                                                                                                                                                                                                                                                                                                                                                                                                                                                                                                                                                                                                                                                                                                                                                                                                                                                                                                                                                                                                                                                                                                                                                                                                                                                                                                                                                                                                                                                                                                                                                                                                                                                                                  for the purposes of the present section, the following terms and definitions apply: ip/mac platform: a set of ip/mac streams and/or receiver devices managed by an organization. the ip/mac platform represents a harmonized ip/mac address space (i.e. one without address conflicts). an ip/mac platform may span several transport streams within one or multiple dvb networks. several ip/mac platforms may co-exist in the same transport stream. an ip/mac platform is identified by its platform_id. ip/mac stream: a data stream including an address header containing an ip and/or mac address. it is encapsulated in an mpeg-2 transport stream multiplex. an example would be an ip multicast stream conveyed in mpe sections. platform_id: a platform_id uniquely identifies an ip/mac platform. once a receiver has chosen or is assigned to an ip/mac platform, all ip/mac addresses have unique meanings. there cannot be any address conflicts, i.e. different ip/mac streams using the same ip/mac addresses, within a given ip/mac platform. the platform_id is assigned by dvb project office and published in etsi ts 101 162 [3]. it allows a unique identification of an ip/mac platform. platform_ids should not be presented directly to the user. for this reason the standard allows a platform_id to be associated (...\...) [the expected end of this definition was beyond the limit of 200 words] </w:t>
      </w:r>
    </w:p>
    <w:p w:rsidR="00761C1B" w:rsidRDefault="00761C1B" w:rsidP="00761C1B">
      <w:r>
        <w:t>SOURCE: Used in EN 301 192 V1.6.1, clause 8.1.1</w:t>
      </w:r>
    </w:p>
    <w:p w:rsidR="00761C1B" w:rsidRDefault="00761C1B" w:rsidP="00761C1B"/>
    <w:p w:rsidR="00761C1B" w:rsidRDefault="00761C1B" w:rsidP="00761C1B">
      <w:r>
        <w:t xml:space="preserve">                                                                                                                                                                                                                                                                                                                                                                                                                                                                                                                                                                                                                                                                                                                                                                                                                                                                                                                                                                                                                                                                                                                                                                                                                                                                                                                                                                                                                                                                                                                                                                                                                                                                                                                                                                                                                                                                                                                                                                                                                                                                                                                                                                                                                                                                                                                                                                                                                                                                                                                                                                                                                                                                                                                                                                                                                                                                                                                                                                                                                                                                                                                                                                                                                                                                                                                                                                                                                                                                                                                                                                                                                                                                                                                                                                                                                                                                                                                                                                                                                                                                                                                                                                                                                                                                                                                                                                                                                                                                                                                                                                                                                                                                                                                                                                                                                                                                                                                                                                                                                                                                                                                                                                                                                                                                                                                                                                                                                                                                                                                                                                                                                                                                                                                                                                                                                                                                                                                                                                                                                                                                                                                                                                                                                                                                                                                                                                                                                                                                                                                                                                                                                                                                                                                                                                                                                                                                                                                                                                                                                                                                                                                                  for the purposes of the presenty document, the following terms and definitions apply: frame: time interval of 20 ms corresponding to the time segmentation of the speech transcoder. </w:t>
      </w:r>
    </w:p>
    <w:p w:rsidR="00761C1B" w:rsidRDefault="00761C1B" w:rsidP="00761C1B">
      <w:r>
        <w:t>SOURCE: Used in EN 301 708 V7.1.1, clause 3.1.1</w:t>
      </w:r>
    </w:p>
    <w:p w:rsidR="00761C1B" w:rsidRDefault="00761C1B" w:rsidP="00761C1B"/>
    <w:p w:rsidR="00761C1B" w:rsidRDefault="00761C1B" w:rsidP="00761C1B">
      <w:r>
        <w:t xml:space="preserve">                                                                                                                                                                                                                                                                                                                                                                                                                                                                                                                                                                                                                                                                                                                                                                                                                                                                                                                                                                                                                                                                                                                                                                                                                                                                                                                                                                                                                                                                                                                                                                                                                                                                                                                                                                                                                                                                                                                                                                                                                                                                                                                                                                                                                                                                                                                                                                                                                                                                                                                                                                                                                                                                                                                                                                                                                                                                                                                                                                                                                                                                                                                                                                                                                                                                                                                                                                                                                                                                                                                                                                                                                                                                                                                                                                                                                                                                                                                                                                                                                                                                                                                                                                                                                                                                                                                                                                                                                                                                                                                                                                                                                                                                                                                                                                                                                                                                                                                                                                                                                                                                                                                                                                                                                                                                                                                                                                                                                                                                                                                                                                                                                                                                                                                                                                                                                                                                                                                                                                                                                                                                                                                                                                                                                                                                                                                                                                                                                                                                                                                                                                                                                                                                                                                                                                                                                                                                                                                                                                                                                                                                                                                                  for transmit vsats, vsat states and radio states are defined. the present document allows the choice of either class a control and monitoring functions (cmf) or class b cmf. for the purpose of the present document four states of the vsat are defined for each class of cmf. in both cases the present document does not assume a particular implementation of the vsat state machine. the present document defines the permitted levels of emissions in terms of radio states: these radio states are equally applicable to both classes of vsat states as described in clause 4.1.4.4. </w:t>
      </w:r>
    </w:p>
    <w:p w:rsidR="00761C1B" w:rsidRDefault="00761C1B" w:rsidP="00761C1B">
      <w:r>
        <w:t>SOURCE: Used in EN 301 428 V2.1.1, clause 4.1.4.1 SOURCE: Used in EN 301 443 V2.1.1, clause 4.1.4.1</w:t>
      </w:r>
    </w:p>
    <w:p w:rsidR="00761C1B" w:rsidRDefault="00761C1B" w:rsidP="00761C1B"/>
    <w:p w:rsidR="00761C1B" w:rsidRDefault="00761C1B" w:rsidP="00761C1B">
      <w:r>
        <w:t xml:space="preserve">                                                                                                                                                                                                                                                                                                                                                                                                                                                                                                                                                                                                                                                                                                                                                                                                                                                                                                                                                                                                                                                                                                                                                                                                                                                                                                                                                                                                                                                                                                                                                                                                                                                                                                                                                                                                                                                                                                                                                                                                                                                                                                                                                                                                                                                                                                                                                                                                                                                                                                                                                                                                                                                                                                                                                                                                                                                                                                                                                                                                                                                                                                                                                                                                                                                                                                                                                                                                                                                                                                                                                                                                                                                                                                                                                                                                                                                                                                                                                                                                                                                                                                                                                                                                                                                                                                                                                                                                                                                                                                                                                                                                                                                                                                                                                                                                                                                                                                                                                                                                                                                                                                                                                                                                                                                                                                                                                                                                                                                                                                                                                                                                                                                                                                                                                                                                                                                                                                                                                                                                                                                                                                                                                                                                                                                                                                                                                                                                                                                                                                                                                                                                                                                                                                                                                                                                                                                                                                                                                                                                                                                                                                                                  for ue supporting multi cluster pusch within a component carrier for the operating band. adjacent channel leakage power ratio (aclr) is the ratio of the filtered mean power centred on the assigned channel frequency to the filtered mean power centred on an adjacent channel frequency. </w:t>
      </w:r>
    </w:p>
    <w:p w:rsidR="00761C1B" w:rsidRDefault="00761C1B" w:rsidP="00761C1B">
      <w:r>
        <w:t>SOURCE: Used in EN 301 908-13 V11.1.1, clause 4.2.11.4.1</w:t>
      </w:r>
    </w:p>
    <w:p w:rsidR="00761C1B" w:rsidRDefault="00761C1B" w:rsidP="00761C1B"/>
    <w:p w:rsidR="00761C1B" w:rsidRDefault="00761C1B" w:rsidP="00761C1B">
      <w:r>
        <w:t xml:space="preserve">                                                                                                                                                                                                                                                                                                                                                                                                                                                                                                                                                                                                                                                                                                                                                                                                                                                                                                                                                                                                                                                                                                                                                                                                                                                                                                                                                                                                                                                                                                                                                                                                                                                                                                                                                                                                                                                                                                                                                                                                                                                                                                                                                                                                                                                                                                                                                                                                                                                                                                                                                                                                                                                                                                                                                                                                                                                                                                                                                                                                                                                                                                                                                                                                                                                                                                                                                                                                                                                                                                                                                                                                                                                                                                                                                                                                                                                                                                                                                                                                                                                                                                                                                                                                                                                                                                                                                                                                                                                                                                                                                                                                                                                                                                                                                                                                                                                                                                                                                                                                                                                                                                                                                                                                                                                                                                                                                                                                                                                                                                                                                                                                                                                                                                                                                                                                                                                                                                                                                                                                                                                                                                                                                                                                                                                                                                                                                                                                                                                                                                                                                                                                                                                                                                                                                                                                                                                                                                                                                                                                                                                                                                                                  for ue supporting multi cluster pusch within a component carrier for the operating band. spurious emissions are emissions which are caused by unwanted transmitter effects such as harmonics emission, parasitic emissions, intermodulation products and frequency conversion products, but exclude out-of-band emissions. to improve measurement accuracy, sensitivity and efficiency, the resolution bandwidth may be smaller than the measurement bandwidth. when the resolution bandwidth is smaller than the measurement bandwidth, the result shall be integrated over the measurement bandwidth in order to obtain the equivalent noise bandwidth of the measurement bandwidth. </w:t>
      </w:r>
    </w:p>
    <w:p w:rsidR="00761C1B" w:rsidRDefault="00761C1B" w:rsidP="00761C1B">
      <w:r>
        <w:t>SOURCE: Used in EN 301 908-13 V11.1.1, clause 4.2.4.4.1</w:t>
      </w:r>
    </w:p>
    <w:p w:rsidR="00761C1B" w:rsidRDefault="00761C1B" w:rsidP="00761C1B"/>
    <w:p w:rsidR="00761C1B" w:rsidRDefault="00761C1B" w:rsidP="00761C1B">
      <w:r>
        <w:t xml:space="preserve">                                                                                                                                                                                                                                                                                                                                                                                                                                                                                                                                                                                                                                                                                                                                                                                                                                                                                                                                                                                                                                                                                                                                                                                                                                                                                                                                                                                                                                                                                                                                                                                                                                                                                                                                                                                                                                                                                                                                                                                                                                                                                                                                                                                                                                                                                                                                                                                                                                                                                                                                                                                                                                                                                                                                                                                                                                                                                                                                                                                                                                                                                                                                                                                                                                                                                                                                                                                                                                                                                                                                                                                                                                                                                                                                                                                                                                                                                                                                                                                                                                                                                                                                                                                                                                                                                                                                                                                                                                                                                                                                                                                                                                                                                                                                                                                                                                                                                                                                                                                                                                                                                                                                                                                                                                                                                                                                                                                                                                                                                                                                                                                                                                                                                                                                                                                                                                                                                                                                                                                                                                                                                                                                                                                                                                                                                                                                                                                                                                                                                                                                                                                                                                                                                                                                                                                                                                                                                                                                                                                                                                                                                                                                  for ue supporting multi cluster pusch within a component carrier for the operating band. the spectrum emission mask of the ue applies to frequencies (î”foob) starting from the edge of the assigned e-utra channel bandwidth. </w:t>
      </w:r>
    </w:p>
    <w:p w:rsidR="00761C1B" w:rsidRDefault="00761C1B" w:rsidP="00761C1B">
      <w:r>
        <w:t>SOURCE: Used in EN 301 908-13 V11.1.1, clause 4.2.3.4.1</w:t>
      </w:r>
    </w:p>
    <w:p w:rsidR="00761C1B" w:rsidRDefault="00761C1B" w:rsidP="00761C1B"/>
    <w:p w:rsidR="00761C1B" w:rsidRDefault="00761C1B" w:rsidP="00761C1B">
      <w:r>
        <w:t xml:space="preserve">                                                                                                                                                                                                                                                                                                                                                                                                                                                                                                                                                                                                                                                                                                                                                                                                                                                                                                                                                                                                                                                                                                                                                                                                                                                                                                                                                                                                                                                                                                                                                                                                                                                                                                                                                                                                                                                                                                                                                                                                                                                                                                                                                                                                                                                                                                                                                                                                                                                                                                                                                                                                                                                                                                                                                                                                                                                                                                                                                                                                                                                                                                                                                                                                                                                                                                                                                                                                                                                                                                                                                                                                                                                                                                                                                                                                                                                                                                                                                                                                                                                                                                                                                                                                                                                                                                                                                                                                                                                                                                                                                                                                                                                                                                                                                                                                                                                                                                                                                                                                                                                                                                                                                                                                                                                                                                                                                                                                                                                                                                                                                                                                                                                                                                                                                                                                                                                                                                                                                                                                                                                                                                                                                                                                                                                                                                                                                                                                                                                                                                                                                                                                                                                                                                                                                                                                                                                                                                                                                                                                                                                                                                                                  for ue supporting ul-mimo, the minimum controlled output power is defined as the broadband transmit power of the ue, i.e. the sum of the power in the channel bandwidth for all transmit bandwidth configurations (resource blocks) at each transmit antenna connector, when the ue power is set to a minimum value. for ue with two transmit antenna connectors in closed-loop spatial multiplexing scheme, the minimum output power is defined as the sum of the mean power at each ue antenna connector in one sub-frame (1 ms). </w:t>
      </w:r>
    </w:p>
    <w:p w:rsidR="00761C1B" w:rsidRDefault="00761C1B" w:rsidP="00761C1B">
      <w:r>
        <w:t>SOURCE: Used in EN 301 908-13 V11.1.1, clause 4.2.5.3.1 SOURCE: Used in EN 302 574-02 V2.1.1, clause 8.2.5.3.1</w:t>
      </w:r>
    </w:p>
    <w:p w:rsidR="00761C1B" w:rsidRDefault="00761C1B" w:rsidP="00761C1B"/>
    <w:p w:rsidR="00761C1B" w:rsidRDefault="00761C1B" w:rsidP="00761C1B">
      <w:r>
        <w:t xml:space="preserve">                                                                                                                                                                                                                                                                                                                                                                                                                                                                                                                                                                                                                                                                                                                                                                                                                                                                                                                                                                                                                                                                                                                                                                                                                                                                                                                                                                                                                                                                                                                                                                                                                                                                                                                                                                                                                                                                                                                                                                                                                                                                                                                                                                                                                                                                                                                                                                                                                                                                                                                                                                                                                                                                                                                                                                                                                                                                                                                                                                                                                                                                                                                                                                                                                                                                                                                                                                                                                                                                                                                                                                                                                                                                                                                                                                                                                                                                                                                                                                                                                                                                                                                                                                                                                                                                                                                                                                                                                                                                                                                                                                                                                                                                                                                                                                                                                                                                                                                                                                                                                                                                                                                                                                                                                                                                                                                                                                                                                                                                                                                                                                                                                                                                                                                                                                                                                                                                                                                                                                                                                                                                                                                                                                                                                                                                                                                                                                                                                                                                                                                                                                                                                                                                                                                                                                                                                                                                                                                                                                                                                                                                                                                                  for ue supporting ul-mimo, the requirements for out-of-band emissions resulting from the modulation process and non-linearity in the transmitters are specified at each transmit antenna connector. the spectrum emission mask of the ue applies to frequencies (î”foob) starting from the edge of the assigned e-utra channel bandwidth. </w:t>
      </w:r>
    </w:p>
    <w:p w:rsidR="00761C1B" w:rsidRDefault="00761C1B" w:rsidP="00761C1B">
      <w:r>
        <w:t>SOURCE: Used in EN 301 908-13 V11.1.1, clause 4.2.3.3.1 SOURCE: Used in EN 302 574-02 V2.1.1, clause 8.2.3.3.1</w:t>
      </w:r>
    </w:p>
    <w:p w:rsidR="00761C1B" w:rsidRDefault="00761C1B" w:rsidP="00761C1B"/>
    <w:p w:rsidR="00761C1B" w:rsidRDefault="00761C1B" w:rsidP="00761C1B">
      <w:r>
        <w:t xml:space="preserve">                                                                                                                                                                                                                                                                                                                                                                                                                                                                                                                                                                                                                                                                                                                                                                                                                                                                                                                                                                                                                                                                                                                                                                                                                                                                                                                                                                                                                                                                                                                                                                                                                                                                                                                                                                                                                                                                                                                                                                                                                                                                                                                                                                                                                                                                                                                                                                                                                                                                                                                                                                                                                                                                                                                                                                                                                                                                                                                                                                                                                                                                                                                                                                                                                                                                                                                                                                                                                                                                                                                                                                                                                                                                                                                                                                                                                                                                                                                                                                                                                                                                                                                                                                                                                                                                                                                                                                                                                                                                                                                                                                                                                                                                                                                                                                                                                                                                                                                                                                                                                                                                                                                                                                                                                                                                                                                                                                                                                                                                                                                                                                                                                                                                                                                                                                                                                                                                                                                                                                                                                                                                                                                                                                                                                                                                                                                                                                                                                                                                                                                                                                                                                                                                                                                                                                                                                                                                                                                                                                                                                                                                                                                                  for ue supporting ul-mimo, the requirements for spurious emissions which are caused by unwanted transmitter effects such as harmonics emission, parasitic emissions, intermodulation products and frequency conversion products are specified at each transmit antenna connector. </w:t>
      </w:r>
    </w:p>
    <w:p w:rsidR="00761C1B" w:rsidRDefault="00761C1B" w:rsidP="00761C1B">
      <w:r>
        <w:t>SOURCE: Used in EN 301 908-13 V11.1.1, clause 4.2.4.3.1 SOURCE: Used in EN 302 574-02 V2.1.1, clause 8.2.4.3.1</w:t>
      </w:r>
    </w:p>
    <w:p w:rsidR="00761C1B" w:rsidRDefault="00761C1B" w:rsidP="00761C1B"/>
    <w:p w:rsidR="00761C1B" w:rsidRDefault="00761C1B" w:rsidP="00761C1B">
      <w:r>
        <w:t xml:space="preserve">                                                                                                                                                                                                                                                                                                                                                                                                                                                                                                                                                                                                                                                                                                                                                                                                                                                                                                                                                                                                                                                                                                                                                                                                                                                                                                                                                                                                                                                                                                                                                                                                                                                                                                                                                                                                                                                                                                                                                                                                                                                                                                                                                                                                                                                                                                                                                                                                                                                                                                                                                                                                                                                                                                                                                                                                                                                                                                                                                                                                                                                                                                                                                                                                                                                                                                                                                                                                                                                                                                                                                                                                                                                                                                                                                                                                                                                                                                                                                                                                                                                                                                                                                                                                                                                                                                                                                                                                                                                                                                                                                                                                                                                                                                                                                                                                                                                                                                                                                                                                                                                                                                                                                                                                                                                                                                                                                                                                                                                                                                                                                                                                                                                                                                                                                                                                                                                                                                                                                                                                                                                                                                                                                                                                                                                                                                                                                                                                                                                                                                                                                                                                                                                                                                                                                                                                                                                                                                                                                                                                                                                                                                                                  for ul cltd activation state 1 aclr is the ratio of the rrc filtered mean power centred on the assigned channel frequency to the rrc filtered mean power centred on an adjacent channel frequency. </w:t>
      </w:r>
    </w:p>
    <w:p w:rsidR="00761C1B" w:rsidRDefault="00761C1B" w:rsidP="00761C1B">
      <w:r>
        <w:t>SOURCE: Used in EN 301 908-02 V11.1.1, clause 4.2.12.4.1</w:t>
      </w:r>
    </w:p>
    <w:p w:rsidR="00761C1B" w:rsidRDefault="00761C1B" w:rsidP="00761C1B"/>
    <w:p w:rsidR="00761C1B" w:rsidRDefault="00761C1B" w:rsidP="00761C1B">
      <w:r>
        <w:t xml:space="preserve">                                                                                                                                                                                                                                                                                                                                                                                                                                                                                                                                                                                                                                                                                                                                                                                                                                                                                                                                                                                                                                                                                                                                                                                                                                                                                                                                                                                                                                                                                                                                                                                                                                                                                                                                                                                                                                                                                                                                                                                                                                                                                                                                                                                                                                                                                                                                                                                                                                                                                                                                                                                                                                                                                                                                                                                                                                                                                                                                                                                                                                                                                                                                                                                                                                                                                                                                                                                                                                                                                                                                                                                                                                                                                                                                                                                                                                                                                                                                                                                                                                                                                                                                                                                                                                                                                                                                                                                                                                                                                                                                                                                                                                                                                                                                                                                                                                                                                                                                                                                                                                                                                                                                                                                                                                                                                                                                                                                                                                                                                                                                                                                                                                                                                                                                                                                                                                                                                                                                                                                                                                                                                                                                                                                                                                                                                                                                                                                                                                                                                                                                                                                                                                                                                                                                                                                                                                                                                                                                                                                                                                                                                                                                  for ul cltd activation state 1 the minimum controlled output power of the ue is when the power control setting is set to a minimum value. this is when both the inner loop and open loop power control indicate a minimum transmit output power is required. for ue with two active transmit antenna connectors in ul cltd activation state 1, the minimum output power specified in clause 4.2.5.1.2 applies at each transmit antenna connector, when the ue power is set to a minimum value. </w:t>
      </w:r>
    </w:p>
    <w:p w:rsidR="00761C1B" w:rsidRDefault="00761C1B" w:rsidP="00761C1B">
      <w:r>
        <w:t>SOURCE: Used in EN 301 908-02 V11.1.1, clause 4.2.5.3.1</w:t>
      </w:r>
    </w:p>
    <w:p w:rsidR="00761C1B" w:rsidRDefault="00761C1B" w:rsidP="00761C1B"/>
    <w:p w:rsidR="00761C1B" w:rsidRDefault="00761C1B" w:rsidP="00761C1B">
      <w:r>
        <w:t xml:space="preserve">                                                                                                                                                                                                                                                                                                                                                                                                                                                                                                                                                                                                                                                                                                                                                                                                                                                                                                                                                                                                                                                                                                                                                                                                                                                                                                                                                                                                                                                                                                                                                                                                                                                                                                                                                                                                                                                                                                                                                                                                                                                                                                                                                                                                                                                                                                                                                                                                                                                                                                                                                                                                                                                                                                                                                                                                                                                                                                                                                                                                                                                                                                                                                                                                                                                                                                                                                                                                                                                                                                                                                                                                                                                                                                                                                                                                                                                                                                                                                                                                                                                                                                                                                                                                                                                                                                                                                                                                                                                                                                                                                                                                                                                                                                                                                                                                                                                                                                                                                                                                                                                                                                                                                                                                                                                                                                                                                                                                                                                                                                                                                                                                                                                                                                                                                                                                                                                                                                                                                                                                                                                                                                                                                                                                                                                                                                                                                                                                                                                                                                                                                                                                                                                                                                                                                                                                                                                                                                                                                                                                                                                                                                                                  for ul cltd activation state 1 the spectrum emission mask of the ue applies to frequencies, which are between 2,5 mhz and 12,5 mhz away from the ue centre carrier frequency. the out of channel emission is specified relative to the rrc filtered mean power of the ue carrier. </w:t>
      </w:r>
    </w:p>
    <w:p w:rsidR="00761C1B" w:rsidRDefault="00761C1B" w:rsidP="00761C1B">
      <w:r>
        <w:t>SOURCE: Used in EN 301 908-02 V11.1.1, clause 4.2.3.4.1</w:t>
      </w:r>
    </w:p>
    <w:p w:rsidR="00761C1B" w:rsidRDefault="00761C1B" w:rsidP="00761C1B"/>
    <w:p w:rsidR="00761C1B" w:rsidRDefault="00761C1B" w:rsidP="00761C1B">
      <w:r>
        <w:t xml:space="preserve">                                                                                                                                                                                                                                                                                                                                                                                                                                                                                                                                                                                                                                                                                                                                                                                                                                                                                                                                                                                                                                                                                                                                                                                                                                                                                                                                                                                                                                                                                                                                                                                                                                                                                                                                                                                                                                                                                                                                                                                                                                                                                                                                                                                                                                                                                                                                                                                                                                                                                                                                                                                                                                                                                                                                                                                                                                                                                                                                                                                                                                                                                                                                                                                                                                                                                                                                                                                                                                                                                                                                                                                                                                                                                                                                                                                                                                                                                                                                                                                                                                                                                                                                                                                                                                                                                                                                                                                                                                                                                                                                                                                                                                                                                                                                                                                                                                                                                                                                                                                                                                                                                                                                                                                                                                                                                                                                                                                                                                                                                                                                                                                                                                                                                                                                                                                                                                                                                                                                                                                                                                                                                                                                                                                                                                                                                                                                                                                                                                                                                                                                                                                                                                                                                                                                                                                                                                                                                                                                                                                                                                                                                                                                  for ul oltd aclr is the ratio of the rrc filtered mean power centred on the assigned channel frequency to the rrc filtered mean power centred on an adjacent channel frequency. </w:t>
      </w:r>
    </w:p>
    <w:p w:rsidR="00761C1B" w:rsidRDefault="00761C1B" w:rsidP="00761C1B">
      <w:r>
        <w:t>SOURCE: Used in EN 301 908-02 V11.1.1, clause 4.2.12.3.1</w:t>
      </w:r>
    </w:p>
    <w:p w:rsidR="00761C1B" w:rsidRDefault="00761C1B" w:rsidP="00761C1B"/>
    <w:p w:rsidR="00761C1B" w:rsidRDefault="00761C1B" w:rsidP="00761C1B">
      <w:r>
        <w:t xml:space="preserve">                                                                                                                                                                                                                                                                                                                                                                                                                                                                                                                                                                                                                                                                                                                                                                                                                                                                                                                                                                                                                                                                                                                                                                                                                                                                                                                                                                                                                                                                                                                                                                                                                                                                                                                                                                                                                                                                                                                                                                                                                                                                                                                                                                                                                                                                                                                                                                                                                                                                                                                                                                                                                                                                                                                                                                                                                                                                                                                                                                                                                                                                                                                                                                                                                                                                                                                                                                                                                                                                                                                                                                                                                                                                                                                                                                                                                                                                                                                                                                                                                                                                                                                                                                                                                                                                                                                                                                                                                                                                                                                                                                                                                                                                                                                                                                                                                                                                                                                                                                                                                                                                                                                                                                                                                                                                                                                                                                                                                                                                                                                                                                                                                                                                                                                                                                                                                                                                                                                                                                                                                                                                                                                                                                                                                                                                                                                                                                                                                                                                                                                                                                                                                                                                                                                                                                                                                                                                                                                                                                                                                                                                                                                                  for ul oltd the nominal maximum output power with ul oltd and its tolerance are defined according to the power class of the ue. the maximum output power is a measure of the maximum power the ue can transmit (i.e. the actual power as would be measured assuming no measurement error) in a bandwidth of at least (1+ ï</w:t>
      </w:r>
      <w:r>
        <w:rPr>
          <w:rFonts w:ascii="Calibri" w:hAnsi="Calibri" w:cs="Calibri"/>
        </w:rPr>
        <w:t>¡ï€©</w:t>
      </w:r>
      <w:r>
        <w:t xml:space="preserve"> times the chip rate of the radio access mode. the period of measurement shall be at least one timeslot. </w:t>
      </w:r>
    </w:p>
    <w:p w:rsidR="00761C1B" w:rsidRDefault="00761C1B" w:rsidP="00761C1B">
      <w:r>
        <w:t>SOURCE: Used in EN 301 908-02 V11.1.1, clause 4.2.2.3.1</w:t>
      </w:r>
    </w:p>
    <w:p w:rsidR="00761C1B" w:rsidRDefault="00761C1B" w:rsidP="00761C1B"/>
    <w:p w:rsidR="00761C1B" w:rsidRDefault="00761C1B" w:rsidP="00761C1B">
      <w:r>
        <w:t xml:space="preserve">                                                                                                                                                                                                                                                                                                                                                                                                                                                                                                                                                                                                                                                                                                                                                                                                                                                                                                                                                                                                                                                                                                                                                                                                                                                                                                                                                                                                                                                                                                                                                                                                                                                                                                                                                                                                                                                                                                                                                                                                                                                                                                                                                                                                                                                                                                                                                                                                                                                                                                                                                                                                                                                                                                                                                                                                                                                                                                                                                                                                                                                                                                                                                                                                                                                                                                                                                                                                                                                                                                                                                                                                                                                                                                                                                                                                                                                                                                                                                                                                                                                                                                                                                                                                                                                                                                                                                                                                                                                                                                                                                                                                                                                                                                                                                                                                                                                                                                                                                                                                                                                                                                                                                                                                                                                                                                                                                                                                                                                                                                                                                                                                                                                                                                                                                                                                                                                                                                                                                                                                                                                                                                                                                                                                                                                                                                                                                                                                                                                                                                                                                                                                                                                                                                                                                                                                                                                                                                                                                                                                                                                                                                                                  for ul oltd the spectrum emission mask of the ue applies to frequencies, which are between 2,5 mhz and 12,5 mhz away from the ue centre carrier frequency. the out of channel emission is specified relative to the rrc filtered mean power of the ue carrier. </w:t>
      </w:r>
    </w:p>
    <w:p w:rsidR="00761C1B" w:rsidRDefault="00761C1B" w:rsidP="00761C1B">
      <w:r>
        <w:t>SOURCE: Used in EN 301 908-02 V11.1.1, clause 4.2.3.3.1</w:t>
      </w:r>
    </w:p>
    <w:p w:rsidR="00761C1B" w:rsidRDefault="00761C1B" w:rsidP="00761C1B"/>
    <w:p w:rsidR="00761C1B" w:rsidRDefault="00761C1B" w:rsidP="00761C1B">
      <w:r>
        <w:t xml:space="preserve">                                                                                                                                                                                                                                                                                                                                                                                                                                                                                                                                                                                                                                                                                                                                                                                                                                                                                                                                                                                                                                                                                                                                                                                                                                                                                                                                                                                                                                                                                                                                                                                                                                                                                                                                                                                                                                                                                                                                                                                                                                                                                                                                                                                                                                                                                                                                                                                                                                                                                                                                                                                                                                                                                                                                                                                                                                                                                                                                                                                                                                                                                                                                                                                                                                                                                                                                                                                                                                                                                                                                                                                                                                                                                                                                                                                                                                                                                                                                                                                                                                                                                                                                                                                                                                                                                                                                                                                                                                                                                                                                                                                                                                                                                                                                                                                                                                                                                                                                                                                                                                                                                                                                                                                                                                                                                                                                                                                                                                                                                                                                                                                                                                                                                                                                                                                                                                                                                                                                                                                                                                                                                                                                                                                                                                                                                                                                                                                                                                                                                                                                                                                                                                                                                                                                                                                                                                                                                                                                                                                                                                                                                                                                  The format of the atis signal sequence shall be as defined in figure 2. dot pattern (see note) phasing sequence format specifier self-identification end of sequence error check character note: may be omitted. figure 2: atis signal sequence the composition of the atis format and signal sequence is given in figures 3 and 4. dot pattern (see note) phasing a) format specifier b) identification c) end of sequence d) error check 20 bits 6 dx (125) 8 rx (111 to 104) 2 identical symbols (2 times) 5 symbols (2 times) 3 dx (127) 1 rx (127) 1 symbol (2 times) note: may be omitted. figure 3: atis signal composition time diversity is provided in the atis signal sequence as follows: - besides the phasing signals, each signal is transmitted twice in a time-spread mode; the first transmission (dx) of a specific signal is followed by the transmission of four other signals before the re-transmission (rx) of that specific signal takes place, allowing for a time-diversity reception interval of 33 1/3 ms. dot pattern (note) dx rx 7 dx rx 6 dx rx 5 dx rx 4 dx rx 3 dx rx 2 a rx 1 a rx 0 b a (...\...) [the expected end of this definition was beyond the limit of 200 words] </w:t>
      </w:r>
    </w:p>
    <w:p w:rsidR="00761C1B" w:rsidRDefault="00761C1B" w:rsidP="00761C1B">
      <w:r>
        <w:t>SOURCE: Used in EN 300 698-03 V1.2.1, clause 4.4.7.1</w:t>
      </w:r>
    </w:p>
    <w:p w:rsidR="00761C1B" w:rsidRDefault="00761C1B" w:rsidP="00761C1B"/>
    <w:p w:rsidR="00761C1B" w:rsidRDefault="00761C1B" w:rsidP="00761C1B">
      <w:r>
        <w:t xml:space="preserve">                                                                                                                                                                                                                                                                                                                                                                                                                                                                                                                                                                                                                                                                                                                                                                                                                                                                                                                                                                                                                                                                                                                                                                                                                                                                                                                                                                                                                                                                                                                                                                                                                                                                                                                                                                                                                                                                                                                                                                                                                                                                                                                                                                                                                                                                                                                                                                                                                                                                                                                                                                                                                                                                                                                                                                                                                                                                                                                                                                                                                                                                                                                                                                                                                                                                                                                                                                                                                                                                                                                                                                                                                                                                                                                                                                                                                                                                                                                                                                                                                                                                                                                                                                                                                                                                                                                                                                                                                                                                                                                                                                                                                                                                                                                                                                                                                                                                                                                                                                                                                                                                                                                                                                                                                                                                                                                                                                                                                                                                                                                                                                                                                                                                                                                                                                                                                                                                                                                                                                                                                                                                                                                                                                                                                                                                                                                                                                                                                                                                                                                                                                                                                                                                                                                                                                                                                                                                                                                                                                                                                                                                                                                              frame alignment performance is defined as the capability of the ms to adjust its burst transmission time with reference to the signals received from the serving bs, when the ms-bs distance is varying with time. </w:t>
      </w:r>
    </w:p>
    <w:p w:rsidR="00761C1B" w:rsidRDefault="00761C1B" w:rsidP="00761C1B">
      <w:r>
        <w:t>SOURCE: Used in EN 300 394-01 V3.3.1, clause 7.3.4.1</w:t>
      </w:r>
    </w:p>
    <w:p w:rsidR="00761C1B" w:rsidRDefault="00761C1B" w:rsidP="00761C1B"/>
    <w:p w:rsidR="00761C1B" w:rsidRDefault="00761C1B" w:rsidP="00761C1B">
      <w:r>
        <w:t xml:space="preserve">                                                                                                                                                                                                                                                                                                                                                                                                                                                                                                                                                                                                                                                                                                                                                                                                                                                                                                                                                                                                                                                                                                                                                                                                                                                                                                                                                                                                                                                                                                                                                                                                                                                                                                                                                                                                                                                                                                                                                                                                                                                                                                                                                                                                                                                                                                                                                                                                                                                                                                                                                                                                                                                                                                                                                                                                                                                                                                                                                                                                                                                                                                                                                                                                                                                                                                                                                                                                                                                                                                                                                                                                                                                                                                                                                                                                                                                                                                                                                                                                                                                                                                                                                                                                                                                                                                                                                                                                                                                                                                                                                                                                                                                                                                                                                                                                                                                                                                                                                                                                                                                                                                                                                                                                                                                                                                                                                                                                                                                                                                                                                                                                                                                                                                                                                                                                                                                                                                                                                                                                                                                                                                                                                                                                                                                                                                                                                                                                                                                                                                                                                                                                                                                                                                                                                                                                                                                                                                                                                                                                                                                                                                                                  The frequency deviation is defined in en 300 162-1 [2], clause 8.3.1. </w:t>
      </w:r>
    </w:p>
    <w:p w:rsidR="00761C1B" w:rsidRDefault="00761C1B" w:rsidP="00761C1B">
      <w:r>
        <w:t>SOURCE: Used in EN 300 162-02 V1.2.1, clause 4.2.3.1</w:t>
      </w:r>
    </w:p>
    <w:p w:rsidR="00761C1B" w:rsidRDefault="00761C1B" w:rsidP="00761C1B"/>
    <w:p w:rsidR="00761C1B" w:rsidRDefault="00761C1B" w:rsidP="00761C1B">
      <w:r>
        <w:t xml:space="preserve">                                                                                                                                                                                                                                                                                                                                                                                                                                                                                                                                                                                                                                                                                                                                                                                                                                                                                                                                                                                                                                                                                                                                                                                                                                                                                                                                                                                                                                                                                                                                                                                                                                                                                                                                                                                                                                                                                                                                                                                                                                                                                                                                                                                                                                                                                                                                                                                                                                                                                                                                                                                                                                                                                                                                                                                                                                                                                                                                                                                                                                                                                                                                                                                                                                                                                                                                                                                                                                                                                                                                                                                                                                                                                                                                                                                                                                                                                                                                                                                                                                                                                                                                                                                                                                                                                                                                                                                                                                                                                                                                                                                                                                                                                                                                                                                                                                                                                                                                                                                                                                                                                                                                                                                                                                                                                                                                                                                                                                                                                                                                                                                                                                                                                                                                                                                                                                                                                                                                                                                                                                                                                                                                                                                                                                                                                                                                                                                                                                                                                                                                                                                                                                                                                                                                                                                                                                                                                                                                                                                                                                                                                                                              The frequency deviation is defined in en 300 698-1 [1], clause 8.3.1. </w:t>
      </w:r>
    </w:p>
    <w:p w:rsidR="00761C1B" w:rsidRDefault="00761C1B" w:rsidP="00761C1B">
      <w:r>
        <w:t>SOURCE: Used in EN 300 698-02 V1.2.1, clause 4.2.3.1</w:t>
      </w:r>
    </w:p>
    <w:p w:rsidR="00761C1B" w:rsidRDefault="00761C1B" w:rsidP="00761C1B"/>
    <w:p w:rsidR="00761C1B" w:rsidRDefault="00761C1B" w:rsidP="00761C1B">
      <w:r>
        <w:t xml:space="preserve">                                                                                                                                                                                                                                                                                                                                                                                                                                                                                                                                                                                                                                                                                                                                                                                                                                                                                                                                                                                                                                                                                                                                                                                                                                                                                                                                                                                                                                                                                                                                                                                                                                                                                                                                                                                                                                                                                                                                                                                                                                                                                                                                                                                                                                                                                                                                                                                                                                                                                                                                                                                                                                                                                                                                                                                                                                                                                                                                                                                                                                                                                                                                                                                                                                                                                                                                                                                                                                                                                                                                                                                                                                                                                                                                                                                                                                                                                                                                                                                                                                                                                                                                                                                                                                                                                                                                                                                                                                                                                                                                                                                                                                                                                                                                                                                                                                                                                                                                                                                                                                                                                                                                                                                                                                                                                                                                                                                                                                                                                                                                                                                                                                                                                                                                                                                                                                                                                                                                                                                                                                                                                                                                                                                                                                                                                                                                                                                                                                                                                                                                                                                                                                                                                                                                                                                                                                                                                                                                                                                                                                                                                                                              The frequency deviation is the difference between the instantaneous frequency of the modulated radio frequency signal and the carrier frequency in the absence of modulation. </w:t>
      </w:r>
    </w:p>
    <w:p w:rsidR="00761C1B" w:rsidRDefault="00761C1B" w:rsidP="00761C1B">
      <w:r>
        <w:t>SOURCE: Used in EN 300 720 V2.1.1, clause 8.3.1 SOURCE: Used in EN 300 720-01 V1.3.2, clause 8.3.1</w:t>
      </w:r>
    </w:p>
    <w:p w:rsidR="00761C1B" w:rsidRDefault="00761C1B" w:rsidP="00761C1B"/>
    <w:p w:rsidR="00761C1B" w:rsidRDefault="00761C1B" w:rsidP="00761C1B">
      <w:r>
        <w:t xml:space="preserve">                                                                                                                                                                                                                                                                                                                                                                                                                                                                                                                                                                                                                                                                                                                                                                                                                                                                                                                                                                                                                                                                                                                                                                                                                                                                                                                                                                                                                                                                                                                                                                                                                                                                                                                                                                                                                                                                                                                                                                                                                                                                                                                                                                                                                                                                                                                                                                                                                                                                                                                                                                                                                                                                                                                                                                                                                                                                                                                                                                                                                                                                                                                                                                                                                                                                                                                                                                                                                                                                                                                                                                                                                                                                                                                                                                                                                                                                                                                                                                                                                                                                                                                                                                                                                                                                                                                                                                                                                                                                                                                                                                                                                                                                                                                                                                                                                                                                                                                                                                                                                                                                                                                                                                                                                                                                                                                                                                                                                                                                                                                                                                                                                                                                                                                                                                                                                                                                                                                                                                                                                                                                                                                                                                                                                                                                                                                                                                                                                                                                                                                                                                                                                                                                                                                                                                                                                                                                                                                                                                                                                                                                                                                              The frequency deviation is the difference between the instantaneous frequency of the modulated radio frequency signal and the carrier frequency. </w:t>
      </w:r>
    </w:p>
    <w:p w:rsidR="00761C1B" w:rsidRDefault="00761C1B" w:rsidP="00761C1B">
      <w:r>
        <w:t>SOURCE: Used in EN 300 698 V2.2.1, clause 8.3.1 SOURCE: Used in EN 300 698-01 V1.4.1, clause 8.3.1</w:t>
      </w:r>
    </w:p>
    <w:p w:rsidR="00761C1B" w:rsidRDefault="00761C1B" w:rsidP="00761C1B"/>
    <w:p w:rsidR="00761C1B" w:rsidRDefault="00761C1B" w:rsidP="00761C1B">
      <w:r>
        <w:t xml:space="preserve">                                                                                                                                                                                                                                                                                                                                                                                                                                                                                                                                                                                                                                                                                                                                                                                                                                                                                                                                                                                                                                                                                                                                                                                                                                                                                                                                                                                                                                                                                                                                                                                                                                                                                                                                                                                                                                                                                                                                                                                                                                                                                                                                                                                                                                                                                                                                                                                                                                                                                                                                                                                                                                                                                                                                                                                                                                                                                                                                                                                                                                                                                                                                                                                                                                                                                                                                                                                                                                                                                                                                                                                                                                                                                                                                                                                                                                                                                                                                                                                                                                                                                                                                                                                                                                                                                                                                                                                                                                                                                                                                                                                                                                                                                                                                                                                                                                                                                                                                                                                                                                                                                                                                                                                                                                                                                                                                                                                                                                                                                                                                                                                                                                                                                                                                                                                                                                                                                                                                                                                                                                                                                                                                                                                                                                                                                                                                                                                                                                                                                                                                                                                                                                                                                                                                                                                                                                                                                                                                                                                                                                                                                                                              frequency deviation is the difference between the instantaneous frequency of the modulated radio frequency signal and the carrier frequency. </w:t>
      </w:r>
    </w:p>
    <w:p w:rsidR="00761C1B" w:rsidRDefault="00761C1B" w:rsidP="00761C1B">
      <w:r>
        <w:t>SOURCE: Used in EN 301 925 V1.5.1, clause 10.4.1</w:t>
      </w:r>
    </w:p>
    <w:p w:rsidR="00761C1B" w:rsidRDefault="00761C1B" w:rsidP="00761C1B"/>
    <w:p w:rsidR="00761C1B" w:rsidRDefault="00761C1B" w:rsidP="00761C1B">
      <w:r>
        <w:t xml:space="preserve">                                                                                                                                                                                                                                                                                                                                                                                                                                                                                                                                                                                                                                                                                                                                                                                                                                                                                                                                                                                                                                                                                                                                                                                                                                                                                                                                                                                                                                                                                                                                                                                                                                                                                                                                                                                                                                                                                                                                                                                                                                                                                                                                                                                                                                                                                                                                                                                                                                                                                                                                                                                                                                                                                                                                                                                                                                                                                                                                                                                                                                                                                                                                                                                                                                                                                                                                                                                                                                                                                                                                                                                                                                                                                                                                                                                                                                                                                                                                                                                                                                                                                                                                                                                                                                                                                                                                                                                                                                                                                                                                                                                                                                                                                                                                                                                                                                                                                                                                                                                                                                                                                                                                                                                                                                                                                                                                                                                                                                                                                                                                                                                                                                                                                                                                                                                                                                                                                                                                                                                                                                                                                                                                                                                                                                                                                                                                                                                                                                                                                                                                                                                                                                                                                                                                                                                                                                                                                                                                                                                                                                                                                                                                  frequency deviation is the difference between the instantaneous frequency of the modulated radio frequency signal and the carrier frequency. </w:t>
      </w:r>
    </w:p>
    <w:p w:rsidR="00761C1B" w:rsidRDefault="00761C1B" w:rsidP="00761C1B">
      <w:r>
        <w:t>SOURCE: Used in EN 301 929 V2.1.1, clause 8.3.1 SOURCE: Used in EN 301 929-01 V1.2.1, clause 8.3.1</w:t>
      </w:r>
    </w:p>
    <w:p w:rsidR="00761C1B" w:rsidRDefault="00761C1B" w:rsidP="00761C1B"/>
    <w:p w:rsidR="00761C1B" w:rsidRDefault="00761C1B" w:rsidP="00761C1B">
      <w:r>
        <w:t xml:space="preserve">                                                                                                                                                                                                                                                                                                                                                                                                                                                                                                                                                                                                                                                                                                                                                                                                                                                                                                                                                                                                                                                                                                                                                                                                                                                                                                                                                                                                                                                                                                                                                                                                                                                                                                                                                                                                                                                                                                                                                                                                                                                                                                                                                                                                                                                                                                                                                                                                                                                                                                                                                                                                                                                                                                                                                                                                                                                                                                                                                                                                                                                                                                                                                                                                                                                                                                                                                                                                                                                                                                                                                                                                                                                                                                                                                                                                                                                                                                                                                                                                                                                                                                                                                                                                                                                                                                                                                                                                                                                                                                                                                                                                                                                                                                                                                                                                                                                                                                                                                                                                                                                                                                                                                                                                                                                                                                                                                                                                                                                                                                                                                                                                                                                                                                                                                                                                                                                                                                                                                                                                                                                                                                                                                                                                                                                                                                                                                                                                                                                                                                                                                                                                                                                                                                                                                                                                                                                                                                                                                                                                                                                                                                                                  The frequency deviation is the difference between the instantaneous frequency of the modulated radio-frequency signal and the carrier frequency. </w:t>
      </w:r>
    </w:p>
    <w:p w:rsidR="00761C1B" w:rsidRDefault="00761C1B" w:rsidP="00761C1B">
      <w:r>
        <w:t>SOURCE: Used in EN 300 225 V1.5.1, clause 9.4.1</w:t>
      </w:r>
    </w:p>
    <w:p w:rsidR="00761C1B" w:rsidRDefault="00761C1B" w:rsidP="00761C1B"/>
    <w:p w:rsidR="00761C1B" w:rsidRDefault="00761C1B" w:rsidP="00761C1B">
      <w:r>
        <w:t xml:space="preserve">                                                                                                                                                                                                                                                                                                                                                                                                                                                                                                                                                                                                                                                                                                                                                                                                                                                                                                                                                                                                                                                                                                                                                                                                                                                                                                                                                                                                                                                                                                                                                                                                                                                                                                                                                                                                                                                                                                                                                                                                                                                                                                                                                                                                                                                                                                                                                                                                                                                                                                                                                                                                                                                                                                                                                                                                                                                                                                                                                                                                                                                                                                                                                                                                                                                                                                                                                                                                                                                                                                                                                                                                                                                                                                                                                                                                                                                                                                                                                                                                                                                                                                                                                                                                                                                                                                                                                                                                                                                                                                                                                                                                                                                                                                                                                                                                                                                                                                                                                                                                                                                                                                                                                                                                                                                                                                                                                                                                                                                                                                                                                                                                                                                                                                                                                                                                                                                                                                                                                                                                                                                                                                                                                                                                                                                                                                                                                                                                                                                                                                                                                                                                                                                                                                                                                                                                                                                                                                                                                                                                                                                                                                                              The frequency deviation is the difference between the instantaneous frequency of the modulated radio-frequency signal and the carrier frequency. </w:t>
      </w:r>
    </w:p>
    <w:p w:rsidR="00761C1B" w:rsidRDefault="00761C1B" w:rsidP="00761C1B">
      <w:r>
        <w:t>SOURCE: Used in EN 301 466 V1.2.1, clause 8.3.1</w:t>
      </w:r>
    </w:p>
    <w:p w:rsidR="00761C1B" w:rsidRDefault="00761C1B" w:rsidP="00761C1B"/>
    <w:p w:rsidR="00761C1B" w:rsidRDefault="00761C1B" w:rsidP="00761C1B">
      <w:r>
        <w:t xml:space="preserve">                                                                                                                                                                                                                                                                                                                                                                                                                                                                                                                                                                                                                                                                                                                                                                                                                                                                                                                                                                                                                                                                                                                                                                                                                                                                                                                                                                                                                                                                                                                                                                                                                                                                                                                                                                                                                                                                                                                                                                                                                                                                                                                                                                                                                                                                                                                                                                                                                                                                                                                                                                                                                                                                                                                                                                                                                                                                                                                                                                                                                                                                                                                                                                                                                                                                                                                                                                                                                                                                                                                                                                                                                                                                                                                                                                                                                                                                                                                                                                                                                                                                                                                                                                                                                                                                                                                                                                                                                                                                                                                                                                                                                                                                                                                                                                                                                                                                                                                                                                                                                                                                                                                                                                                                                                                                                                                                                                                                                                                                                                                                                                                                                                                                                                                                                                                                                                                                                                                                                                                                                                                                                                                                                                                                                                                                                                                                                                                                                                                                                                                                                                                                                                                                                                                                                                                                                                                                                                                                                                                                                                                                                                                              The frequency deviation is the difference between the instantaneous frequency of the modulated rf signal and the carrier frequency in the absence of modulation. for type testing purposes, only the maximum frequency deviation will be measured. the maximum permissible frequency deviation is the maximum deviation under any conditions of modulation. figure 4: measuring arrangement </w:t>
      </w:r>
    </w:p>
    <w:p w:rsidR="00761C1B" w:rsidRDefault="00761C1B" w:rsidP="00761C1B">
      <w:r>
        <w:t>SOURCE: Used in EN 300 224-01 V1.3.1, clause 7.4.1</w:t>
      </w:r>
    </w:p>
    <w:p w:rsidR="00761C1B" w:rsidRDefault="00761C1B" w:rsidP="00761C1B"/>
    <w:p w:rsidR="00761C1B" w:rsidRDefault="00761C1B" w:rsidP="00761C1B">
      <w:r>
        <w:t xml:space="preserve">                                                                                                                                                                                                                                                                                                                                                                                                                                                                                                                                                                                                                                                                                                                                                                                                                                                                                                                                                                                                                                                                                                                                                                                                                                                                                                                                                                                                                                                                                                                                                                                                                                                                                                                                                                                                                                                                                                                                                                                                                                                                                                                                                                                                                                                                                                                                                                                                                                                                                                                                                                                                                                                                                                                                                                                                                                                                                                                                                                                                                                                                                                                                                                                                                                                                                                                                                                                                                                                                                                                                                                                                                                                                                                                                                                                                                                                                                                                                                                                                                                                                                                                                                                                                                                                                                                                                                                                                                                                                                                                                                                                                                                                                                                                                                                                                                                                                                                                                                                                                                                                                                                                                                                                                                                                                                                                                                                                                                                                                                                                                                                                                                                                                                                                                                                                                                                                                                                                                                                                                                                                                                                                                                                                                                                                                                                                                                                                                                                                                                                                                                                                                                                                                                                                                                                                                                                                                                                                                                                                                                                                                                                                              The frequency deviation is the maximum difference between the instantaneous frequency of the modulated radio frequency signal and the carrier frequency in the absence of modulation. for equipment supporting continuous signalling systems such as ctcss and dcs the frequency deviation is the total deviation caused by speech modulation and the signalling system. the maximum permissible frequency deviation is the maximum value of frequency deviation stated for the relevant channel separation. </w:t>
      </w:r>
    </w:p>
    <w:p w:rsidR="00761C1B" w:rsidRDefault="00761C1B" w:rsidP="00761C1B">
      <w:r>
        <w:t>SOURCE: Used in EN 300 296 V2.1.1, clause 7.3.1 SOURCE: Used in EN 300 296-01 V1.4.1, clause 7.3.1 SOURCE: Used in EN 303 405 V1.1.1, clause 7.3.1</w:t>
      </w:r>
    </w:p>
    <w:p w:rsidR="00761C1B" w:rsidRDefault="00761C1B" w:rsidP="00761C1B"/>
    <w:p w:rsidR="00761C1B" w:rsidRDefault="00761C1B" w:rsidP="00761C1B">
      <w:r>
        <w:t xml:space="preserve">                                                                                                                                                                                                                                                                                                                                                                                                                                                                                                                                                                                                                                                                                                                                                                                                                                                                                                                                                                                                                                                                                                                                                                                                                                                                                                                                                                                                                                                                                                                                                                                                                                                                                                                                                                                                                                                                                                                                                                                                                                                                                                                                                                                                                                                                                                                                                                                                                                                                                                                                                                                                                                                                                                                                                                                                                                                                                                                                                                                                                                                                                                                                                                                                                                                                                                                                                                                                                                                                                                                                                                                                                                                                                                                                                                                                                                                                                                                                                                                                                                                                                                                                                                                                                                                                                                                                                                                                                                                                                                                                                                                                                                                                                                                                                                                                                                                                                                                                                                                                                                                                                                                                                                                                                                                                                                                                                                                                                                                                                                                                                                                                                                                                                                                                                                                                                                                                                                                                                                                                                                                                                                                                                                                                                                                                                                                                                                                                                                                                                                                                                                                                                                                                                                                                                                                                                                                                                                                                                                                                                                                                                                                              The frequency deviation is the maximum difference between the instantaneous frequency of the modulated radio frequency signal and the carrier frequency in the absence of modulation. the maximum permissible frequency deviation is the maximum value of frequency deviation stated for the relevant channel separation. </w:t>
      </w:r>
    </w:p>
    <w:p w:rsidR="00761C1B" w:rsidRDefault="00761C1B" w:rsidP="00761C1B">
      <w:r>
        <w:t>SOURCE: Used in EN 300 086 V2.1.2, clause 7.4.1 SOURCE: Used in EN 300 086-01 V1.4.1, clause 7.4.1</w:t>
      </w:r>
    </w:p>
    <w:p w:rsidR="00761C1B" w:rsidRDefault="00761C1B" w:rsidP="00761C1B"/>
    <w:p w:rsidR="00761C1B" w:rsidRDefault="00761C1B" w:rsidP="00761C1B">
      <w:r>
        <w:t xml:space="preserve">                                                                                                                                                                                                                                                                                                                                                                                                                                                                                                                                                                                                                                                                                                                                                                                                                                                                                                                                                                                                                                                                                                                                                                                                                                                                                                                                                                                                                                                                                                                                                                                                                                                                                                                                                                                                                                                                                                                                                                                                                                                                                                                                                                                                                                                                                                                                                                                                                                                                                                                                                                                                                                                                                                                                                                                                                                                                                                                                                                                                                                                                                                                                                                                                                                                                                                                                                                                                                                                                                                                                                                                                                                                                                                                                                                                                                                                                                                                                                                                                                                                                                                                                                                                                                                                                                                                                                                                                                                                                                                                                                                                                                                                                                                                                                                                                                                                                                                                                                                                                                                                                                                                                                                                                                                                                                                                                                                                                                                                                                                                                                                                                                                                                                                                                                                                                                                                                                                                                                                                                                                                                                                                                                                                                                                                                                                                                                                                                                                                                                                                                                                                                                                                                                                                                                                                                                                                                                                                                                                                                                                                                                                                              The frequency deviation shall be as defined in en 302 885-1 [1], clause 8.3.1. </w:t>
      </w:r>
    </w:p>
    <w:p w:rsidR="00761C1B" w:rsidRDefault="00761C1B" w:rsidP="00761C1B">
      <w:r>
        <w:t>SOURCE: Used in EN 302 885-02 V1.2.1, clause 4.2.4.1</w:t>
      </w:r>
    </w:p>
    <w:p w:rsidR="00761C1B" w:rsidRDefault="00761C1B" w:rsidP="00761C1B"/>
    <w:p w:rsidR="00761C1B" w:rsidRDefault="00761C1B" w:rsidP="00761C1B">
      <w:r>
        <w:t xml:space="preserve">                                                                                                                                                                                                                                                                                                                                                                                                                                                                                                                                                                                                                                                                                                                                                                                                                                                                                                                                                                                                                                                                                                                                                                                                                                                                                                                                                                                                                                                                                                                                                                                                                                                                                                                                                                                                                                                                                                                                                                                                                                                                                                                                                                                                                                                                                                                                                                                                                                                                                                                                                                                                                                                                                                                                                                                                                                                                                                                                                                                                                                                                                                                                                                                                                                                                                                                                                                                                                                                                                                                                                                                                                                                                                                                                                                                                                                                                                                                                                                                                                                                                                                                                                                                                                                                                                                                                                                                                                                                                                                                                                                                                                                                                                                                                                                                                                                                                                                                                                                                                                                                                                                                                                                                                                                                                                                                                                                                                                                                                                                                                                                                                                                                                                                                                                                                                                                                                                                                                                                                                                                                                                                                                                                                                                                                                                                                                                                                                                                                                                                                                                                                                                                                                                                                                                                                                                                                                                                                                                                                                                                                                                                                              The frequency drift of an emission is the uncontrolled continuous and irreversible variation of frequency against a predetermined timescale. </w:t>
      </w:r>
    </w:p>
    <w:p w:rsidR="00761C1B" w:rsidRDefault="00761C1B" w:rsidP="00761C1B">
      <w:r>
        <w:t>SOURCE: Used in EN 302 018 V2.1.1, clause 4.2.2.1 SOURCE: Used in EN 302 018-01 V1.2.1, clause 4.3.2.1</w:t>
      </w:r>
    </w:p>
    <w:p w:rsidR="00761C1B" w:rsidRDefault="00761C1B" w:rsidP="00761C1B"/>
    <w:p w:rsidR="00761C1B" w:rsidRDefault="00761C1B" w:rsidP="00761C1B">
      <w:r>
        <w:t xml:space="preserve">                                                                                                                                                                                                                                                                                                                                                                                                                                                                                                                                                                                                                                                                                                                                                                                                                                                                                                                                                                                                                                                                                                                                                                                                                                                                                                                                                                                                                                                                                                                                                                                                                                                                                                                                                                                                                                                                                                                                                                                                                                                                                                                                                                                                                                                                                                                                                                                                                                                                                                                                                                                                                                                                                                                                                                                                                                                                                                                                                                                                                                                                                                                                                                                                                                                                                                                                                                                                                                                                                                                                                                                                                                                                                                                                                                                                                                                                                                                                                                                                                                                                                                                                                                                                                                                                                                                                                                                                                                                                                                                                                                                                                                                                                                                                                                                                                                                                                                                                                                                                                                                                                                                                                                                                                                                                                                                                                                                                                                                                                                                                                                                                                                                                                                                                                                                                                                                                                                                                                                                                                                                                                                                                                                                                                                                                                                                                                                                                                                                                                                                                                                                                                                                                                                                                                                                                                                                                                                                                                                                                                                                                                                                              The frequency error for the b and the y state is the difference between the measured frequency from the demodulator and the nominal values. </w:t>
      </w:r>
    </w:p>
    <w:p w:rsidR="00761C1B" w:rsidRDefault="00761C1B" w:rsidP="00761C1B">
      <w:r>
        <w:t>SOURCE: Used in EN 300 338 V1.2.1, clause 6.2.1 SOURCE: Used in EN 301 925 V1.5.1, clause 11.3.1</w:t>
      </w:r>
    </w:p>
    <w:p w:rsidR="00761C1B" w:rsidRDefault="00761C1B" w:rsidP="00761C1B"/>
    <w:p w:rsidR="00761C1B" w:rsidRDefault="00761C1B" w:rsidP="00761C1B">
      <w:r>
        <w:t xml:space="preserve">                                                                                                                                                                                                                                                                                                                                                                                                                                                                                                                                                                                                                                                                                                                                                                                                                                                                                                                                                                                                                                                                                                                                                                                                                                                                                                                                                                                                                                                                                                                                                                                                                                                                                                                                                                                                                                                                                                                                                                                                                                                                                                                                                                                                                                                                                                                                                                                                                                                                                                                                                                                                                                                                                                                                                                                                                                                                                                                                                                                                                                                                                                                                                                                                                                                                                                                                                                                                                                                                                                                                                                                                                                                                                                                                                                                                                                                                                                                                                                                                                                                                                                                                                                                                                                                                                                                                                                                                                                                                                                                                                                                                                                                                                                                                                                                                                                                                                                                                                                                                                                                                                                                                                                                                                                                                                                                                                                                                                                                                                                                                                                                                                                                                                                                                                                                                                                                                                                                                                                                                                                                                                                                                                                                                                                                                                                                                                                                                                                                                                                                                                                                                                                                                                                                                                                                                                                                                                                                                                                                                                                                                                                                              The frequency error for the b- and the y-state is the difference between the measured frequency from the demodulator and the nominal values. </w:t>
      </w:r>
    </w:p>
    <w:p w:rsidR="00761C1B" w:rsidRDefault="00761C1B" w:rsidP="00761C1B">
      <w:r>
        <w:t>SOURCE: Used in EN 301 025 V2.2.1, clause 8.12.1 SOURCE: Used in EN 301 025-01 V1.5.1, clause 8.12.1 SOURCE: Used in EN 302 885 V2.2.1, clause 8.12.1 SOURCE: Used in EN 302 885-01 V1.3.1, clause 8.12.1</w:t>
      </w:r>
    </w:p>
    <w:p w:rsidR="00761C1B" w:rsidRDefault="00761C1B" w:rsidP="00761C1B"/>
    <w:p w:rsidR="00761C1B" w:rsidRDefault="00761C1B" w:rsidP="00761C1B">
      <w:r>
        <w:t xml:space="preserve">                                                                                                                                                                                                                                                                                                                                                                                                                                                                                                                                                                                                                                                                                                                                                                                                                                                                                                                                                                                                                                                                                                                                                                                                                                                                                                                                                                                                                                                                                                                                                                                                                                                                                                                                                                                                                                                                                                                                                                                                                                                                                                                                                                                                                                                                                                                                                                                                                                                                                                                                                                                                                                                                                                                                                                                                                                                                                                                                                                                                                                                                                                                                                                                                                                                                                                                                                                                                                                                                                                                                                                                                                                                                                                                                                                                                                                                                                                                                                                                                                                                                                                                                                                                                                                                                                                                                                                                                                                                                                                                                                                                                                                                                                                                                                                                                                                                                                                                                                                                                                                                                                                                                                                                                                                                                                                                                                                                                                                                                                                                                                                                                                                                                                                                                                                                                                                                                                                                                                                                                                                                                                                                                                                                                                                                                                                                                                                                                                                                                                                                                                                                                                                                                                                                                                                                                                                                                                                                                                                                                                                                                                                                              The frequency error for the b- and the y-state is the difference between the measured frequency from the fm-modulation meter and the nominal values. </w:t>
      </w:r>
    </w:p>
    <w:p w:rsidR="00761C1B" w:rsidRDefault="00761C1B" w:rsidP="00761C1B">
      <w:r>
        <w:t>SOURCE: Used in EN 301 929 V2.1.1, clause 8.17.1 SOURCE: Used in EN 301 929-01 V1.2.1, clause 8.17.1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w:t>
      </w:r>
    </w:p>
    <w:p w:rsidR="00761C1B" w:rsidRDefault="00761C1B" w:rsidP="00761C1B">
      <w:r>
        <w:t>SOURCE: Used in EN 301 357 V2.1.1, clause 8.3.6.1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w:t>
      </w:r>
    </w:p>
    <w:p w:rsidR="00761C1B" w:rsidRDefault="00761C1B" w:rsidP="00761C1B">
      <w:r>
        <w:t>SOURCE: Used in EN 301 357-01 V1.4.1, clause 8.2.5.1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this test shall be carried out under normal and extreme conditions </w:t>
      </w:r>
    </w:p>
    <w:p w:rsidR="00761C1B" w:rsidRDefault="00761C1B" w:rsidP="00761C1B">
      <w:r>
        <w:t>SOURCE: Used in EN 301 357-01 V1.4.1, clause 8.3.1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this test shall be carried out under normal and extreme conditions. </w:t>
      </w:r>
    </w:p>
    <w:p w:rsidR="00761C1B" w:rsidRDefault="00761C1B" w:rsidP="00761C1B">
      <w:r>
        <w:t>SOURCE: Used in EN 301 357 V2.1.1, clause 8.4.2</w:t>
      </w:r>
    </w:p>
    <w:p w:rsidR="00761C1B" w:rsidRDefault="00761C1B" w:rsidP="00761C1B"/>
    <w:p w:rsidR="00761C1B" w:rsidRDefault="00761C1B" w:rsidP="00761C1B">
      <w:r>
        <w:t xml:space="preserve">                                                                                                                                                                                                                                                                                                                                                                                                                                                                                                                                                                                                                                                                                                                                                                                                                                                                                                                                                                                                                                                                                                                                                                                                                                                                                                                                                                                                                                                                                                                                                                                                                                                                                                                                                                                                                                                                                                                                                                                                                                                                                                                                                                                                                                                                                                                                                                                                                                                                                                                                                                                                                                                                                                                                                                                                                                                                                                                                                                                                                                                                                                                                                                                                                                                                                                                                                                                                                                                                                                                                                                                                                                                                                                                                                                                                                                                                                                                                                                                                                                                                                                                                                                                                                                                                                                                                                                                                                                                                                                                                                                                                                                                                                                                                                                                                                                                                                                                                                                                                                                                                                                                                                                                                                                                                                                                                                                                                                                                                                                                                                                                                                                                                                                                                                                                                                                                                                                                                                                                                                                                                                                                                                                                                                                                                                                                                                                                                                                                                                                                                                                                                                                                                                                                                                                                                                                                                                                                                                                                                                                                                                                                                  The frequency error is defined in en 300 086-1 [1], clause 7.1.1. </w:t>
      </w:r>
    </w:p>
    <w:p w:rsidR="00761C1B" w:rsidRDefault="00761C1B" w:rsidP="00761C1B">
      <w:r>
        <w:t>SOURCE: Used in EN 300 086-02 V1.3.1, clause 4.2.1.1</w:t>
      </w:r>
    </w:p>
    <w:p w:rsidR="00761C1B" w:rsidRDefault="00761C1B" w:rsidP="00761C1B"/>
    <w:p w:rsidR="00761C1B" w:rsidRDefault="00761C1B" w:rsidP="00761C1B">
      <w:r>
        <w:t xml:space="preserve">                                                                                                                                                                                                                                                                                                                                                                                                                                                                                                                                                                                                                                                                                                                                                                                                                                                                                                                                                                                                                                                                                                                                                                                                                                                                                                                                                                                                                                                                                                                                                                                                                                                                                                                                                                                                                                                                                                                                                                                                                                                                                                                                                                                                                                                                                                                                                                                                                                                                                                                                                                                                                                                                                                                                                                                                                                                                                                                                                                                                                                                                                                                                                                                                                                                                                                                                                                                                                                                                                                                                                                                                                                                                                                                                                                                                                                                                                                                                                                                                                                                                                                                                                                                                                                                                                                                                                                                                                                                                                                                                                                                                                                                                                                                                                                                                                                                                                                                                                                                                                                                                                                                                                                                                                                                                                                                                                                                                                                                                                                                                                                                                                                                                                                                                                                                                                                                                                                                                                                                                                                                                                                                                                                                                                                                                                                                                                                                                                                                                                                                                                                                                                                                                                                                                                                                                                                                                                                                                                                                                                                                                                                                              The frequency error is defined in en 300 113-1 [1], clause 7.1.1. </w:t>
      </w:r>
    </w:p>
    <w:p w:rsidR="00761C1B" w:rsidRDefault="00761C1B" w:rsidP="00761C1B">
      <w:r>
        <w:t>SOURCE: Used in EN 300 113-02 V1.5.1, clause 4.2.1.1</w:t>
      </w:r>
    </w:p>
    <w:p w:rsidR="00761C1B" w:rsidRDefault="00761C1B" w:rsidP="00761C1B"/>
    <w:p w:rsidR="00761C1B" w:rsidRDefault="00761C1B" w:rsidP="00761C1B">
      <w:r>
        <w:t xml:space="preserve">                                                                                                                                                                                                                                                                                                                                                                                                                                                                                                                                                                                                                                                                                                                                                                                                                                                                                                                                                                                                                                                                                                                                                                                                                                                                                                                                                                                                                                                                                                                                                                                                                                                                                                                                                                                                                                                                                                                                                                                                                                                                                                                                                                                                                                                                                                                                                                                                                                                                                                                                                                                                                                                                                                                                                                                                                                                                                                                                                                                                                                                                                                                                                                                                                                                                                                                                                                                                                                                                                                                                                                                                                                                                                                                                                                                                                                                                                                                                                                                                                                                                                                                                                                                                                                                                                                                                                                                                                                                                                                                                                                                                                                                                                                                                                                                                                                                                                                                                                                                                                                                                                                                                                                                                                                                                                                                                                                                                                                                                                                                                                                                                                                                                                                                                                                                                                                                                                                                                                                                                                                                                                                                                                                                                                                                                                                                                                                                                                                                                                                                                                                                                                                                                                                                                                                                                                                                                                                                                                                                                                                                                                                                              The frequency error is defined in en 300 162-1 [2], clause 8.1.1. </w:t>
      </w:r>
    </w:p>
    <w:p w:rsidR="00761C1B" w:rsidRDefault="00761C1B" w:rsidP="00761C1B">
      <w:r>
        <w:t>SOURCE: Used in EN 300 162-02 V1.2.1, clause 4.2.1.1</w:t>
      </w:r>
    </w:p>
    <w:p w:rsidR="00761C1B" w:rsidRDefault="00761C1B" w:rsidP="00761C1B"/>
    <w:p w:rsidR="00761C1B" w:rsidRDefault="00761C1B" w:rsidP="00761C1B">
      <w:r>
        <w:t xml:space="preserve">                                                                                                                                                                                                                                                                                                                                                                                                                                                                                                                                                                                                                                                                                                                                                                                                                                                                                                                                                                                                                                                                                                                                                                                                                                                                                                                                                                                                                                                                                                                                                                                                                                                                                                                                                                                                                                                                                                                                                                                                                                                                                                                                                                                                                                                                                                                                                                                                                                                                                                                                                                                                                                                                                                                                                                                                                                                                                                                                                                                                                                                                                                                                                                                                                                                                                                                                                                                                                                                                                                                                                                                                                                                                                                                                                                                                                                                                                                                                                                                                                                                                                                                                                                                                                                                                                                                                                                                                                                                                                                                                                                                                                                                                                                                                                                                                                                                                                                                                                                                                                                                                                                                                                                                                                                                                                                                                                                                                                                                                                                                                                                                                                                                                                                                                                                                                                                                                                                                                                                                                                                                                                                                                                                                                                                                                                                                                                                                                                                                                                                                                                                                                                                                                                                                                                                                                                                                                                                                                                                                                                                                                                                                              The frequency error is defined in en 300 296-1 [1], clause 7.1.1. </w:t>
      </w:r>
    </w:p>
    <w:p w:rsidR="00761C1B" w:rsidRDefault="00761C1B" w:rsidP="00761C1B">
      <w:r>
        <w:t>SOURCE: Used in EN 300 296-02 V1.4.1, clause 4.2.1.1</w:t>
      </w:r>
    </w:p>
    <w:p w:rsidR="00761C1B" w:rsidRDefault="00761C1B" w:rsidP="00761C1B"/>
    <w:p w:rsidR="00761C1B" w:rsidRDefault="00761C1B" w:rsidP="00761C1B">
      <w:r>
        <w:t xml:space="preserve">                                                                                                                                                                                                                                                                                                                                                                                                                                                                                                                                                                                                                                                                                                                                                                                                                                                                                                                                                                                                                                                                                                                                                                                                                                                                                                                                                                                                                                                                                                                                                                                                                                                                                                                                                                                                                                                                                                                                                                                                                                                                                                                                                                                                                                                                                                                                                                                                                                                                                                                                                                                                                                                                                                                                                                                                                                                                                                                                                                                                                                                                                                                                                                                                                                                                                                                                                                                                                                                                                                                                                                                                                                                                                                                                                                                                                                                                                                                                                                                                                                                                                                                                                                                                                                                                                                                                                                                                                                                                                                                                                                                                                                                                                                                                                                                                                                                                                                                                                                                                                                                                                                                                                                                                                                                                                                                                                                                                                                                                                                                                                                                                                                                                                                                                                                                                                                                                                                                                                                                                                                                                                                                                                                                                                                                                                                                                                                                                                                                                                                                                                                                                                                                                                                                                                                                                                                                                                                                                                                                                                                                                                                                              The frequency error is defined in en 300 433-1 [1], clause 7.1.1. </w:t>
      </w:r>
    </w:p>
    <w:p w:rsidR="00761C1B" w:rsidRDefault="00761C1B" w:rsidP="00761C1B">
      <w:r>
        <w:t>SOURCE: Used in EN 300 433-02 V1.3.1, clause 4.2.1.1</w:t>
      </w:r>
    </w:p>
    <w:p w:rsidR="00761C1B" w:rsidRDefault="00761C1B" w:rsidP="00761C1B"/>
    <w:p w:rsidR="00761C1B" w:rsidRDefault="00761C1B" w:rsidP="00761C1B">
      <w:r>
        <w:t xml:space="preserve">                                                                                                                                                                                                                                                                                                                                                                                                                                                                                                                                                                                                                                                                                                                                                                                                                                                                                                                                                                                                                                                                                                                                                                                                                                                                                                                                                                                                                                                                                                                                                                                                                                                                                                                                                                                                                                                                                                                                                                                                                                                                                                                                                                                                                                                                                                                                                                                                                                                                                                                                                                                                                                                                                                                                                                                                                                                                                                                                                                                                                                                                                                                                                                                                                                                                                                                                                                                                                                                                                                                                                                                                                                                                                                                                                                                                                                                                                                                                                                                                                                                                                                                                                                                                                                                                                                                                                                                                                                                                                                                                                                                                                                                                                                                                                                                                                                                                                                                                                                                                                                                                                                                                                                                                                                                                                                                                                                                                                                                                                                                                                                                                                                                                                                                                                                                                                                                                                                                                                                                                                                                                                                                                                                                                                                                                                                                                                                                                                                                                                                                                                                                                                                                                                                                                                                                                                                                                                                                                                                                                                                                                                                                              The frequency error is defined in en 300 698-1 [1], clause 8.1.1. </w:t>
      </w:r>
    </w:p>
    <w:p w:rsidR="00761C1B" w:rsidRDefault="00761C1B" w:rsidP="00761C1B">
      <w:r>
        <w:t>SOURCE: Used in EN 300 698-02 V1.2.1, clause 4.2.1.1</w:t>
      </w:r>
    </w:p>
    <w:p w:rsidR="00761C1B" w:rsidRDefault="00761C1B" w:rsidP="00761C1B"/>
    <w:p w:rsidR="00761C1B" w:rsidRDefault="00761C1B" w:rsidP="00761C1B">
      <w:r>
        <w:t xml:space="preserve">                                                                                                                                                                                                                                                                                                                                                                                                                                                                                                                                                                                                                                                                                                                                                                                                                                                                                                                                                                                                                                                                                                                                                                                                                                                                                                                                                                                                                                                                                                                                                                                                                                                                                                                                                                                                                                                                                                                                                                                                                                                                                                                                                                                                                                                                                                                                                                                                                                                                                                                                                                                                                                                                                                                                                                                                                                                                                                                                                                                                                                                                                                                                                                                                                                                                                                                                                                                                                                                                                                                                                                                                                                                                                                                                                                                                                                                                                                                                                                                                                                                                                                                                                                                                                                                                                                                                                                                                                                                                                                                                                                                                                                                                                                                                                                                                                                                                                                                                                                                                                                                                                                                                                                                                                                                                                                                                                                                                                                                                                                                                                                                                                                                                                                                                                                                                                                                                                                                                                                                                                                                                                                                                                                                                                                                                                                                                                                                                                                                                                                                                                                                                                                                                                                                                                                                                                                                                                                                                                                                                                                                                                                                              The frequency error is defined in en 301 025-1 [1], clause 8.1.1. </w:t>
      </w:r>
    </w:p>
    <w:p w:rsidR="00761C1B" w:rsidRDefault="00761C1B" w:rsidP="00761C1B">
      <w:r>
        <w:t>SOURCE: Used in EN 301 025-02 V1.5.1, clause 4.2.1.1</w:t>
      </w:r>
    </w:p>
    <w:p w:rsidR="00761C1B" w:rsidRDefault="00761C1B" w:rsidP="00761C1B"/>
    <w:p w:rsidR="00761C1B" w:rsidRDefault="00761C1B" w:rsidP="00761C1B">
      <w:r>
        <w:t xml:space="preserve">                                                                                                                                                                                                                                                                                                                                                                                                                                                                                                                                                                                                                                                                                                                                                                                                                                                                                                                                                                                                                                                                                                                                                                                                                                                                                                                                                                                                                                                                                                                                                                                                                                                                                                                                                                                                                                                                                                                                                                                                                                                                                                                                                                                                                                                                                                                                                                                                                                                                                                                                                                                                                                                                                                                                                                                                                                                                                                                                                                                                                                                                                                                                                                                                                                                                                                                                                                                                                                                                                                                                                                                                                                                                                                                                                                                                                                                                                                                                                                                                                                                                                                                                                                                                                                                                                                                                                                                                                                                                                                                                                                                                                                                                                                                                                                                                                                                                                                                                                                                                                                                                                                                                                                                                                                                                                                                                                                                                                                                                                                                                                                                                                                                                                                                                                                                                                                                                                                                                                                                                                                                                                                                                                                                                                                                                                                                                                                                                                                                                                                                                                                                                                                                                                                                                                                                                                                                                                                                                                                                                                                                                                                                              The frequency error is defined in en 301 166-1 [2], clause 7.7.1. </w:t>
      </w:r>
    </w:p>
    <w:p w:rsidR="00761C1B" w:rsidRDefault="00761C1B" w:rsidP="00761C1B">
      <w:r>
        <w:t>SOURCE: Used in EN 301 166-02 V1.2.1, clause 4.2.1.1</w:t>
      </w:r>
    </w:p>
    <w:p w:rsidR="00761C1B" w:rsidRDefault="00761C1B" w:rsidP="00761C1B"/>
    <w:p w:rsidR="00761C1B" w:rsidRDefault="00761C1B" w:rsidP="00761C1B">
      <w:r>
        <w:t xml:space="preserve">                                                                                                                                                                                                                                                                                                                                                                                                                                                                                                                                                                                                                                                                                                                                                                                                                                                                                                                                                                                                                                                                                                                                                                                                                                                                                                                                                                                                                                                                                                                                                                                                                                                                                                                                                                                                                                                                                                                                                                                                                                                                                                                                                                                                                                                                                                                                                                                                                                                                                                                                                                                                                                                                                                                                                                                                                                                                                                                                                                                                                                                                                                                                                                                                                                                                                                                                                                                                                                                                                                                                                                                                                                                                                                                                                                                                                                                                                                                                                                                                                                                                                                                                                                                                                                                                                                                                                                                                                                                                                                                                                                                                                                                                                                                                                                                                                                                                                                                                                                                                                                                                                                                                                                                                                                                                                                                                                                                                                                                                                                                                                                                                                                                                                                                                                                                                                                                                                                                                                                                                                                                                                                                                                                                                                                                                                                                                                                                                                                                                                                                                                                                                                                                                                                                                                                                                                                                                                                                                                                                                                                                                                                                              The frequency error is defined in en 301 929-1 [5], clause 8.1.1. </w:t>
      </w:r>
    </w:p>
    <w:p w:rsidR="00761C1B" w:rsidRDefault="00761C1B" w:rsidP="00761C1B">
      <w:r>
        <w:t>SOURCE: Used in EN 301 929-02 V1.2.1, clause 4.2.1.1</w:t>
      </w:r>
    </w:p>
    <w:p w:rsidR="00761C1B" w:rsidRDefault="00761C1B" w:rsidP="00761C1B"/>
    <w:p w:rsidR="00761C1B" w:rsidRDefault="00761C1B" w:rsidP="00761C1B">
      <w:r>
        <w:t xml:space="preserve">                                                                                                                                                                                                                                                                                                                                                                                                                                                                                                                                                                                                                                                                                                                                                                                                                                                                                                                                                                                                                                                                                                                                                                                                                                                                                                                                                                                                                                                                                                                                                                                                                                                                                                                                                                                                                                                                                                                                                                                                                                                                                                                                                                                                                                                                                                                                                                                                                                                                                                                                                                                                                                                                                                                                                                                                                                                                                                                                                                                                                                                                                                                                                                                                                                                                                                                                                                                                                                                                                                                                                                                                                                                                                                                                                                                                                                                                                                                                                                                                                                                                                                                                                                                                                                                                                                                                                                                                                                                                                                                                                                                                                                                                                                                                                                                                                                                                                                                                                                                                                                                                                                                                                                                                                                                                                                                                                                                                                                                                                                                                                                                                                                                                                                                                                                                                                                                                                                                                                                                                                                                                                                                                                                                                                                                                                                                                                                                                                                                                                                                                                                                                                                                                                                                                                                                                                                                                                                                                                                                                                                                                                                                              The frequency error is defined in en 303 098-1 [1], clause 8.1.1. </w:t>
      </w:r>
    </w:p>
    <w:p w:rsidR="00761C1B" w:rsidRDefault="00761C1B" w:rsidP="00761C1B">
      <w:r>
        <w:t>SOURCE: Used in EN 303 098-02 V1.2.1, clause 4.2.1.1</w:t>
      </w:r>
    </w:p>
    <w:p w:rsidR="00761C1B" w:rsidRDefault="00761C1B" w:rsidP="00761C1B"/>
    <w:p w:rsidR="00761C1B" w:rsidRDefault="00761C1B" w:rsidP="00761C1B">
      <w:r>
        <w:t xml:space="preserve">                                                                                                                                                                                                                                                                                                                                                                                                                                                                                                                                                                                                                                                                                                                                                                                                                                                                                                                                                                                                                                                                                                                                                                                                                                                                                                                                                                                                                                                                                                                                                                                                                                                                                                                                                                                                                                                                                                                                                                                                                                                                                                                                                                                                                                                                                                                                                                                                                                                                                                                                                                                                                                                                                                                                                                                                                                                                                                                                                                                                                                                                                                                                                                                                                                                                                                                                                                                                                                                                                                                                                                                                                                                                                                                                                                                                                                                                                                                                                                                                                                                                                                                                                                                                                                                                                                                                                                                                                                                                                                                                                                                                                                                                                                                                                                                                                                                                                                                                                                                                                                                                                                                                                                                                                                                                                                                                                                                                                                                                                                                                                                                                                                                                                                                                                                                                                                                                                                                                                                                                                                                                                                                                                                                                                                                                                                                                                                                                                                                                                                                                                                                                                                                                                                                                                                                                                                                                                                                                                                                                                                                                                                                              The frequency error is the difference between the measured carrier frequency and its nominal value (clause 5.1). </w:t>
      </w:r>
    </w:p>
    <w:p w:rsidR="00761C1B" w:rsidRDefault="00761C1B" w:rsidP="00761C1B">
      <w:r>
        <w:t>SOURCE: Used in EN 302 961 V2.1.2, clause 8.1.1 SOURCE: Used in EN 302 961-01 V1.2.1, clause 8.1.1</w:t>
      </w:r>
    </w:p>
    <w:p w:rsidR="00761C1B" w:rsidRDefault="00761C1B" w:rsidP="00761C1B"/>
    <w:p w:rsidR="00761C1B" w:rsidRDefault="00761C1B" w:rsidP="00761C1B">
      <w:r>
        <w:t xml:space="preserve">                                                                                                                                                                                                                                                                                                                                                                                                                                                                                                                                                                                                                                                                                                                                                                                                                                                                                                                                                                                                                                                                                                                                                                                                                                                                                                                                                                                                                                                                                                                                                                                                                                                                                                                                                                                                                                                                                                                                                                                                                                                                                                                                                                                                                                                                                                                                                                                                                                                                                                                                                                                                                                                                                                                                                                                                                                                                                                                                                                                                                                                                                                                                                                                                                                                                                                                                                                                                                                                                                                                                                                                                                                                                                                                                                                                                                                                                                                                                                                                                                                                                                                                                                                                                                                                                                                                                                                                                                                                                                                                                                                                                                                                                                                                                                                                                                                                                                                                                                                                                                                                                                                                                                                                                                                                                                                                                                                                                                                                                                                                                                                                                                                                                                                                                                                                                                                                                                                                                                                                                                                                                                                                                                                                                                                                                                                                                                                                                                                                                                                                                                                                                                                                                                                                                                                                                                                                                                                                                                                                                                                                                                                                              The frequency error is the difference between the measured carrier frequency and its nominal value (subclause 5.1). </w:t>
      </w:r>
    </w:p>
    <w:p w:rsidR="00761C1B" w:rsidRDefault="00761C1B" w:rsidP="00761C1B">
      <w:r>
        <w:t>SOURCE: Used in EN 300 152 V1.2.1, clause 8.1.1 SOURCE: Used in EN 300 152-01 V1.2.2, clause 8.1.1</w:t>
      </w:r>
    </w:p>
    <w:p w:rsidR="00761C1B" w:rsidRDefault="00761C1B" w:rsidP="00761C1B"/>
    <w:p w:rsidR="00761C1B" w:rsidRDefault="00761C1B" w:rsidP="00761C1B">
      <w:r>
        <w:t xml:space="preserve">                                                                                                                                                                                                                                                                                                                                                                                                                                                                                                                                                                                                                                                                                                                                                                                                                                                                                                                                                                                                                                                                                                                                                                                                                                                                                                                                                                                                                                                                                                                                                                                                                                                                                                                                                                                                                                                                                                                                                                                                                                                                                                                                                                                                                                                                                                                                                                                                                                                                                                                                                                                                                                                                                                                                                                                                                                                                                                                                                                                                                                                                                                                                                                                                                                                                                                                                                                                                                                                                                                                                                                                                                                                                                                                                                                                                                                                                                                                                                                                                                                                                                                                                                                                                                                                                                                                                                                                                                                                                                                                                                                                                                                                                                                                                                                                                                                                                                                                                                                                                                                                                                                                                                                                                                                                                                                                                                                                                                                                                                                                                                                                                                                                                                                                                                                                                                                                                                                                                                                                                                                                                                                                                                                                                                                                                                                                                                                                                                                                                                                                                                                                                                                                                                                                                                                                                                                                                                                                                                                                                                                                                                                                              The frequency error is the difference between the measured carrier frequency and its nominal value. </w:t>
      </w:r>
    </w:p>
    <w:p w:rsidR="00761C1B" w:rsidRDefault="00761C1B" w:rsidP="00761C1B">
      <w:r>
        <w:t>SOURCE: Used in EN 300 066 V1.3.1, clause 10.3.2.1 SOURCE: Used in EN 300 162-01 V1.4.1, clause 8.1.1 SOURCE: Used in EN 300 338 V1.2.1, clause 6.1.1 SOURCE: Used in EN 300 676 V1.3.1, clause 7.2.1 SOURCE: Used in EN 300 676-01 V1.5.1, clause 7.2.1 SOURCE: Used in EN 300 698 V2.2.1, clause 8.1.1 SOURCE: Used in EN 300 698-01 V1.4.1, clause 8.1.1 SOURCE: Used in EN 300 720 V2.1.1, clause 8.1.1 SOURCE: Used in EN 300 720-01 V1.3.2, clause 8.1.1 SOURCE: Used in EN 301 025 V2.2.1, clause 8.1.1 SOURCE: Used in EN 301 025-01 V1.5.1, clause 8.1.1 SOURCE: Used in EN 301 178 V2.2.1, clause 8.1.1 SOURCE: Used in EN 301 178-01 V1.4.1, clause 8.1.1 SOURCE: Used in EN 301 466 V1.2.1, clause 8.1.1 SOURCE: Used in EN 301 688 V1.2.1, clause 8.2.1 SOURCE: Used in EN 301 841-01 V1.4.1, clause 9.1.1.1 SOURCE: Used in EN 301 842-01 V1.4.1, clause 9.2.8.1 SOURCE: Used in EN 301 842-05 V2.1.1, clause 4.2.2.7.1</w:t>
      </w:r>
    </w:p>
    <w:p w:rsidR="00761C1B" w:rsidRDefault="00761C1B" w:rsidP="00761C1B"/>
    <w:p w:rsidR="00761C1B" w:rsidRDefault="00761C1B" w:rsidP="00761C1B">
      <w:r>
        <w:t xml:space="preserve">                                                                                                                                                                                                                                                                                                                                                                                                                                                                                                                                                                                                                                                                                                                                                                                                                                                                                                                                                                                                                                                                                                                                                                                                                                                                                                                                                                                                                                                                                                                                                                                                                                                                                                                                                                                                                                                                                                                                                                                                                                                                                                                                                                                                                                                                                                                                                                                                                                                                                                                                                                                                                                                                                                                                                                                                                                                                                                                                                                                                                                                                                                                                                                                                                                                                                                                                                                                                                                                                                                                                                                                                                                                                                                                                                                                                                                                                                                                                                                                                                                                                                                                                                                                                                                                                                                                                                                                                                                                                                                                                                                                                                                                                                                                                                                                                                                                                                                                                                                                                                                                                                                                                                                                                                                                                                                                                                                                                                                                                                                                                                                                                                                                                                                                                                                                                                                                                                                                                                                                                                                                                                                                                                                                                                                                                                                                                                                                                                                                                                                                                                                                                                                                                                                                                                                                                                                                                                                                                                                                                                                                                                                                              frequency error is the difference between the measured carrier frequency and its nominal value. </w:t>
      </w:r>
    </w:p>
    <w:p w:rsidR="00761C1B" w:rsidRDefault="00761C1B" w:rsidP="00761C1B">
      <w:r>
        <w:t>SOURCE: Used in EN 301 925 V1.5.1, clause 10.2.1</w:t>
      </w:r>
    </w:p>
    <w:p w:rsidR="00761C1B" w:rsidRDefault="00761C1B" w:rsidP="00761C1B"/>
    <w:p w:rsidR="00761C1B" w:rsidRDefault="00761C1B" w:rsidP="00761C1B">
      <w:r>
        <w:t xml:space="preserve">                                                                                                                                                                                                                                                                                                                                                                                                                                                                                                                                                                                                                                                                                                                                                                                                                                                                                                                                                                                                                                                                                                                                                                                                                                                                                                                                                                                                                                                                                                                                                                                                                                                                                                                                                                                                                                                                                                                                                                                                                                                                                                                                                                                                                                                                                                                                                                                                                                                                                                                                                                                                                                                                                                                                                                                                                                                                                                                                                                                                                                                                                                                                                                                                                                                                                                                                                                                                                                                                                                                                                                                                                                                                                                                                                                                                                                                                                                                                                                                                                                                                                                                                                                                                                                                                                                                                                                                                                                                                                                                                                                                                                                                                                                                                                                                                                                                                                                                                                                                                                                                                                                                                                                                                                                                                                                                                                                                                                                                                                                                                                                                                                                                                                                                                                                                                                                                                                                                                                                                                                                                                                                                                                                                                                                                                                                                                                                                                                                                                                                                                                                                                                                                                                                                                                                                                                                                                                                                                                                                                                                                                                                                                  The frequency error is the difference between the measured carrier frequency and its nominal value. </w:t>
      </w:r>
    </w:p>
    <w:p w:rsidR="00761C1B" w:rsidRDefault="00761C1B" w:rsidP="00761C1B">
      <w:r>
        <w:t>SOURCE: Used in EN 301 925 V1.5.1, clause 11.2.1</w:t>
      </w:r>
    </w:p>
    <w:p w:rsidR="00761C1B" w:rsidRDefault="00761C1B" w:rsidP="00761C1B"/>
    <w:p w:rsidR="00761C1B" w:rsidRDefault="00761C1B" w:rsidP="00761C1B">
      <w:r>
        <w:t xml:space="preserve">                                                                                                                                                                                                                                                                                                                                                                                                                                                                                                                                                                                                                                                                                                                                                                                                                                                                                                                                                                                                                                                                                                                                                                                                                                                                                                                                                                                                                                                                                                                                                                                                                                                                                                                                                                                                                                                                                                                                                                                                                                                                                                                                                                                                                                                                                                                                                                                                                                                                                                                                                                                                                                                                                                                                                                                                                                                                                                                                                                                                                                                                                                                                                                                                                                                                                                                                                                                                                                                                                                                                                                                                                                                                                                                                                                                                                                                                                                                                                                                                                                                                                                                                                                                                                                                                                                                                                                                                                                                                                                                                                                                                                                                                                                                                                                                                                                                                                                                                                                                                                                                                                                                                                                                                                                                                                                                                                                                                                                                                                                                                                                                                                                                                                                                                                                                                                                                                                                                                                                                                                                                                                                                                                                                                                                                                                                                                                                                                                                                                                                                                                                                                                                                                                                                                                                                                                                                                                                                                                                                                                                                                                                                              The frequency error is the difference between the measured carrier frequency and its nominal value. </w:t>
      </w:r>
    </w:p>
    <w:p w:rsidR="00761C1B" w:rsidRDefault="00761C1B" w:rsidP="00761C1B">
      <w:r>
        <w:t>SOURCE: Used in EN 301 929 V2.1.1, clause 8.1.1 SOURCE: Used in EN 301 929-01 V1.2.1, clause 8.1.1 SOURCE: Used in EN 302 152-01 V1.1.1, clause 8.2.2.1 SOURCE: Used in EN 302 617 V2.3.1, clause 6.2.1 SOURCE: Used in EN 302 617-01 V1.1.1, clause 7.2.1 SOURCE: Used in EN 302 885 V2.2.1, clause 8.1.1 SOURCE: Used in EN 302 885-01 V1.3.1, clause 8.1.1 SOURCE: Used in EN 303 276 V1.1.1, clause 8.1.1</w:t>
      </w:r>
    </w:p>
    <w:p w:rsidR="00761C1B" w:rsidRDefault="00761C1B" w:rsidP="00761C1B"/>
    <w:p w:rsidR="00761C1B" w:rsidRDefault="00761C1B" w:rsidP="00761C1B">
      <w:r>
        <w:t xml:space="preserve">                                                                                                                                                                                                                                                                                                                                                                                                                                                                                                                                                                                                                                                                                                                                                                                                                                                                                                                                                                                                                                                                                                                                                                                                                                                                                                                                                                                                                                                                                                                                                                                                                                                                                                                                                                                                                                                                                                                                                                                                                                                                                                                                                                                                                                                                                                                                                                                                                                                                                                                                                                                                                                                                                                                                                                                                                                                                                                                                                                                                                                                                                                                                                                                                                                                                                                                                                                                                                                                                                                                                                                                                                                                                                                                                                                                                                                                                                                                                                                                                                                                                                                                                                                                                                                                                                                                                                                                                                                                                                                                                                                                                                                                                                                                                                                                                                                                                                                                                                                                                                                                                                                                                                                                                                                                                                                                                                                                                                                                                                                                                                                                                                                                                                                                                                                                                                                                                                                                                                                                                                                                                                                                                                                                                                                                                                                                                                                                                                                                                                                                                                                                                                                                                                                                                                                                                                                                                                                                                                                                                                                                                                                                              The frequency error is the difference between the measured frequency and its nominal value. </w:t>
      </w:r>
    </w:p>
    <w:p w:rsidR="00761C1B" w:rsidRDefault="00761C1B" w:rsidP="00761C1B">
      <w:r>
        <w:t>SOURCE: Used in EN 300 338 V1.2.1, clause 5.1.1 SOURCE: Used in EN 300 338 V1.2.1, clause 7.1.1 SOURCE: Used in EN 300 338 V1.2.1, clause 8.1.1 SOURCE: Used in EN 300 338-01 V1.4.1, clause 6.2.1.1.1 SOURCE: Used in EN 300 338-01 V1.4.1, clause 6.2.3.1.1</w:t>
      </w:r>
    </w:p>
    <w:p w:rsidR="00761C1B" w:rsidRDefault="00761C1B" w:rsidP="00761C1B"/>
    <w:p w:rsidR="00761C1B" w:rsidRDefault="00761C1B" w:rsidP="00761C1B">
      <w:r>
        <w:t xml:space="preserve">                                                                                                                                                                                                                                                                                                                                                                                                                                                                                                                                                                                                                                                                                                                                                                                                                                                                                                                                                                                                                                                                                                                                                                                                                                                                                                                                                                                                                                                                                                                                                                                                                                                                                                                                                                                                                                                                                                                                                                                                                                                                                                                                                                                                                                                                                                                                                                                                                                                                                                                                                                                                                                                                                                                                                                                                                                                                                                                                                                                                                                                                                                                                                                                                                                                                                                                                                                                                                                                                                                                                                                                                                                                                                                                                                                                                                                                                                                                                                                                                                                                                                                                                                                                                                                                                                                                                                                                                                                                                                                                                                                                                                                                                                                                                                                                                                                                                                                                                                                                                                                                                                                                                                                                                                                                                                                                                                                                                                                                                                                                                                                                                                                                                                                                                                                                                                                                                                                                                                                                                                                                                                                                                                                                                                                                                                                                                                                                                                                                                                                                                                                                                                                                                                                                                                                                                                                                                                                                                                                                                                                                                                                                              frequency error is the difference between the nominal channel centre frequency and the actual channel centre frequency. the nominal channel centre frequencies fc, identified by the following expression: 5 725 + (n ã— 2,5) mhz, where either n = 2 to 58 for chs = 10 mhz, or n = 4 to 56 for chs = 20 mhz. </w:t>
      </w:r>
    </w:p>
    <w:p w:rsidR="00761C1B" w:rsidRDefault="00761C1B" w:rsidP="00761C1B">
      <w:r>
        <w:t>SOURCE: Used in EN 302 502 V2.1.1, clause 4.2.1.1</w:t>
      </w:r>
    </w:p>
    <w:p w:rsidR="00761C1B" w:rsidRDefault="00761C1B" w:rsidP="00761C1B"/>
    <w:p w:rsidR="00761C1B" w:rsidRDefault="00761C1B" w:rsidP="00761C1B">
      <w:r>
        <w:t xml:space="preserve">                                                                                                                                                                                                                                                                                                                                                                                                                                                                                                                                                                                                                                                                                                                                                                                                                                                                                                                                                                                                                                                                                                                                                                                                                                                                                                                                                                                                                                                                                                                                                                                                                                                                                                                                                                                                                                                                                                                                                                                                                                                                                                                                                                                                                                                                                                                                                                                                                                                                                                                                                                                                                                                                                                                                                                                                                                                                                                                                                                                                                                                                                                                                                                                                                                                                                                                                                                                                                                                                                                                                                                                                                                                                                                                                                                                                                                                                                                                                                                                                                                                                                                                                                                                                                                                                                                                                                                                                                                                                                                                                                                                                                                                                                                                                                                                                                                                                                                                                                                                                                                                                                                                                                                                                                                                                                                                                                                                                                                                                                                                                                                                                                                                                                                                                                                                                                                                                                                                                                                                                                                                                                                                                                                                                                                                                                                                                                                                                                                                                                                                                                                                                                                                                                                                                                                                                                                                                                                                                                                                                                                                                                                                                  The frequency error of the equipment is the difference between the unmodulated carrier frequency and the nominal frequency selected for the test. </w:t>
      </w:r>
    </w:p>
    <w:p w:rsidR="00761C1B" w:rsidRDefault="00761C1B" w:rsidP="00761C1B">
      <w:r>
        <w:t>SOURCE: Used in EN 300 674 V1.1.1, clause 7.2.1</w:t>
      </w:r>
    </w:p>
    <w:p w:rsidR="00761C1B" w:rsidRDefault="00761C1B" w:rsidP="00761C1B"/>
    <w:p w:rsidR="00761C1B" w:rsidRDefault="00761C1B" w:rsidP="00761C1B">
      <w:r>
        <w:t xml:space="preserve">                                                                                                                                                                                                                                                                                                                                                                                                                                                                                                                                                                                                                                                                                                                                                                                                                                                                                                                                                                                                                                                                                                                                                                                                                                                                                                                                                                                                                                                                                                                                                                                                                                                                                                                                                                                                                                                                                                                                                                                                                                                                                                                                                                                                                                                                                                                                                                                                                                                                                                                                                                                                                                                                                                                                                                                                                                                                                                                                                                                                                                                                                                                                                                                                                                                                                                                                                                                                                                                                                                                                                                                                                                                                                                                                                                                                                                                                                                                                                                                                                                                                                                                                                                                                                                                                                                                                                                                                                                                                                                                                                                                                                                                                                                                                                                                                                                                                                                                                                                                                                                                                                                                                                                                                                                                                                                                                                                                                                                                                                                                                                                                                                                                                                                                                                                                                                                                                                                                                                                                                                                                                                                                                                                                                                                                                                                                                                                                                                                                                                                                                                                                                                                                                                                                                                                                                                                                                                                                                                                                                                                                                                                                              The frequency error of the equipment is the difference between the unmodulated carrier frequency and the nominal frequency selected for the test. </w:t>
      </w:r>
    </w:p>
    <w:p w:rsidR="00761C1B" w:rsidRDefault="00761C1B" w:rsidP="00761C1B">
      <w:r>
        <w:t>SOURCE: Used in EN 300 761 V1.1.1, clause 7.2.1 SOURCE: Used in EN 300 761-01 V1.2.1, clause 7.2.1</w:t>
      </w:r>
    </w:p>
    <w:p w:rsidR="00761C1B" w:rsidRDefault="00761C1B" w:rsidP="00761C1B"/>
    <w:p w:rsidR="00761C1B" w:rsidRDefault="00761C1B" w:rsidP="00761C1B">
      <w:r>
        <w:t xml:space="preserve">                                                                                                                                                                                                                                                                                                                                                                                                                                                                                                                                                                                                                                                                                                                                                                                                                                                                                                                                                                                                                                                                                                                                                                                                                                                                                                                                                                                                                                                                                                                                                                                                                                                                                                                                                                                                                                                                                                                                                                                                                                                                                                                                                                                                                                                                                                                                                                                                                                                                                                                                                                                                                                                                                                                                                                                                                                                                                                                                                                                                                                                                                                                                                                                                                                                                                                                                                                                                                                                                                                                                                                                                                                                                                                                                                                                                                                                                                                                                                                                                                                                                                                                                                                                                                                                                                                                                                                                                                                                                                                                                                                                                                                                                                                                                                                                                                                                                                                                                                                                                                                                                                                                                                                                                                                                                                                                                                                                                                                                                                                                                                                                                                                                                                                                                                                                                                                                                                                                                                                                                                                                                                                                                                                                                                                                                                                                                                                                                                                                                                                                                                                                                                                                                                                                                                                                                                                                                                                                                                                                                                                                                                                                              The frequency error of the loop transmitter shall be as defined in en 300 224-1 [5], subclause 9.2.2.2.1. </w:t>
      </w:r>
    </w:p>
    <w:p w:rsidR="00761C1B" w:rsidRDefault="00761C1B" w:rsidP="00761C1B">
      <w:r>
        <w:t>SOURCE: Used in EN 300 224-02 V1.1.1, clause 4.5.3.1</w:t>
      </w:r>
    </w:p>
    <w:p w:rsidR="00761C1B" w:rsidRDefault="00761C1B" w:rsidP="00761C1B"/>
    <w:p w:rsidR="00761C1B" w:rsidRDefault="00761C1B" w:rsidP="00761C1B">
      <w:r>
        <w:t xml:space="preserve">                                                                                                                                                                                                                                                                                                                                                                                                                                                                                                                                                                                                                                                                                                                                                                                                                                                                                                                                                                                                                                                                                                                                                                                                                                                                                                                                                                                                                                                                                                                                                                                                                                                                                                                                                                                                                                                                                                                                                                                                                                                                                                                                                                                                                                                                                                                                                                                                                                                                                                                                                                                                                                                                                                                                                                                                                                                                                                                                                                                                                                                                                                                                                                                                                                                                                                                                                                                                                                                                                                                                                                                                                                                                                                                                                                                                                                                                                                                                                                                                                                                                                                                                                                                                                                                                                                                                                                                                                                                                                                                                                                                                                                                                                                                                                                                                                                                                                                                                                                                                                                                                                                                                                                                                                                                                                                                                                                                                                                                                                                                                                                                                                                                                                                                                                                                                                                                                                                                                                                                                                                                                                                                                                                                                                                                                                                                                                                                                                                                                                                                                                                                                                                                                                                                                                                                                                                                                                                                                                                                                                                                                                                                              The frequency error of the obu is the difference between the unmodulated carrier frequency and the nominal frequency after the time when the first obu data bits are transmitted in response to a rsu command, see illustration in figure 14. figure 14: time slot for measuring obu frequency error </w:t>
      </w:r>
    </w:p>
    <w:p w:rsidR="00761C1B" w:rsidRDefault="00761C1B" w:rsidP="00761C1B">
      <w:r>
        <w:t>SOURCE: Used in EN 300 674 V1.1.1, clause 9.5.1</w:t>
      </w:r>
    </w:p>
    <w:p w:rsidR="00761C1B" w:rsidRDefault="00761C1B" w:rsidP="00761C1B"/>
    <w:p w:rsidR="00761C1B" w:rsidRDefault="00761C1B" w:rsidP="00761C1B">
      <w:r>
        <w:t xml:space="preserve">                                                                                                                                                                                                                                                                                                                                                                                                                                                                                                                                                                                                                                                                                                                                                                                                                                                                                                                                                                                                                                                                                                                                                                                                                                                                                                                                                                                                                                                                                                                                                                                                                                                                                                                                                                                                                                                                                                                                                                                                                                                                                                                                                                                                                                                                                                                                                                                                                                                                                                                                                                                                                                                                                                                                                                                                                                                                                                                                                                                                                                                                                                                                                                                                                                                                                                                                                                                                                                                                                                                                                                                                                                                                                                                                                                                                                                                                                                                                                                                                                                                                                                                                                                                                                                                                                                                                                                                                                                                                                                                                                                                                                                                                                                                                                                                                                                                                                                                                                                                                                                                                                                                                                                                                                                                                                                                                                                                                                                                                                                                                                                                                                                                                                                                                                                                                                                                                                                                                                                                                                                                                                                                                                                                                                                                                                                                                                                                                                                                                                                                                                                                                                                                                                                                                                                                                                                                                                                                                                                                                                                                                                                                              The frequency error of the receiver is: a) for ssb telephony: - the absolute frequency error of the 1 000 hz output frequency when the receiver is tuned to the carrier frequency using the input signal defined in clause 5.1.6.2.1; b) for dsc with an analogue interface: - the absolute frequency error of the 1 700 hz output frequency when the receiver is tuned to the assigned frequency using input signal defined in clause 5.1.6.2.2. </w:t>
      </w:r>
    </w:p>
    <w:p w:rsidR="00761C1B" w:rsidRDefault="00761C1B" w:rsidP="00761C1B">
      <w:r>
        <w:t>SOURCE: Used in EN 300 373-03 V1.2.1, clause 4.4.9.1</w:t>
      </w:r>
    </w:p>
    <w:p w:rsidR="00761C1B" w:rsidRDefault="00761C1B" w:rsidP="00761C1B"/>
    <w:p w:rsidR="00761C1B" w:rsidRDefault="00761C1B" w:rsidP="00761C1B">
      <w:r>
        <w:t xml:space="preserve">                                                                                                                                                                                                                                                                                                                                                                                                                                                                                                                                                                                                                                                                                                                                                                                                                                                                                                                                                                                                                                                                                                                                                                                                                                                                                                                                                                                                                                                                                                                                                                                                                                                                                                                                                                                                                                                                                                                                                                                                                                                                                                                                                                                                                                                                                                                                                                                                                                                                                                                                                                                                                                                                                                                                                                                                                                                                                                                                                                                                                                                                                                                                                                                                                                                                                                                                                                                                                                                                                                                                                                                                                                                                                                                                                                                                                                                                                                                                                                                                                                                                                                                                                                                                                                                                                                                                                                                                                                                                                                                                                                                                                                                                                                                                                                                                                                                                                                                                                                                                                                                                                                                                                                                                                                                                                                                                                                                                                                                                                                                                                                                                                                                                                                                                                                                                                                                                                                                                                                                                                                                                                                                                                                                                                                                                                                                                                                                                                                                                                                                                                                                                                                                                                                                                                                                                                                                                                                                                                                                                                                                                                                                              The frequency error of the receiver is: a) for ssb telephony: - the absolute frequency error of the 1 000 hz output frequency when the receiver is tuned to the carrier frequency using the input signal defined in clause 5.7.2.1. </w:t>
      </w:r>
    </w:p>
    <w:p w:rsidR="00761C1B" w:rsidRDefault="00761C1B" w:rsidP="00761C1B">
      <w:r>
        <w:t>SOURCE: Used in EN 300 373-01 V1.4.1, clause 10.2.1</w:t>
      </w:r>
    </w:p>
    <w:p w:rsidR="00761C1B" w:rsidRDefault="00761C1B" w:rsidP="00761C1B"/>
    <w:p w:rsidR="00761C1B" w:rsidRDefault="00761C1B" w:rsidP="00761C1B">
      <w:r>
        <w:t xml:space="preserve">                                                                                                                                                                                                                                                                                                                                                                                                                                                                                                                                                                                                                                                                                                                                                                                                                                                                                                                                                                                                                                                                                                                                                                                                                                                                                                                                                                                                                                                                                                                                                                                                                                                                                                                                                                                                                                                                                                                                                                                                                                                                                                                                                                                                                                                                                                                                                                                                                                                                                                                                                                                                                                                                                                                                                                                                                                                                                                                                                                                                                                                                                                                                                                                                                                                                                                                                                                                                                                                                                                                                                                                                                                                                                                                                                                                                                                                                                                                                                                                                                                                                                                                                                                                                                                                                                                                                                                                                                                                                                                                                                                                                                                                                                                                                                                                                                                                                                                                                                                                                                                                                                                                                                                                                                                                                                                                                                                                                                                                                                                                                                                                                                                                                                                                                                                                                                                                                                                                                                                                                                                                                                                                                                                                                                                                                                                                                                                                                                                                                                                                                                                                                                                                                                                                                                                                                                                                                                                                                                                                                                                                                                                                              The frequency error of the receiver is: a) for ssb telephony: - the absolute frequency error of the 1 000 hz output frequency when the receiver is tuned to the carrier frequency using the input signal defined in clause 6.2.2.1; b) for dsc with an analogue interface: - the absolute frequency error of the 1 700 hz output frequency when the receiver is tuned to the assigned frequency using input signal defined in clause 6.2.2.2. </w:t>
      </w:r>
    </w:p>
    <w:p w:rsidR="00761C1B" w:rsidRDefault="00761C1B" w:rsidP="00761C1B">
      <w:r>
        <w:t>SOURCE: Used in EN 303 402 V2.1.1, clause 9.7.1</w:t>
      </w:r>
    </w:p>
    <w:p w:rsidR="00761C1B" w:rsidRDefault="00761C1B" w:rsidP="00761C1B"/>
    <w:p w:rsidR="00761C1B" w:rsidRDefault="00761C1B" w:rsidP="00761C1B">
      <w:r>
        <w:t xml:space="preserve">                                                                                                                                                                                                                                                                                                                                                                                                                                                                                                                                                                                                                                                                                                                                                                                                                                                                                                                                                                                                                                                                                                                                                                                                                                                                                                                                                                                                                                                                                                                                                                                                                                                                                                                                                                                                                                                                                                                                                                                                                                                                                                                                                                                                                                                                                                                                                                                                                                                                                                                                                                                                                                                                                                                                                                                                                                                                                                                                                                                                                                                                                                                                                                                                                                                                                                                                                                                                                                                                                                                                                                                                                                                                                                                                                                                                                                                                                                                                                                                                                                                                                                                                                                                                                                                                                                                                                                                                                                                                                                                                                                                                                                                                                                                                                                                                                                                                                                                                                                                                                                                                                                                                                                                                                                                                                                                                                                                                                                                                                                                                                                                                                                                                                                                                                                                                                                                                                                                                                                                                                                                                                                                                                                                                                                                                                                                                                                                                                                                                                                                                                                                                                                                                                                                                                                                                                                                                                                                                                                                                                                                                                                                              The frequency error of the transmitter is defined as the difference between the measured and the assigned frequency corrected by + or -85 hz for y and b state respectively. </w:t>
      </w:r>
    </w:p>
    <w:p w:rsidR="00761C1B" w:rsidRDefault="00761C1B" w:rsidP="00761C1B">
      <w:r>
        <w:t>SOURCE: Used in EN 300 373-01 V1.4.1, clause 9.1.1</w:t>
      </w:r>
    </w:p>
    <w:p w:rsidR="00761C1B" w:rsidRDefault="00761C1B" w:rsidP="00761C1B"/>
    <w:p w:rsidR="00761C1B" w:rsidRDefault="00761C1B" w:rsidP="00761C1B">
      <w:r>
        <w:t xml:space="preserve">                                                                                                                                                                                                                                                                                                                                                                                                                                                                                                                                                                                                                                                                                                                                                                                                                                                                                                                                                                                                                                                                                                                                                                                                                                                                                                                                                                                                                                                                                                                                                                                                                                                                                                                                                                                                                                                                                                                                                                                                                                                                                                                                                                                                                                                                                                                                                                                                                                                                                                                                                                                                                                                                                                                                                                                                                                                                                                                                                                                                                                                                                                                                                                                                                                                                                                                                                                                                                                                                                                                                                                                                                                                                                                                                                                                                                                                                                                                                                                                                                                                                                                                                                                                                                                                                                                                                                                                                                                                                                                                                                                                                                                                                                                                                                                                                                                                                                                                                                                                                                                                                                                                                                                                                                                                                                                                                                                                                                                                                                                                                                                                                                                                                                                                                                                                                                                                                                                                                                                                                                                                                                                                                                                                                                                                                                                                                                                                                                                                                                                                                                                                                                                                                                                                                                                                                                                                                                                                                                                                                                                                                                                                              The frequency error of the transmitter is defined as: a) for ssb telephony: - the difference between the measured frequency less 1 000 hz and the nominal value of the frequency for the particular telephony channel. </w:t>
      </w:r>
    </w:p>
    <w:p w:rsidR="00761C1B" w:rsidRDefault="00761C1B" w:rsidP="00761C1B">
      <w:r>
        <w:t>SOURCE: Used in EN 300 373-01 V1.4.1, clause 8.2.1</w:t>
      </w:r>
    </w:p>
    <w:p w:rsidR="00761C1B" w:rsidRDefault="00761C1B" w:rsidP="00761C1B"/>
    <w:p w:rsidR="00761C1B" w:rsidRDefault="00761C1B" w:rsidP="00761C1B">
      <w:r>
        <w:t xml:space="preserve">                                                                                                                                                                                                                                                                                                                                                                                                                                                                                                                                                                                                                                                                                                                                                                                                                                                                                                                                                                                                                                                                                                                                                                                                                                                                                                                                                                                                                                                                                                                                                                                                                                                                                                                                                                                                                                                                                                                                                                                                                                                                                                                                                                                                                                                                                                                                                                                                                                                                                                                                                                                                                                                                                                                                                                                                                                                                                                                                                                                                                                                                                                                                                                                                                                                                                                                                                                                                                                                                                                                                                                                                                                                                                                                                                                                                                                                                                                                                                                                                                                                                                                                                                                                                                                                                                                                                                                                                                                                                                                                                                                                                                                                                                                                                                                                                                                                                                                                                                                                                                                                                                                                                                                                                                                                                                                                                                                                                                                                                                                                                                                                                                                                                                                                                                                                                                                                                                                                                                                                                                                                                                                                                                                                                                                                                                                                                                                                                                                                                                                                                                                                                                                                                                                                                                                                                                                                                                                                                                                                                                                                                                                                              The frequency error of the transmitter is defined as: a) for ssb telephony: - the difference between the measured frequency less 1 000 hz and the nominal value of the frequency for the particular telephony channel; b) for dsc with an analogue interface: - the difference between the measured and the nominal assigned frequency; c) for dsc with a digital interface: - the difference between the measured y-state frequency and the nominal assigned frequency -85 hz and the difference between the measured b-state frequency and the nominal assigned frequency +85 hz. </w:t>
      </w:r>
    </w:p>
    <w:p w:rsidR="00761C1B" w:rsidRDefault="00761C1B" w:rsidP="00761C1B">
      <w:r>
        <w:t>SOURCE: Used in EN 300 373-02 V1.2.1, clause 4.2.1.1 SOURCE: Used in EN 303 402 V2.1.1, clause 8.1.1</w:t>
      </w:r>
    </w:p>
    <w:p w:rsidR="00761C1B" w:rsidRDefault="00761C1B" w:rsidP="00761C1B"/>
    <w:p w:rsidR="00761C1B" w:rsidRDefault="00761C1B" w:rsidP="00761C1B">
      <w:r>
        <w:t xml:space="preserve">                                                                                                                                                                                                                                                                                                                                                                                                                                                                                                                                                                                                                                                                                                                                                                                                                                                                                                                                                                                                                                                                                                                                                                                                                                                                                                                                                                                                                                                                                                                                                                                                                                                                                                                                                                                                                                                                                                                                                                                                                                                                                                                                                                                                                                                                                                                                                                                                                                                                                                                                                                                                                                                                                                                                                                                                                                                                                                                                                                                                                                                                                                                                                                                                                                                                                                                                                                                                                                                                                                                                                                                                                                                                                                                                                                                                                                                                                                                                                                                                                                                                                                                                                                                                                                                                                                                                                                                                                                                                                                                                                                                                                                                                                                                                                                                                                                                                                                                                                                                                                                                                                                                                                                                                                                                                                                                                                                                                                                                                                                                                                                                                                                                                                                                                                                                                                                                                                                                                                                                                                                                                                                                                                                                                                                                                                                                                                                                                                                                                                                                                                                                                                                                                                                                                                                                                                                                                                                                                                                                                                                                                                                                              The frequency error of the transmitter is the difference between the measured carrier frequency and its nominal value. </w:t>
      </w:r>
    </w:p>
    <w:p w:rsidR="00761C1B" w:rsidRDefault="00761C1B" w:rsidP="00761C1B">
      <w:r>
        <w:t>SOURCE: Used in EN 300 225 V1.5.1, clause 9.2.1 SOURCE: Used in EN 300 433 V2.1.1, clause 7.1.1 SOURCE: Used in EN 300 433-01 V1.3.1, clause 7.1.1 SOURCE: Used in EN 301 796 V1.1.1, clause 7.1.1</w:t>
      </w:r>
    </w:p>
    <w:p w:rsidR="00761C1B" w:rsidRDefault="00761C1B" w:rsidP="00761C1B"/>
    <w:p w:rsidR="00761C1B" w:rsidRDefault="00761C1B" w:rsidP="00761C1B">
      <w:r>
        <w:t xml:space="preserve">                                                                                                                                                                                                                                                                                                                                                                                                                                                                                                                                                                                                                                                                                                                                                                                                                                                                                                                                                                                                                                                                                                                                                                                                                                                                                                                                                                                                                                                                                                                                                                                                                                                                                                                                                                                                                                                                                                                                                                                                                                                                                                                                                                                                                                                                                                                                                                                                                                                                                                                                                                                                                                                                                                                                                                                                                                                                                                                                                                                                                                                                                                                                                                                                                                                                                                                                                                                                                                                                                                                                                                                                                                                                                                                                                                                                                                                                                                                                                                                                                                                                                                                                                                                                                                                                                                                                                                                                                                                                                                                                                                                                                                                                                                                                                                                                                                                                                                                                                                                                                                                                                                                                                                                                                                                                                                                                                                                                                                                                                                                                                                                                                                                                                                                                                                                                                                                                                                                                                                                                                                                                                                                                                                                                                                                                                                                                                                                                                                                                                                                                                                                                                                                                                                                                                                                                                                                                                                                                                                                                                                                                                                                              The frequency error of the transmitter is the difference between the measured carrier frequency in the absence of modulation (or with modulation, provided that the presence of modulation allows sufficiently accurate measurement of the carrier frequency), and the nominal frequency of the transmitter. </w:t>
      </w:r>
    </w:p>
    <w:p w:rsidR="00761C1B" w:rsidRDefault="00761C1B" w:rsidP="00761C1B">
      <w:r>
        <w:t>SOURCE: Used in EN 301 166 V2.1.1, clause 7.7.1 SOURCE: Used in EN 301 166-01 V1.3.1, clause 7.7.1 SOURCE: Used in EN 302 561 V2.1.1, clause 7.7.1</w:t>
      </w:r>
    </w:p>
    <w:p w:rsidR="00761C1B" w:rsidRDefault="00761C1B" w:rsidP="00761C1B"/>
    <w:p w:rsidR="00761C1B" w:rsidRDefault="00761C1B" w:rsidP="00761C1B">
      <w:r>
        <w:t xml:space="preserve">                                                                                                                                                                                                                                                                                                                                                                                                                                                                                                                                                                                                                                                                                                                                                                                                                                                                                                                                                                                                                                                                                                                                                                                                                                                                                                                                                                                                                                                                                                                                                                                                                                                                                                                                                                                                                                                                                                                                                                                                                                                                                                                                                                                                                                                                                                                                                                                                                                                                                                                                                                                                                                                                                                                                                                                                                                                                                                                                                                                                                                                                                                                                                                                                                                                                                                                                                                                                                                                                                                                                                                                                                                                                                                                                                                                                                                                                                                                                                                                                                                                                                                                                                                                                                                                                                                                                                                                                                                                                                                                                                                                                                                                                                                                                                                                                                                                                                                                                                                                                                                                                                                                                                                                                                                                                                                                                                                                                                                                                                                                                                                                                                                                                                                                                                                                                                                                                                                                                                                                                                                                                                                                                                                                                                                                                                                                                                                                                                                                                                                                                                                                                                                                                                                                                                                                                                                                                                                                                                                                                                                                                                                                              The frequency error of the transmitter is the difference between the measured carrier frequency in the absence of modulation and its required frequencies ais1 and ais2. </w:t>
      </w:r>
    </w:p>
    <w:p w:rsidR="00761C1B" w:rsidRDefault="00761C1B" w:rsidP="00761C1B">
      <w:r>
        <w:t>SOURCE: Used in EN 303 098 V2.1.1, clause 8.1.1 SOURCE: Used in EN 303 098-01 V1.2.1, clause 8.1.1</w:t>
      </w:r>
    </w:p>
    <w:p w:rsidR="00761C1B" w:rsidRDefault="00761C1B" w:rsidP="00761C1B"/>
    <w:p w:rsidR="00761C1B" w:rsidRDefault="00761C1B" w:rsidP="00761C1B">
      <w:r>
        <w:t xml:space="preserve">                                                                                                                                                                                                                                                                                                                                                                                                                                                                                                                                                                                                                                                                                                                                                                                                                                                                                                                                                                                                                                                                                                                                                                                                                                                                                                                                                                                                                                                                                                                                                                                                                                                                                                                                                                                                                                                                                                                                                                                                                                                                                                                                                                                                                                                                                                                                                                                                                                                                                                                                                                                                                                                                                                                                                                                                                                                                                                                                                                                                                                                                                                                                                                                                                                                                                                                                                                                                                                                                                                                                                                                                                                                                                                                                                                                                                                                                                                                                                                                                                                                                                                                                                                                                                                                                                                                                                                                                                                                                                                                                                                                                                                                                                                                                                                                                                                                                                                                                                                                                                                                                                                                                                                                                                                                                                                                                                                                                                                                                                                                                                                                                                                                                                                                                                                                                                                                                                                                                                                                                                                                                                                                                                                                                                                                                                                                                                                                                                                                                                                                                                                                                                                                                                                                                                                                                                                                                                                                                                                                                                                                                                                                              The frequency error of the transmitter is the difference between the measured carrier frequency in the absence of modulation and the nominal frequency of the transmitter. </w:t>
      </w:r>
    </w:p>
    <w:p w:rsidR="00761C1B" w:rsidRDefault="00761C1B" w:rsidP="00761C1B">
      <w:r>
        <w:t>SOURCE: Used in EN 300 086 V2.1.2, clause 7.1.1 SOURCE: Used in EN 300 086-01 V1.4.1, clause 7.1.1 SOURCE: Used in EN 300 219 V2.1.1, clause 8.1.1 SOURCE: Used in EN 300 219-01 V1.2.1, clause 8.1.1 SOURCE: Used in EN 300 296 V2.1.1, clause 7.1.1 SOURCE: Used in EN 300 296-01 V1.4.1, clause 7.1.1 SOURCE: Used in EN 300 341 V2.1.1, clause 8.1.1 SOURCE: Used in EN 300 341-01 V1.3.1, clause 8.1.1 SOURCE: Used in EN 300 390 V2.1.1, clause 7.1.1 SOURCE: Used in EN 300 390-01 V1.2.1, clause 8.1.1 SOURCE: Used in EN 303 405 V1.1.1, clause 7.1.1</w:t>
      </w:r>
    </w:p>
    <w:p w:rsidR="00761C1B" w:rsidRDefault="00761C1B" w:rsidP="00761C1B"/>
    <w:p w:rsidR="00761C1B" w:rsidRDefault="00761C1B" w:rsidP="00761C1B">
      <w:r>
        <w:t xml:space="preserve">                                                                                                                                                                                                                                                                                                                                                                                                                                                                                                                                                                                                                                                                                                                                                                                                                                                                                                                                                                                                                                                                                                                                                                                                                                                                                                                                                                                                                                                                                                                                                                                                                                                                                                                                                                                                                                                                                                                                                                                                                                                                                                                                                                                                                                                                                                                                                                                                                                                                                                                                                                                                                                                                                                                                                                                                                                                                                                                                                                                                                                                                                                                                                                                                                                                                                                                                                                                                                                                                                                                                                                                                                                                                                                                                                                                                                                                                                                                                                                                                                                                                                                                                                                                                                                                                                                                                                                                                                                                                                                                                                                                                                                                                                                                                                                                                                                                                                                                                                                                                                                                                                                                                                                                                                                                                                                                                                                                                                                                                                                                                                                                                                                                                                                                                                                                                                                                                                                                                                                                                                                                                                                                                                                                                                                                                                                                                                                                                                                                                                                                                                                                                                                                                                                                                                                                                                                                                                                                                                                                                                                                                                                                              The frequency error of the transmitter is the difference between the measured unmodulated carrier frequency and its nominal value. </w:t>
      </w:r>
    </w:p>
    <w:p w:rsidR="00761C1B" w:rsidRDefault="00761C1B" w:rsidP="00761C1B">
      <w:r>
        <w:t>SOURCE: Used in EN 300 422 V1.2.1, clause 8.1.1 SOURCE: Used in EN 300 454-01 V1.1.2, clause 8.1.1</w:t>
      </w:r>
    </w:p>
    <w:p w:rsidR="00761C1B" w:rsidRDefault="00761C1B" w:rsidP="00761C1B"/>
    <w:p w:rsidR="00761C1B" w:rsidRDefault="00761C1B" w:rsidP="00761C1B">
      <w:r>
        <w:t xml:space="preserve">                                                                                                                                                                                                                                                                                                                                                                                                                                                                                                                                                                                                                                                                                                                                                                                                                                                                                                                                                                                                                                                                                                                                                                                                                                                                                                                                                                                                                                                                                                                                                                                                                                                                                                                                                                                                                                                                                                                                                                                                                                                                                                                                                                                                                                                                                                                                                                                                                                                                                                                                                                                                                                                                                                                                                                                                                                                                                                                                                                                                                                                                                                                                                                                                                                                                                                                                                                                                                                                                                                                                                                                                                                                                                                                                                                                                                                                                                                                                                                                                                                                                                                                                                                                                                                                                                                                                                                                                                                                                                                                                                                                                                                                                                                                                                                                                                                                                                                                                                                                                                                                                                                                                                                                                                                                                                                                                                                                                                                                                                                                                                                                                                                                                                                                                                                                                                                                                                                                                                                                                                                                                                                                                                                                                                                                                                                                                                                                                                                                                                                                                                                                                                                                                                                                                                                                                                                                                                                                                                                                                                                                                                                                              The frequency error of the transmitter is the difference between the measured unmodulated carrier frequency and the nominal frequency as stated by the manufacturer under normal and extreme conditions (see clauses 5.3 and 5.4). </w:t>
      </w:r>
    </w:p>
    <w:p w:rsidR="00761C1B" w:rsidRDefault="00761C1B" w:rsidP="00761C1B">
      <w:r>
        <w:t>SOURCE: Used in EN 302 054-01 V1.2.1, clause 7.2.1 SOURCE: Used in EN 302 454-01 V1.2.1, clause 7.2.1</w:t>
      </w:r>
    </w:p>
    <w:p w:rsidR="00761C1B" w:rsidRDefault="00761C1B" w:rsidP="00761C1B"/>
    <w:p w:rsidR="00761C1B" w:rsidRDefault="00761C1B" w:rsidP="00761C1B">
      <w:r>
        <w:t xml:space="preserve">                                                                                                                                                                                                                                                                                                                                                                                                                                                                                                                                                                                                                                                                                                                                                                                                                                                                                                                                                                                                                                                                                                                                                                                                                                                                                                                                                                                                                                                                                                                                                                                                                                                                                                                                                                                                                                                                                                                                                                                                                                                                                                                                                                                                                                                                                                                                                                                                                                                                                                                                                                                                                                                                                                                                                                                                                                                                                                                                                                                                                                                                                                                                                                                                                                                                                                                                                                                                                                                                                                                                                                                                                                                                                                                                                                                                                                                                                                                                                                                                                                                                                                                                                                                                                                                                                                                                                                                                                                                                                                                                                                                                                                                                                                                                                                                                                                                                                                                                                                                                                                                                                                                                                                                                                                                                                                                                                                                                                                                                                                                                                                                                                                                                                                                                                                                                                                                                                                                                                                                                                                                                                                                                                                                                                                                                                                                                                                                                                                                                                                                                                                                                                                                                                                                                                                                                                                                                                                                                                                                                                                                                                                                              The frequency error of the transmitter is the difference between the measured unmodulated carrier frequency and the nominal frequency as stated by the manufacturer under normal and extreme conditions (see clauses 5.3.3 and 5.3.4). </w:t>
      </w:r>
    </w:p>
    <w:p w:rsidR="00761C1B" w:rsidRDefault="00761C1B" w:rsidP="00761C1B">
      <w:r>
        <w:t>SOURCE: Used in EN 302 054 V2.2.1, clause 4.2.2.1 SOURCE: Used in EN 302 454 V2.2.1, clause 4.2.2.1</w:t>
      </w:r>
    </w:p>
    <w:p w:rsidR="00761C1B" w:rsidRDefault="00761C1B" w:rsidP="00761C1B"/>
    <w:p w:rsidR="00761C1B" w:rsidRDefault="00761C1B" w:rsidP="00761C1B">
      <w:r>
        <w:t xml:space="preserve">                                                                                                                                                                                                                                                                                                                                                                                                                                                                                                                                                                                                                                                                                                                                                                                                                                                                                                                                                                                                                                                                                                                                                                                                                                                                                                                                                                                                                                                                                                                                                                                                                                                                                                                                                                                                                                                                                                                                                                                                                                                                                                                                                                                                                                                                                                                                                                                                                                                                                                                                                                                                                                                                                                                                                                                                                                                                                                                                                                                                                                                                                                                                                                                                                                                                                                                                                                                                                                                                                                                                                                                                                                                                                                                                                                                                                                                                                                                                                                                                                                                                                                                                                                                                                                                                                                                                                                                                                                                                                                                                                                                                                                                                                                                                                                                                                                                                                                                                                                                                                                                                                                                                                                                                                                                                                                                                                                                                                                                                                                                                                                                                                                                                                                                                                                                                                                                                                                                                                                                                                                                                                                                                                                                                                                                                                                                                                                                                                                                                                                                                                                                                                                                                                                                                                                                                                                                                                                                                                                                                                                                                                                                              The frequency error of the transmitter is the difference between the unmodulated carrier frequency and its nominal value. </w:t>
      </w:r>
    </w:p>
    <w:p w:rsidR="00761C1B" w:rsidRDefault="00761C1B" w:rsidP="00761C1B">
      <w:r>
        <w:t>SOURCE: Used in EN 300 224-01 V1.3.1, clause 7.1.1</w:t>
      </w:r>
    </w:p>
    <w:p w:rsidR="00761C1B" w:rsidRDefault="00761C1B" w:rsidP="00761C1B"/>
    <w:p w:rsidR="00761C1B" w:rsidRDefault="00761C1B" w:rsidP="00761C1B">
      <w:r>
        <w:t xml:space="preserve">                                                                                                                                                                                                                                                                                                                                                                                                                                                                                                                                                                                                                                                                                                                                                                                                                                                                                                                                                                                                                                                                                                                                                                                                                                                                                                                                                                                                                                                                                                                                                                                                                                                                                                                                                                                                                                                                                                                                                                                                                                                                                                                                                                                                                                                                                                                                                                                                                                                                                                                                                                                                                                                                                                                                                                                                                                                                                                                                                                                                                                                                                                                                                                                                                                                                                                                                                                                                                                                                                                                                                                                                                                                                                                                                                                                                                                                                                                                                                                                                                                                                                                                                                                                                                                                                                                                                                                                                                                                                                                                                                                                                                                                                                                                                                                                                                                                                                                                                                                                                                                                                                                                                                                                                                                                                                                                                                                                                                                                                                                                                                                                                                                                                                                                                                                                                                                                                                                                                                                                                                                                                                                                                                                                                                                                                                                                                                                                                                                                                                                                                                                                                                                                                                                                                                                                                                                                                                                                                                                                                                                                                                                                              The frequency error of the transmitter system is the difference between the measured carrier frequency and the nominal carrier frequency. </w:t>
      </w:r>
    </w:p>
    <w:p w:rsidR="00761C1B" w:rsidRDefault="00761C1B" w:rsidP="00761C1B">
      <w:r>
        <w:t>SOURCE: Used in EN 300 718-01 V2.1.1, clause 4.2.2.1</w:t>
      </w:r>
    </w:p>
    <w:p w:rsidR="00761C1B" w:rsidRDefault="00761C1B" w:rsidP="00761C1B"/>
    <w:p w:rsidR="00761C1B" w:rsidRDefault="00761C1B" w:rsidP="00761C1B">
      <w:r>
        <w:t xml:space="preserve">                                                                                                                                                                                                                                                                                                                                                                                                                                                                                                                                                                                                                                                                                                                                                                                                                                                                                                                                                                                                                                                                                                                                                                                                                                                                                                                                                                                                                                                                                                                                                                                                                                                                                                                                                                                                                                                                                                                                                                                                                                                                                                                                                                                                                                                                                                                                                                                                                                                                                                                                                                                                                                                                                                                                                                                                                                                                                                                                                                                                                                                                                                                                                                                                                                                                                                                                                                                                                                                                                                                                                                                                                                                                                                                                                                                                                                                                                                                                                                                                                                                                                                                                                                                                                                                                                                                                                                                                                                                                                                                                                                                                                                                                                                                                                                                                                                                                                                                                                                                                                                                                                                                                                                                                                                                                                                                                                                                                                                                                                                                                                                                                                                                                                                                                                                                                                                                                                                                                                                                                                                                                                                                                                                                                                                                                                                                                                                                                                                                                                                                                                                                                                                                                                                                                                                                                                                                                                                                                                                                                                                                                                                                              The frequency error of the transmitter system is the difference between the measured unmodulated carrier and the nominal frequency declared by the manufacturer. </w:t>
      </w:r>
    </w:p>
    <w:p w:rsidR="00761C1B" w:rsidRDefault="00761C1B" w:rsidP="00761C1B">
      <w:r>
        <w:t>SOURCE: Used in EN 300 224-01 V1.3.1, clause 9.2.2.2.1</w:t>
      </w:r>
    </w:p>
    <w:p w:rsidR="00761C1B" w:rsidRDefault="00761C1B" w:rsidP="00761C1B"/>
    <w:p w:rsidR="00761C1B" w:rsidRDefault="00761C1B" w:rsidP="00761C1B">
      <w:r>
        <w:t xml:space="preserve">                                                                                                                                                                                                                                                                                                                                                                                                                                                                                                                                                                                                                                                                                                                                                                                                                                                                                                                                                                                                                                                                                                                                                                                                                                                                                                                                                                                                                                                                                                                                                                                                                                                                                                                                                                                                                                                                                                                                                                                                                                                                                                                                                                                                                                                                                                                                                                                                                                                                                                                                                                                                                                                                                                                                                                                                                                                                                                                                                                                                                                                                                                                                                                                                                                                                                                                                                                                                                                                                                                                                                                                                                                                                                                                                                                                                                                                                                                                                                                                                                                                                                                                                                                                                                                                                                                                                                                                                                                                                                                                                                                                                                                                                                                                                                                                                                                                                                                                                                                                                                                                                                                                                                                                                                                                                                                                                                                                                                                                                                                                                                                                                                                                                                                                                                                                                                                                                                                                                                                                                                                                                                                                                                                                                                                                                                                                                                                                                                                                                                                                                                                                                                                                                                                                                                                                                                                                                                                                                                                                                                                                                                                                              The frequency error shall be as defined in en 301 559-1 [1], clause 8.1. </w:t>
      </w:r>
    </w:p>
    <w:p w:rsidR="00761C1B" w:rsidRDefault="00761C1B" w:rsidP="00761C1B">
      <w:r>
        <w:t>SOURCE: Used in EN 301 559-02 V1.1.2, clause 4.2.2.1</w:t>
      </w:r>
    </w:p>
    <w:p w:rsidR="00761C1B" w:rsidRDefault="00761C1B" w:rsidP="00761C1B"/>
    <w:p w:rsidR="00761C1B" w:rsidRDefault="00761C1B" w:rsidP="00761C1B">
      <w:r>
        <w:t xml:space="preserve">                                                                                                                                                                                                                                                                                                                                                                                                                                                                                                                                                                                                                                                                                                                                                                                                                                                                                                                                                                                                                                                                                                                                                                                                                                                                                                                                                                                                                                                                                                                                                                                                                                                                                                                                                                                                                                                                                                                                                                                                                                                                                                                                                                                                                                                                                                                                                                                                                                                                                                                                                                                                                                                                                                                                                                                                                                                                                                                                                                                                                                                                                                                                                                                                                                                                                                                                                                                                                                                                                                                                                                                                                                                                                                                                                                                                                                                                                                                                                                                                                                                                                                                                                                                                                                                                                                                                                                                                                                                                                                                                                                                                                                                                                                                                                                                                                                                                                                                                                                                                                                                                                                                                                                                                                                                                                                                                                                                                                                                                                                                                                                                                                                                                                                                                                                                                                                                                                                                                                                                                                                                                                                                                                                                                                                                                                                                                                                                                                                                                                                                                                                                                                                                                                                                                                                                                                                                                                                                                                                                                                                                                                                                              The frequency error shall be as defined in en 301 839-1 [1], clause 8.1.1. </w:t>
      </w:r>
    </w:p>
    <w:p w:rsidR="00761C1B" w:rsidRDefault="00761C1B" w:rsidP="00761C1B">
      <w:r>
        <w:t>SOURCE: Used in EN 301 839-02 V1.3.1, clause 4.2.2.1</w:t>
      </w:r>
    </w:p>
    <w:p w:rsidR="00761C1B" w:rsidRDefault="00761C1B" w:rsidP="00761C1B"/>
    <w:p w:rsidR="00761C1B" w:rsidRDefault="00761C1B" w:rsidP="00761C1B">
      <w:r>
        <w:t xml:space="preserve">                                                                                                                                                                                                                                                                                                                                                                                                                                                                                                                                                                                                                                                                                                                                                                                                                                                                                                                                                                                                                                                                                                                                                                                                                                                                                                                                                                                                                                                                                                                                                                                                                                                                                                                                                                                                                                                                                                                                                                                                                                                                                                                                                                                                                                                                                                                                                                                                                                                                                                                                                                                                                                                                                                                                                                                                                                                                                                                                                                                                                                                                                                                                                                                                                                                                                                                                                                                                                                                                                                                                                                                                                                                                                                                                                                                                                                                                                                                                                                                                                                                                                                                                                                                                                                                                                                                                                                                                                                                                                                                                                                                                                                                                                                                                                                                                                                                                                                                                                                                                                                                                                                                                                                                                                                                                                                                                                                                                                                                                                                                                                                                                                                                                                                                                                                                                                                                                                                                                                                                                                                                                                                                                                                                                                                                                                                                                                                                                                                                                                                                                                                                                                                                                                                                                                                                                                                                                                                                                                                                                                                                                                                                              The frequency error shall be as defined in en 302 537-1 [1], clause 8.1.1. </w:t>
      </w:r>
    </w:p>
    <w:p w:rsidR="00761C1B" w:rsidRDefault="00761C1B" w:rsidP="00761C1B">
      <w:r>
        <w:t>SOURCE: Used in EN 302 537-02 V1.1.2, clause 4.2.2.1</w:t>
      </w:r>
    </w:p>
    <w:p w:rsidR="00761C1B" w:rsidRDefault="00761C1B" w:rsidP="00761C1B"/>
    <w:p w:rsidR="00761C1B" w:rsidRDefault="00761C1B" w:rsidP="00761C1B">
      <w:r>
        <w:t xml:space="preserve">                                                                                                                                                                                                                                                                                                                                                                                                                                                                                                                                                                                                                                                                                                                                                                                                                                                                                                                                                                                                                                                                                                                                                                                                                                                                                                                                                                                                                                                                                                                                                                                                                                                                                                                                                                                                                                                                                                                                                                                                                                                                                                                                                                                                                                                                                                                                                                                                                                                                                                                                                                                                                                                                                                                                                                                                                                                                                                                                                                                                                                                                                                                                                                                                                                                                                                                                                                                                                                                                                                                                                                                                                                                                                                                                                                                                                                                                                                                                                                                                                                                                                                                                                                                                                                                                                                                                                                                                                                                                                                                                                                                                                                                                                                                                                                                                                                                                                                                                                                                                                                                                                                                                                                                                                                                                                                                                                                                                                                                                                                                                                                                                                                                                                                                                                                                                                                                                                                                                                                                                                                                                                                                                                                                                                                                                                                                                                                                                                                                                                                                                                                                                                                                                                                                                                                                                                                                                                                                                                                                                                                                                                                                              The frequency error shall be as defined in en 303 203-1 [1], clause 8.1.1. </w:t>
      </w:r>
    </w:p>
    <w:p w:rsidR="00761C1B" w:rsidRDefault="00761C1B" w:rsidP="00761C1B">
      <w:r>
        <w:t>SOURCE: Used in EN 303 203-02 V1.1.1, clause 4.2.1.1.1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5.1.4.3) and the frequency under extreme conditions (see clause 5.1.4.4), see also clause 3.1. </w:t>
      </w:r>
    </w:p>
    <w:p w:rsidR="00761C1B" w:rsidRDefault="00761C1B" w:rsidP="00761C1B">
      <w:r>
        <w:t>SOURCE: Used in EN 301 839 V2.1.1, clause 4.2.1.1.1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5.1.4.3) and the frequency under extreme conditions (see clause 5.1.4.4). </w:t>
      </w:r>
    </w:p>
    <w:p w:rsidR="00761C1B" w:rsidRDefault="00761C1B" w:rsidP="00761C1B">
      <w:r>
        <w:t>SOURCE: Used in EN 301 559 V2.1.1, clause 4.2.1.1.1 SOURCE: Used in EN 302 537 V2.1.1, clause 4.2.1.1.1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5.3) and the frequency under extreme conditions (see clause 5.4), see also clause 3.1. 8.1.1.1 method of measurement for systems with an unmodulated carrier frequency operating mode the carrier frequency shall be measured (in the absence of modulation) with the transmitter connected to an artificial antenna if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this service, a suitable artificial antenna or test fixture may not be available. for this case, the radiated carrier signal from the device may be used for making these measurements. 8.1.1.2 method of measurement for systems with a modulated carrier frequency it may be necessary to use a test fixture (see clauses 6.4 and 6.5) connected to an artificial antenna for some equipment. the carrier (...\...) [the expected end of this definition was beyond the limit of 200 words] </w:t>
      </w:r>
    </w:p>
    <w:p w:rsidR="00761C1B" w:rsidRDefault="00761C1B" w:rsidP="00761C1B">
      <w:r>
        <w:t>SOURCE: Used in EN 301 839-01 V1.3.1, clause 8.1.1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5.3) and the frequency under extreme conditions (see clause 5.4). 8.1.1.1 method of measurement for systems with an unmodulated carrier frequency operating mode the carrier frequency shall be measured (in the absence of modulation) with the transmitter connected to an artificial antenna if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this service, a suitable artificial antenna or test fixture may not be available. for this case, the radiated carrier signal from the device may be used for making these measurements. 8.1.1.2 method of measurement for systems with a modulated output frequency it may be necessary to use a test fixture (see clauses 6.4 and 6.5) connected to an artificial antenna for some equipment. the output frequency shall be measured (...\...) [the expected end of this definition was beyond the limit of 200 words] </w:t>
      </w:r>
    </w:p>
    <w:p w:rsidR="00761C1B" w:rsidRDefault="00761C1B" w:rsidP="00761C1B">
      <w:r>
        <w:t>SOURCE: Used in EN 301 559-01 V1.1.2, clause 8.1.1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5.3) and the frequency under extreme conditions (see clause 5.4). 8.1.1.1 method of measurement for systems with an unmodulated carrier frequency provision the carrier frequency shall be measured (in the absence of modulation) with the transmitter connected to a measuring instrument or through the use of an artificial antenna as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the meds service, a suitable artificial antenna or test fixture may not be available. for this case, the radiated carrier signal from the device may be used for making these measurements. 8.1.1.2 method of measurement for systems with a modulated carrier frequency the carrier frequency shall be measured (in the presence of modulation) with the transmitter connected to an artificial antenna if (...\...) [the expected end of this definition was beyond the limit of 200 words] </w:t>
      </w:r>
    </w:p>
    <w:p w:rsidR="00761C1B" w:rsidRDefault="00761C1B" w:rsidP="00761C1B">
      <w:r>
        <w:t>SOURCE: Used in EN 302 537-01 V1.1.2, clause 8.1.1</w:t>
      </w:r>
    </w:p>
    <w:p w:rsidR="00761C1B" w:rsidRDefault="00761C1B" w:rsidP="00761C1B"/>
    <w:p w:rsidR="00761C1B" w:rsidRDefault="00761C1B" w:rsidP="00761C1B">
      <w:r>
        <w:t xml:space="preserve">                                                                                                                                                                                                                                                                                                                                                                                                                                                                                                                                                                                                                                                                                                                                                                                                                                                                                                                                                                                                                                                                                                                                                                                                                                                                                                                                                                                                                                                                                                                                                                                                                                                                                                                                                                                                                                                                                                                                                                                                                                                                                                                                                                                                                                                                                                                                                                                                                                                                                                                                                                                                                                                                                                                                                                                                                                                                                                                                                                                                                                                                                                                                                                                                                                                                                                                                                                                                                                                                                                                                                                                                                                                                                                                                                                                                                                                                                                                                                                                                                                                                                                                                                                                                                                                                                                                                                                                                                                                                                                                                                                                                                                                                                                                                                                                                                                                                                                                                                                                                                                                                                                                                                                                                                                                                                                                                                                                                                                                                                                                                                                                                                                                                                                                                                                                                                                                                                                                                                                                                                                                                                                                                                                                                                                                                                                                                                                                                                                                                                                                                                                                                                                                                                                                                                                                                                                                                                                                                                                                                                                                                                                                              The frequency error, also known as frequency drift, is the relative difference between the nominal frequency as measured on the devices under test and under normal test conditions (see clause 5.3) and the frequency under extreme test conditions (see clause 5.4). 8.1.1.1 method of measurement for systems with an unmodulated carrier frequency operating mode the carrier frequency shall be measured (in the absence of modulation). the measurement shall be made under normal test conditions (see clause 5.3) and extreme test conditions (extreme temperature and supply voltage simultaneously, see clause 5.4). the frequency error is determined as follows: * under normal test conditions according to clause 5.3 the carrier frequency f is measured and recorded; * under all extreme test conditions according to clause 5.4 the carrier frequency fe is measured and recorded; where: * f = the frequency measured under normal test conditions; * fe = the frequency measured under extreme test conditions. the value of (fe - f)/f is the frequency error. the frequency error should be recorded for each extreme test condition. 8.1.1.2 method of measurement for systems with a modulated output frequency this clause is applicable to equipment that can only operate in a modulated mode. the (...\...) [the expected end of this definition was beyond the limit of 200 words] </w:t>
      </w:r>
    </w:p>
    <w:p w:rsidR="00761C1B" w:rsidRDefault="00761C1B" w:rsidP="00761C1B">
      <w:r>
        <w:t>SOURCE: Used in EN 303 203-01 V1.1.1, clause 8.1.1</w:t>
      </w:r>
    </w:p>
    <w:p w:rsidR="00761C1B" w:rsidRDefault="00761C1B" w:rsidP="00761C1B"/>
    <w:p w:rsidR="00761C1B" w:rsidRDefault="00761C1B" w:rsidP="00761C1B">
      <w:r>
        <w:t xml:space="preserve">                                                                                                                                                                                                                                                                                                                                                                                                                                                                                                                                                                                                                                                                                                                                                                                                                                                                                                                                                                                                                                                                                                                                                                                                                                                                                                                                                                                                                                                                                                                                                                                                                                                                                                                                                                                                                                                                                                                                                                                                                                                                                                                                                                                                                                                                                                                                                                                                                                                                                                                                                                                                                                                                                                                                                                                                                                                                                                                                                                                                                                                                                                                                                                                                                                                                                                                                                                                                                                                                                                                                                                                                                                                                                                                                                                                                                                                                                                                                                                                                                                                                                                                                                                                                                                                                                                                                                                                                                                                                                                                                                                                                                                                                                                                                                                                                                                                                                                                                                                                                                                                                                                                                                                                                                                                                                                                                                                                                                                                                                                                                                                                                                                                                                                                                                                                                                                                                                                                                                                                                                                                                                                                                                                                                                                                                                                                                                                                                                                                                                                                                                                                                                                                                                                                                                                                                                                                                                                                                                                                                                                                                                                                              The frequency error, also known as frequency drift, is the relative difference between the nominal frequency as measured on the equipment under test and under normal test conditions (see clause 5.1.4.3) and the frequency under extreme test conditions (see clause 5.1.4.4). </w:t>
      </w:r>
    </w:p>
    <w:p w:rsidR="00761C1B" w:rsidRDefault="00761C1B" w:rsidP="00761C1B">
      <w:r>
        <w:t>SOURCE: Used in EN 303 203 V2.1.1, clause 4.2.1.1.1</w:t>
      </w:r>
    </w:p>
    <w:p w:rsidR="00761C1B" w:rsidRDefault="00761C1B" w:rsidP="00761C1B"/>
    <w:p w:rsidR="00761C1B" w:rsidRDefault="00761C1B" w:rsidP="00761C1B">
      <w:r>
        <w:t xml:space="preserve">                                                                                                                                                                                                                                                                                                                                                                                                                                                                                                                                                                                                                                                                                                                                                                                                                                                                                                                                                                                                                                                                                                                                                                                                                                                                                                                                                                                                                                                                                                                                                                                                                                                                                                                                                                                                                                                                                                                                                                                                                                                                                                                                                                                                                                                                                                                                                                                                                                                                                                                                                                                                                                                                                                                                                                                                                                                                                                                                                                                                                                                                                                                                                                                                                                                                                                                                                                                                                                                                                                                                                                                                                                                                                                                                                                                                                                                                                                                                                                                                                                                                                                                                                                                                                                                                                                                                                                                                                                                                                                                                                                                                                                                                                                                                                                                                                                                                                                                                                                                                                                                                                                                                                                                                                                                                                                                                                                                                                                                                                                                                                                                                                                                                                                                                                                                                                                                                                                                                                                                                                                                                                                                                                                                                                                                                                                                                                                                                                                                                                                                                                                                                                                                                                                                                                                                                                                                                                                                                                                                                                                                                                                                              The frequency error, known as frequency drift, is the difference between the frequency of the device under test measured under normal test conditions (see clause 5.1.1.1) and the frequency measured under extreme test conditions (see clause 5.1.1.2). </w:t>
      </w:r>
    </w:p>
    <w:p w:rsidR="00761C1B" w:rsidRDefault="00761C1B" w:rsidP="00761C1B">
      <w:r>
        <w:t>SOURCE: Used in EN 302 208 V3.1.1, clause 4.3.1.2</w:t>
      </w:r>
    </w:p>
    <w:p w:rsidR="00761C1B" w:rsidRDefault="00761C1B" w:rsidP="00761C1B"/>
    <w:p w:rsidR="00761C1B" w:rsidRDefault="00761C1B" w:rsidP="00761C1B">
      <w:r>
        <w:t xml:space="preserve">                                                                                                                                                                                                                                                                                                                                                                                                                                                                                                                                                                                                                                                                                                                                                                                                                                                                                                                                                                                                                                                                                                                                                                                                                                                                                                                                                                                                                                                                                                                                                                                                                                                                                                                                                                                                                                                                                                                                                                                                                                                                                                                                                                                                                                                                                                                                                                                                                                                                                                                                                                                                                                                                                                                                                                                                                                                                                                                                                                                                                                                                                                                                                                                                                                                                                                                                                                                                                                                                                                                                                                                                                                                                                                                                                                                                                                                                                                                                                                                                                                                                                                                                                                                                                                                                                                                                                                                                                                                                                                                                                                                                                                                                                                                                                                                                                                                                                                                                                                                                                                                                                                                                                                                                                                                                                                                                                                                                                                                                                                                                                                                                                                                                                                                                                                                                                                                                                                                                                                                                                                                                                                                                                                                                                                                                                                                                                                                                                                                                                                                                                                                                                                                                                                                                                                                                                                                                                                                                                                                                                                                                                                                              The frequency error, known as frequency drift, is the difference between the frequency of the device under test measured under normal test conditions (see clause 5.3) and the frequency measured under extreme test conditions (see clause 5.4). </w:t>
      </w:r>
    </w:p>
    <w:p w:rsidR="00761C1B" w:rsidRDefault="00761C1B" w:rsidP="00761C1B">
      <w:r>
        <w:t>SOURCE: Used in EN 302 208-01 V2.1.1, clause 8.1.1</w:t>
      </w:r>
    </w:p>
    <w:p w:rsidR="00761C1B" w:rsidRDefault="00761C1B" w:rsidP="00761C1B"/>
    <w:p w:rsidR="00761C1B" w:rsidRDefault="00761C1B" w:rsidP="00761C1B">
      <w:r>
        <w:t xml:space="preserve">                                                                                                                                                                                                                                                                                                                                                                                                                                                                                                                                                                                                                                                                                                                                                                                                                                                                                                                                                                                                                                                                                                                                                                                                                                                                                                                                                                                                                                                                                                                                                                                                                                                                                                                                                                                                                                                                                                                                                                                                                                                                                                                                                                                                                                                                                                                                                                                                                                                                                                                                                                                                                                                                                                                                                                                                                                                                                                                                                                                                                                                                                                                                                                                                                                                                                                                                                                                                                                                                                                                                                                                                                                                                                                                                                                                                                                                                                                                                                                                                                                                                                                                                                                                                                                                                                                                                                                                                                                                                                                                                                                                                                                                                                                                                                                                                                                                                                                                                                                                                                                                                                                                                                                                                                                                                                                                                                                                                                                                                                                                                                                                                                                                                                                                                                                                                                                                                                                                                                                                                                                                                                                                                                                                                                                                                                                                                                                                                                                                                                                                                                                                                                                                                                                                                                                                                                                                                                                                                                                                                                                                                                                                              The frequency modulation range denotes the frequency range which is covered during a complete modulation sequence of a radar transmit cycle. </w:t>
      </w:r>
    </w:p>
    <w:p w:rsidR="00761C1B" w:rsidRDefault="00761C1B" w:rsidP="00761C1B">
      <w:r>
        <w:t>SOURCE: Used in EN 302 858-01 V1.3.1, clause 7.6.1</w:t>
      </w:r>
    </w:p>
    <w:p w:rsidR="00761C1B" w:rsidRDefault="00761C1B" w:rsidP="00761C1B"/>
    <w:p w:rsidR="00761C1B" w:rsidRDefault="00761C1B" w:rsidP="00761C1B">
      <w:r>
        <w:t xml:space="preserve">                                                                                                                                                                                                                                                                                                                                                                                                                                                                                                                                                                                                                                                                                                                                                                                                                                                                                                                                                                                                                                                                                                                                                                                                                                                                                                                                                                                                                                                                                                                                                                                                                                                                                                                                                                                                                                                                                                                                                                                                                                                                                                                                                                                                                                                                                                                                                                                                                                                                                                                                                                                                                                                                                                                                                                                                                                                                                                                                                                                                                                                                                                                                                                                                                                                                                                                                                                                                                                                                                                                                                                                                                                                                                                                                                                                                                                                                                                                                                                                                                                                                                                                                                                                                                                                                                                                                                                                                                                                                                                                                                                                                                                                                                                                                                                                                                                                                                                                                                                                                                                                                                                                                                                                                                                                                                                                                                                                                                                                                                                                                                                                                                                                                                                                                                                                                                                                                                                                                                                                                                                                                                                                                                                                                                                                                                                                                                                                                                                                                                                                                                                                                                                                                                                                                                                                                                                                                                                                                                                                                                                                                                                                              The frequency of highest maximum mean e.i.r.p. spectral density is the frequency at which the device radiates the highest maximum mean equivalent isotropically radiated power spectral density (across all frequencies and device orientations) under the specified conditions of measurement when the device is transmitting the normal test signal (clauses 6.1 and 6.2). </w:t>
      </w:r>
    </w:p>
    <w:p w:rsidR="00761C1B" w:rsidRDefault="00761C1B" w:rsidP="00761C1B">
      <w:r>
        <w:t>SOURCE: Used in EN 302 500-01 V2.1.1, clause 8.2.1</w:t>
      </w:r>
    </w:p>
    <w:p w:rsidR="00761C1B" w:rsidRDefault="00761C1B" w:rsidP="00761C1B"/>
    <w:p w:rsidR="00761C1B" w:rsidRDefault="00761C1B" w:rsidP="00761C1B">
      <w:r>
        <w:t xml:space="preserve">                                                                                                                                                                                                                                                                                                                                                                                                                                                                                                                                                                                                                                                                                                                                                                                                                                                                                                                                                                                                                                                                                                                                                                                                                                                                                                                                                                                                                                                                                                                                                                                                                                                                                                                                                                                                                                                                                                                                                                                                                                                                                                                                                                                                                                                                                                                                                                                                                                                                                                                                                                                                                                                                                                                                                                                                                                                                                                                                                                                                                                                                                                                                                                                                                                                                                                                                                                                                                                                                                                                                                                                                                                                                                                                                                                                                                                                                                                                                                                                                                                                                                                                                                                                                                                                                                                                                                                                                                                                                                                                                                                                                                                                                                                                                                                                                                                                                                                                                                                                                                                                                                                                                                                                                                                                                                                                                                                                                                                                                                                                                                                                                                                                                                                                                                                                                                                                                                                                                                                                                                                                                                                                                                                                                                                                                                                                                                                                                                                                                                                                                                                                                                                                                                                                                                                                                                                                                                                                                                                                                                                                                                                                              The frequency range of the modulation bandwidth contains all associated side bands above the following level: a) for carrier frequencies below 135 khz: - 23 db below the carrier, for rfid within the transmitter emission boundary of figure g.1, and for rfid and eas systems within the transmitter mask of figures g.2, g.3 and g.4, see [2] or the appropriate spurious limit as defined in clause 7.5. b) for carrier frequencies in the range 135 khz to 30 mhz: - 15 db below the carrier or the appropriate spurious limit as defined in clause 7.5. where the assigned frequency band has been divided into sub-bands by the regulatory body, the above measuring levels and bandwidths apply inside these sub-bands. for the modulation products of rfid and eas systems, see annex g. </w:t>
      </w:r>
    </w:p>
    <w:p w:rsidR="00761C1B" w:rsidRDefault="00761C1B" w:rsidP="00761C1B">
      <w:r>
        <w:t>SOURCE: Used in EN 300 330-01 V1.8.1, clause 7.4.1</w:t>
      </w:r>
    </w:p>
    <w:p w:rsidR="00761C1B" w:rsidRDefault="00761C1B" w:rsidP="00761C1B"/>
    <w:p w:rsidR="00761C1B" w:rsidRDefault="00761C1B" w:rsidP="00761C1B">
      <w:r>
        <w:t xml:space="preserve">                                                                                                                                                                                                                                                                                                                                                                                                                                                                                                                                                                                                                                                                                                                                                                                                                                                                                                                                                                                                                                                                                                                                                                                                                                                                                                                                                                                                                                                                                                                                                                                                                                                                                                                                                                                                                                                                                                                                                                                                                                                                                                                                                                                                                                                                                                                                                                                                                                                                                                                                                                                                                                                                                                                                                                                                                                                                                                                                                                                                                                                                                                                                                                                                                                                                                                                                                                                                                                                                                                                                                                                                                                                                                                                                                                                                                                                                                                                                                                                                                                                                                                                                                                                                                                                                                                                                                                                                                                                                                                                                                                                                                                                                                                                                                                                                                                                                                                                                                                                                                                                                                                                                                                                                                                                                                                                                                                                                                                                                                                                                                                                                                                                                                                                                                                                                                                                                                                                                                                                                                                                                                                                                                                                                                                                                                                                                                                                                                                                                                                                                                                                                                                                                                                                                                                                                                                                                                                                                                                                                                                                                                                                              The frequency range shall be as defined in en 300 328-1 [4], clause 5.2.3. </w:t>
      </w:r>
    </w:p>
    <w:p w:rsidR="00761C1B" w:rsidRDefault="00761C1B" w:rsidP="00761C1B">
      <w:r>
        <w:t>SOURCE: Used in EN 300 328-02 V1.2.1, clause 4.2.3.1</w:t>
      </w:r>
    </w:p>
    <w:p w:rsidR="00761C1B" w:rsidRDefault="00761C1B" w:rsidP="00761C1B"/>
    <w:p w:rsidR="00761C1B" w:rsidRDefault="00761C1B" w:rsidP="00761C1B">
      <w:r>
        <w:t xml:space="preserve">                                                                                                                                                                                                                                                                                                                                                                                                                                                                                                                                                                                                                                                                                                                                                                                                                                                                                                                                                                                                                                                                                                                                                                                                                                                                                                                                                                                                                                                                                                                                                                                                                                                                                                                                                                                                                                                                                                                                                                                                                                                                                                                                                                                                                                                                                                                                                                                                                                                                                                                                                                                                                                                                                                                                                                                                                                                                                                                                                                                                                                                                                                                                                                                                                                                                                                                                                                                                                                                                                                                                                                                                                                                                                                                                                                                                                                                                                                                                                                                                                                                                                                                                                                                                                                                                                                                                                                                                                                                                                                                                                                                                                                                                                                                                                                                                                                                                                                                                                                                                                                                                                                                                                                                                                                                                                                                                                                                                                                                                                                                                                                                                                                                                                                                                                                                                                                                                                                                                                                                                                                                                                                                                                                                                                                                                                                                                                                                                                                                                                                                                                                                                                                                                                                                                                                                                                                                                                                                                                                                                                                                                                                                              The frequency stability of an emission is the variation of frequency against a predetermined time scale. </w:t>
      </w:r>
    </w:p>
    <w:p w:rsidR="00761C1B" w:rsidRDefault="00761C1B" w:rsidP="00761C1B">
      <w:r>
        <w:t>SOURCE: Used in EN 302 077 V2.1.1, clause 4.2.2.1 SOURCE: Used in EN 302 077-01 V1.1.1, clause 4.2.2.1 SOURCE: Used in EN 302 245 V2.1.1, clause 4.2.2.1 SOURCE: Used in EN 302 245-01 V1.1.1, clause 4.2.2.1</w:t>
      </w:r>
    </w:p>
    <w:p w:rsidR="00761C1B" w:rsidRDefault="00761C1B" w:rsidP="00761C1B"/>
    <w:p w:rsidR="00761C1B" w:rsidRDefault="00761C1B" w:rsidP="00761C1B">
      <w:r>
        <w:t xml:space="preserve">                                                                                                                                                                                                                                                                                                                                                                                                                                                                                                                                                                                                                                                                                                                                                                                                                                                                                                                                                                                                                                                                                                                                                                                                                                                                                                                                                                                                                                                                                                                                                                                                                                                                                                                                                                                                                                                                                                                                                                                                                                                                                                                                                                                                                                                                                                                                                                                                                                                                                                                                                                                                                                                                                                                                                                                                                                                                                                                                                                                                                                                                                                                                                                                                                                                                                                                                                                                                                                                                                                                                                                                                                                                                                                                                                                                                                                                                                                                                                                                                                                                                                                                                                                                                                                                                                                                                                                                                                                                                                                                                                                                                                                                                                                                                                                                                                                                                                                                                                                                                                                                                                                                                                                                                                                                                                                                                                                                                                                                                                                                                                                                                                                                                                                                                                                                                                                                                                                                                                                                                                                                                                                                                                                                                                                                                                                                                                                                                                                                                                                                                                                                                                                                                                                                                                                                                                                                                                                                                                                                                                                                                                                                              The frequency stability under low voltage condition is the ability of the equipment to remain on the assigned operating frequency band, when the battery voltage falls below the lower extreme voltage level. </w:t>
      </w:r>
    </w:p>
    <w:p w:rsidR="00761C1B" w:rsidRDefault="00761C1B" w:rsidP="00761C1B">
      <w:r>
        <w:t>SOURCE: Used in EN 302 054-01 V1.2.1, clause 7.7.1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w:t>
      </w:r>
    </w:p>
    <w:p w:rsidR="00761C1B" w:rsidRDefault="00761C1B" w:rsidP="00761C1B">
      <w:r>
        <w:t>SOURCE: Used in EN 301 559 V2.1.1, clause 4.2.1.6.1 SOURCE: Used in EN 301 839 V2.1.1, clause 4.2.1.5.1 SOURCE: Used in EN 303 203 V2.1.1, clause 4.2.1.6.1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8.5.1.1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carrier frequency shall be monitored. </w:t>
      </w:r>
    </w:p>
    <w:p w:rsidR="00761C1B" w:rsidRDefault="00761C1B" w:rsidP="00761C1B">
      <w:r>
        <w:t>SOURCE: Used in EN 301 839-01 V1.3.1, clause 8.5.1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8.6.1.1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center frequency shall be monitored. </w:t>
      </w:r>
    </w:p>
    <w:p w:rsidR="00761C1B" w:rsidRDefault="00761C1B" w:rsidP="00761C1B">
      <w:r>
        <w:t>SOURCE: Used in EN 301 559-01 V1.1.2, clause 8.6.1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8.6.1.1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centre frequency shall be monitored. </w:t>
      </w:r>
    </w:p>
    <w:p w:rsidR="00761C1B" w:rsidRDefault="00761C1B" w:rsidP="00761C1B">
      <w:r>
        <w:t>SOURCE: Used in EN 303 203-01 V1.1.1, clause 8.6.1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8.5.1.1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carrier frequency shall be monitored. </w:t>
      </w:r>
    </w:p>
    <w:p w:rsidR="00761C1B" w:rsidRDefault="00761C1B" w:rsidP="00761C1B">
      <w:r>
        <w:t>SOURCE: Used in EN 302 537-01 V1.1.2, clause 8.5.1</w:t>
      </w:r>
    </w:p>
    <w:p w:rsidR="00761C1B" w:rsidRDefault="00761C1B" w:rsidP="00761C1B"/>
    <w:p w:rsidR="00761C1B" w:rsidRDefault="00761C1B" w:rsidP="00761C1B">
      <w:r>
        <w:t xml:space="preserve">                                                                                                                                                                                                                                                                                                                                                                                                                                                                                                                                                                                                                                                                                                                                                                                                                                                                                                                                                                                                                                                                                                                                                                                                                                                                                                                                                                                                                                                                                                                                                                                                                                                                                                                                                                                                                                                                                                                                                                                                                                                                                                                                                                                                                                                                                                                                                                                                                                                                                                                                                                                                                                                                                                                                                                                                                                                                                                                                                                                                                                                                                                                                                                                                                                                                                                                                                                                                                                                                                                                                                                                                                                                                                                                                                                                                                                                                                                                                                                                                                                                                                                                                                                                                                                                                                                                                                                                                                                                                                                                                                                                                                                                                                                                                                                                                                                                                                                                                                                                                                                                                                                                                                                                                                                                                                                                                                                                                                                                                                                                                                                                                                                                                                                                                                                                                                                                                                                                                                                                                                                                                                                                                                                                                                                                                                                                                                                                                                                                                                                                                                                                                                                                                                                                                                                                                                                                                                                                                                                                                                                                                                                                              The frequency stability under low voltage conditions is the ability of the equipment to remain within its permitted frequency limits when the battery voltage falls below the lower extreme voltage level. </w:t>
      </w:r>
    </w:p>
    <w:p w:rsidR="00761C1B" w:rsidRDefault="00761C1B" w:rsidP="00761C1B">
      <w:r>
        <w:t>SOURCE: Used in EN 302 054 V2.2.1, clause 4.2.7.1 SOURCE: Used in EN 302 208-01 V2.1.1, clause 8.2.1 SOURCE: Used in EN 302 454 V2.2.1, clause 4.2.7.1 SOURCE: Used in EN 302 454-01 V1.2.1, clause 7.7.1</w:t>
      </w:r>
    </w:p>
    <w:p w:rsidR="00761C1B" w:rsidRDefault="00761C1B" w:rsidP="00761C1B"/>
    <w:p w:rsidR="00761C1B" w:rsidRDefault="00761C1B" w:rsidP="00761C1B">
      <w:r>
        <w:t xml:space="preserve">                                                                                                                                                                                                                                                                                                                                                                                                                                                                                                                                                                                                                                                                                                                                                                                                                                                                                                                                                                                                                                                                                                                                                                                                                                                                                                                                                                                                                                                                                                                                                                                                                                                                                                                                                                                                                                                                                                                                                                                                                                                                                                                                                                                                                                                                                                                                                                                                                                                                                                                                                                                                                                                                                                                                                                                                                                                                                                                                                                                                                                                                                                                                                                                                                                                                                                                                                                                                                                                                                                                                                                                                                                                                                                                                                                                                                                                                                                                                                                                                                                                                                                                                                                                                                                                                                                                                                                                                                                                                                                                                                                                                                                                                                                                                                                                                                                                                                                                                                                                                                                                                                                                                                                                                                                                                                                                                                                                                                                                                                                                                                                                                                                                                                                                                                                                                                                                                                                                                                                                                                                                                                                                                                                                                                                                                                                                                                                                                                                                                                                                                                                                                                                                                                                                                                                                                                                                                                                                                                                                                                                                                                                                              The frequency stability under low voltage conditions is the ability of the equipment to remain within its permitted frequency limits when the battery voltage falls below the lowest extreme voltage level. </w:t>
      </w:r>
    </w:p>
    <w:p w:rsidR="00761C1B" w:rsidRDefault="00761C1B" w:rsidP="00761C1B">
      <w:r>
        <w:t>SOURCE: Used in EN 302 208 V3.1.1, clause 4.3.2.2</w:t>
      </w:r>
    </w:p>
    <w:p w:rsidR="00761C1B" w:rsidRDefault="00761C1B" w:rsidP="00761C1B"/>
    <w:p w:rsidR="00761C1B" w:rsidRDefault="00761C1B" w:rsidP="00761C1B">
      <w:r>
        <w:t xml:space="preserve">                                                                                                                                                                                                                                                                                                                                                                                                                                                                                                                                                                                                                                                                                                                                                                                                                                                                                                                                                                                                                                                                                                                                                                                                                                                                                                                                                                                                                                                                                                                                                                                                                                                                                                                                                                                                                                                                                                                                                                                                                                                                                                                                                                                                                                                                                                                                                                                                                                                                                                                                                                                                                                                                                                                                                                                                                                                                                                                                                                                                                                                                                                                                                                                                                                                                                                                                                                                                                                                                                                                                                                                                                                                                                                                                                                                                                                                                                                                                                                                                                                                                                                                                                                                                                                                                                                                                                                                                                                                                                                                                                                                                                                                                                                                                                                                                                                                                                                                                                                                                                                                                                                                                                                                                                                                                                                                                                                                                                                                                                                                                                                                                                                                                                                                                                                                                                                                                                                                                                                                                                                                                                                                                                                                                                                                                                                                                                                                                                                                                                                                                                                                                                                                                                                                                                                                                                                                                                                                                                                                                                                                                                                                              The frequency stability under low voltage conditions shall be as defined in en 301 559-1 [1], clause 8.6. </w:t>
      </w:r>
    </w:p>
    <w:p w:rsidR="00761C1B" w:rsidRDefault="00761C1B" w:rsidP="00761C1B">
      <w:r>
        <w:t>SOURCE: Used in EN 301 559-02 V1.1.2, clause 4.2.6.1</w:t>
      </w:r>
    </w:p>
    <w:p w:rsidR="00761C1B" w:rsidRDefault="00761C1B" w:rsidP="00761C1B"/>
    <w:p w:rsidR="00761C1B" w:rsidRDefault="00761C1B" w:rsidP="00761C1B">
      <w:r>
        <w:t xml:space="preserve">                                                                                                                                                                                                                                                                                                                                                                                                                                                                                                                                                                                                                                                                                                                                                                                                                                                                                                                                                                                                                                                                                                                                                                                                                                                                                                                                                                                                                                                                                                                                                                                                                                                                                                                                                                                                                                                                                                                                                                                                                                                                                                                                                                                                                                                                                                                                                                                                                                                                                                                                                                                                                                                                                                                                                                                                                                                                                                                                                                                                                                                                                                                                                                                                                                                                                                                                                                                                                                                                                                                                                                                                                                                                                                                                                                                                                                                                                                                                                                                                                                                                                                                                                                                                                                                                                                                                                                                                                                                                                                                                                                                                                                                                                                                                                                                                                                                                                                                                                                                                                                                                                                                                                                                                                                                                                                                                                                                                                                                                                                                                                                                                                                                                                                                                                                                                                                                                                                                                                                                                                                                                                                                                                                                                                                                                                                                                                                                                                                                                                                                                                                                                                                                                                                                                                                                                                                                                                                                                                                                                                                                                                                                              The frequency stability under low voltage conditions shall be as defined in en 301 839-1 [1], clause 8.5.1. </w:t>
      </w:r>
    </w:p>
    <w:p w:rsidR="00761C1B" w:rsidRDefault="00761C1B" w:rsidP="00761C1B">
      <w:r>
        <w:t>SOURCE: Used in EN 301 839-02 V1.3.1, clause 4.2.6.1</w:t>
      </w:r>
    </w:p>
    <w:p w:rsidR="00761C1B" w:rsidRDefault="00761C1B" w:rsidP="00761C1B"/>
    <w:p w:rsidR="00761C1B" w:rsidRDefault="00761C1B" w:rsidP="00761C1B">
      <w:r>
        <w:t xml:space="preserve">                                                                                                                                                                                                                                                                                                                                                                                                                                                                                                                                                                                                                                                                                                                                                                                                                                                                                                                                                                                                                                                                                                                                                                                                                                                                                                                                                                                                                                                                                                                                                                                                                                                                                                                                                                                                                                                                                                                                                                                                                                                                                                                                                                                                                                                                                                                                                                                                                                                                                                                                                                                                                                                                                                                                                                                                                                                                                                                                                                                                                                                                                                                                                                                                                                                                                                                                                                                                                                                                                                                                                                                                                                                                                                                                                                                                                                                                                                                                                                                                                                                                                                                                                                                                                                                                                                                                                                                                                                                                                                                                                                                                                                                                                                                                                                                                                                                                                                                                                                                                                                                                                                                                                                                                                                                                                                                                                                                                                                                                                                                                                                                                                                                                                                                                                                                                                                                                                                                                                                                                                                                                                                                                                                                                                                                                                                                                                                                                                                                                                                                                                                                                                                                                                                                                                                                                                                                                                                                                                                                                                                                                                                                              The frequency stability under low voltage conditions shall be as defined in en 302 537-1 [1], clause 8.5.1. </w:t>
      </w:r>
    </w:p>
    <w:p w:rsidR="00761C1B" w:rsidRDefault="00761C1B" w:rsidP="00761C1B">
      <w:r>
        <w:t>SOURCE: Used in EN 302 537-02 V1.1.2, clause 4.2.6.1</w:t>
      </w:r>
    </w:p>
    <w:p w:rsidR="00761C1B" w:rsidRDefault="00761C1B" w:rsidP="00761C1B"/>
    <w:p w:rsidR="00761C1B" w:rsidRDefault="00761C1B" w:rsidP="00761C1B">
      <w:r>
        <w:t xml:space="preserve">                                                                                                                                                                                                                                                                                                                                                                                                                                                                                                                                                                                                                                                                                                                                                                                                                                                                                                                                                                                                                                                                                                                                                                                                                                                                                                                                                                                                                                                                                                                                                                                                                                                                                                                                                                                                                                                                                                                                                                                                                                                                                                                                                                                                                                                                                                                                                                                                                                                                                                                                                                                                                                                                                                                                                                                                                                                                                                                                                                                                                                                                                                                                                                                                                                                                                                                                                                                                                                                                                                                                                                                                                                                                                                                                                                                                                                                                                                                                                                                                                                                                                                                                                                                                                                                                                                                                                                                                                                                                                                                                                                                                                                                                                                                                                                                                                                                                                                                                                                                                                                                                                                                                                                                                                                                                                                                                                                                                                                                                                                                                                                                                                                                                                                                                                                                                                                                                                                                                                                                                                                                                                                                                                                                                                                                                                                                                                                                                                                                                                                                                                                                                                                                                                                                                                                                                                                                                                                                                                                                                                                                                                                                              The frequency stability under low voltage conditions shall be as defined in en 303 203-1 [1], clause 8.6.1. </w:t>
      </w:r>
    </w:p>
    <w:p w:rsidR="00761C1B" w:rsidRDefault="00761C1B" w:rsidP="00761C1B">
      <w:r>
        <w:t>SOURCE: Used in EN 303 203-02 V1.1.1, clause 4.2.1.6.1</w:t>
      </w:r>
    </w:p>
    <w:p w:rsidR="00761C1B" w:rsidRDefault="00761C1B" w:rsidP="00761C1B"/>
    <w:p w:rsidR="00761C1B" w:rsidRDefault="00761C1B" w:rsidP="00761C1B">
      <w:r>
        <w:t xml:space="preserve">                                                                                                                                                                                                                                                                                                                                                                                                                                                                                                                                                                                                                                                                                                                                                                                                                                                                                                                                                                                                                                                                                                                                                                                                                                                                                                                                                                                                                                                                                                                                                                                                                                                                                                                                                                                                                                                                                                                                                                                                                                                                                                                                                                                                                                                                                                                                                                                                                                                                                                                                                                                                                                                                                                                                                                                                                                                                                                                                                                                                                                                                                                                                                                                                                                                                                                                                                                                                                                                                                                                                                                                                                                                                                                                                                                                                                                                                                                                                                                                                                                                                                                                                                                                                                                                                                                                                                                                                                                                                                                                                                                                                                                                                                                                                                                                                                                                                                                                                                                                                                                                                                                                                                                                                                                                                                                                                                                                                                                                                                                                                                                                                                                                                                                                                                                                                                                                                                                                                                                                                                                                                                                                                                                                                                                                                                                                                                                                                                                                                                                                                                                                                                                                                                                                                                                                                                                                                                                                                                                                                                                                                                                                              fsm definitions the security fsms described here are generic machines. they illustrate how the security procedures are handled across the interface between two fes. 20.4.1 two-way mutual authentication fsms 20.4.1.1 outgoing fsm the outgoing fsm controls the originating side of the interface. it is shown in figure 20-1. figure 20-1: originating fsm states 20.4.1.1.1 state 1:"idle" the following event is considered in this state: (e1)authrequest this is an internal event, caused by the need of the sl to create an association with an remote fe in order to begin accessing a service function. this event causes a transition to the state 2, wait for subsequent requests. 20.4.1.1.2 state 2:"wait for subsequent requests" in this state, subsequent operations to be sent with the authrequest operation (in the same message) to the remote fe are expected. the following two events are considered in this state: (e2)request _to_remote_fe this is an internal event caused by the reception of an operation. the operation is buffered until the reception of a delimiter (or a timer expiration). the originating fsm remains in the same state; and (e3)send_authrequest_with_requests this is an internal event caused by the reception of a delimiter, that indicates the reception of the last (...\...) [the expected end of this definition was beyond the limit of 200 words] </w:t>
      </w:r>
    </w:p>
    <w:p w:rsidR="00761C1B" w:rsidRDefault="00761C1B" w:rsidP="00761C1B">
      <w:r>
        <w:t>SOURCE: Used in EN 301 140-01 V1.3.4, clause 20.4</w:t>
      </w:r>
    </w:p>
    <w:p w:rsidR="00761C1B" w:rsidRDefault="00761C1B" w:rsidP="00761C1B"/>
    <w:p w:rsidR="00761C1B" w:rsidRDefault="00761C1B" w:rsidP="00761C1B">
      <w:r>
        <w:t xml:space="preserve">                                                                                                                                                                                                                                                                                                                                                                                                                                                                                                                                                                                                                                                                                                                                                                                                                                                                                                                                                                                                                                                                                                                                                                                                                                                                                                                                                                                                                                                                                                                                                                                                                                                                                                                                                                                                                                                                                                                                                                                                                                                                                                                                                                                                                                                                                                                                                                                                                                                                                                                                                                                                                                                                                                                                                                                                                                                                                                                                                                                                                                                                                                                                                                                                                                                                                                                                                                                                                                                                                                                                                                                                                                                                                                                                                                                                                                                                                                                                                                                                                                                                                                                                                                                                                                                                                                                                                                                                                                                                                                                                                                                                                                                                                                                                                                                                                                                                                                                                                                                                                                                                                                                                                                                                                                                                                                                                                                                                                                                                                                                                                                                                                                                                                                                                                                                                                                                                                                                                                                                                                                                                                                                                                                                                                                                                                                                                                                                                                                                                                                                                                                                                                                                                                                                                                                                                                                                                                                                                                                                                                                                                                                                                  fsm definitions the security fsms for two-way and three-way mutual authentication are described in itu-t recommendation q.1228 [37]. they illustrate how the security procedures are handled across the interface between two fes. 10 services assumed from lower layers this clause provides a general description of services assumed from lower layers. further descriptions in the context of ssf, scf and srf functional entities are provided in en 301 931-2 [56] to en 301 931-3 [57]. further descriptions in the context of sdf and cusf functional entities are provided in en 301 140-1 [3]. 10.1 services assumed from tcap the ss7 application layer protocol defined in the present document is a protocol to provide communication between a pair of application processes. in the ss7 environment this is represented as communication between a pair of application-entities (aes) using the transaction capabilities. the function of an ae is provided by a set of application-service-elements (ases). the interaction between aes is described in terms of their use of the services provided by the ases. if application contexts (ac) are to be used for fe differentiation within a physical node then the version of tc used shall support the dialogue portion of tc (i.e. white book (...\...) [the expected end of this definition was beyond the limit of 200 words] </w:t>
      </w:r>
    </w:p>
    <w:p w:rsidR="00761C1B" w:rsidRDefault="00761C1B" w:rsidP="00761C1B">
      <w:r>
        <w:t>SOURCE: Used in EN 301 931-01 V1.1.2, clause 9.2.5</w:t>
      </w:r>
    </w:p>
    <w:p w:rsidR="00761C1B" w:rsidRDefault="00761C1B" w:rsidP="00761C1B"/>
    <w:p w:rsidR="00761C1B" w:rsidRDefault="00761C1B" w:rsidP="00761C1B">
      <w:r>
        <w:t xml:space="preserve">                                                                                                                                                                                                                                                                                                                                                                                                                                                                                                                                                                                                                                                                                                                                                                                                                                                                                                                                                                                                                                                                                                                                                                                                                                                                                                                                                                                                                                                                                                                                                                                                                                                                                                                                                                                                                                                                                                                                                                                                                                                                                                                                                                                                                                                                                                                                                                                                                                                                                                                                                                                                                                                                                                                                                                                                                                                                                                                                                                                                                                                                                                                                                                                                                                                                                                                                                                                                                                                                                                                                                                                                                                                                                                                                                                                                                                                                                                                                                                                                                                                                                                                                                                                                                                                                                                                                                                                                                                                                                                                                                                                                                                                                                                                                                                                                                                                                                                                                                                                                                                                                                                                                                                                                                                                                                                                                                                                                                                                                                                                                                                                                                                                                                                                                                                                                                                                                                                                                                                                                                                                                                                                                                                                                                                                                                                                                                                                                                                                                                                                                                                                                                                                                                                                                                                                                                                                                                                                                                                                                                                                                                                                                  gain dynamic range is the difference in gain between the highest and the lowest possible gain settings of the gain control. the gain control shall have a dynamic range that allow noise just to be made visible at ranges where the "sea" clutter suppression (stc) is no longer effective as well as allowing powerful radar echoes with an rcs in the order of 10 000 m2 in any range to be suppressed. </w:t>
      </w:r>
    </w:p>
    <w:p w:rsidR="00761C1B" w:rsidRDefault="00761C1B" w:rsidP="00761C1B">
      <w:r>
        <w:t>SOURCE: Used in EN 302 194 V2.1.1, clause 8.1.3.1 SOURCE: Used in EN 302 194-01 V1.1.2, clause 7.1.3.1</w:t>
      </w:r>
    </w:p>
    <w:p w:rsidR="00761C1B" w:rsidRDefault="00761C1B" w:rsidP="00761C1B"/>
    <w:p w:rsidR="00761C1B" w:rsidRDefault="00761C1B" w:rsidP="00761C1B">
      <w:r>
        <w:t xml:space="preserve">                                                                                                                                                                                                                                                                                                                                                                                                                                                                                                                                                                                                                                                                                                                                                                                                                                                                                                                                                                                                                                                                                                                                                                                                                                                                                                                                                                                                                                                                                                                                                                                                                                                                                                                                                                                                                                                                                                                                                                                                                                                                                                                                                                                                                                                                                                                                                                                                                                                                                                                                                                                                                                                                                                                                                                                                                                                                                                                                                                                                                                                                                                                                                                                                                                                                                                                                                                                                                                                                                                                                                                                                                                                                                                                                                                                                                                                                                                                                                                                                                                                                                                                                                                                                                                                                                                                                                                                                                                                                                                                                                                                                                                                                                                                                                                                                                                                                                                                                                                                                                                                                                                                                                                                                                                                                                                                                                                                                                                                                                                                                                                                                                                                                                                                                                                                                                                                                                                                                                                                                                                                                                                                                                                                                                                                                                                                                                                                                                                                                                                                                                                                                                                                                                                                                                                                                                                                                                                                                                                                                                                                                                                                                  generated call sequences are calls which comply with the requirements of itu-r recommendation m.493-11 [5]. </w:t>
      </w:r>
    </w:p>
    <w:p w:rsidR="00761C1B" w:rsidRDefault="00761C1B" w:rsidP="00761C1B">
      <w:r>
        <w:t>SOURCE: Used in EN 301 929-01 V1.2.1, clause 8.15.1</w:t>
      </w:r>
    </w:p>
    <w:p w:rsidR="00761C1B" w:rsidRDefault="00761C1B" w:rsidP="00761C1B"/>
    <w:p w:rsidR="00761C1B" w:rsidRDefault="00761C1B" w:rsidP="00761C1B">
      <w:r>
        <w:t xml:space="preserve">                                                                                                                                                                                                                                                                                                                                                                                                                                                                                                                                                                                                                                                                                                                                                                                                                                                                                                                                                                                                                                                                                                                                                                                                                                                                                                                                                                                                                                                                                                                                                                                                                                                                                                                                                                                                                                                                                                                                                                                                                                                                                                                                                                                                                                                                                                                                                                                                                                                                                                                                                                                                                                                                                                                                                                                                                                                                                                                                                                                                                                                                                                                                                                                                                                                                                                                                                                                                                                                                                                                                                                                                                                                                                                                                                                                                                                                                                                                                                                                                                                                                                                                                                                                                                                                                                                                                                                                                                                                                                                                                                                                                                                                                                                                                                                                                                                                                                                                                                                                                                                                                                                                                                                                                                                                                                                                                                                                                                                                                                                                                                                                                                                                                                                                                                                                                                                                                                                                                                                                                                                                                                                                                                                                                                                                                                                                                                                                                                                                                                                                                                                                                                                                                                                                                                                                                                                                                                                                                                                                                                                                                                                                                  generated call sequences are calls which comply with the table a1-4.1 to table a1-4.10 of recommendation itu-r m.493-14 [2]. </w:t>
      </w:r>
    </w:p>
    <w:p w:rsidR="00761C1B" w:rsidRDefault="00761C1B" w:rsidP="00761C1B">
      <w:r>
        <w:t>SOURCE: Used in EN 301 929 V2.1.1, clause 8.15.1</w:t>
      </w:r>
    </w:p>
    <w:p w:rsidR="00761C1B" w:rsidRDefault="00761C1B" w:rsidP="00761C1B"/>
    <w:p w:rsidR="00761C1B" w:rsidRDefault="00761C1B" w:rsidP="00761C1B">
      <w:r>
        <w:t xml:space="preserve">                                                                                                                                                                                                                                                                                                                                                                                                                                                                                                                                                                                                                                                                                                                                                                                                                                                                                                                                                                                                                                                                                                                                                                                                                                                                                                                                                                                                                                                                                                                                                                                                                                                                                                                                                                                                                                                                                                                                                                                                                                                                                                                                                                                                                                                                                                                                                                                                                                                                                                                                                                                                                                                                                                                                                                                                                                                                                                                                                                                                                                                                                                                                                                                                                                                                                                                                                                                                                                                                                                                                                                                                                                                                                                                                                                                                                                                                                                                                                                                                                                                                                                                                                                                                                                                                                                                                                                                                                                                                                                                                                                                                                                                                                                                                                                                                                                                                                                                                                                                                                                                                                                                                                                                                                                                                                                                                                                                                                                                                                                                                                                                                                                                                                                                                                                                                                                                                                                                                                                                                                                                                                                                                                                                                                                                                                                                                                                                                                                                                                                                                                                                                                                                                                                                                                                                                                                                                                                                                                                                                                                                                                                                                  geo-location capability is a feature of the equipment to determine its geographical location with the purpose to configure itself according to the regulatory requirements applicable at the geographical location where it operates. the geo-location capability may be present in the equipment or in an external device (temporary) associated with the equipment operating at the same geographical location during the initial power up of the equipment. the geographical location may also be available in equipment already installed and operating at the same geographical location. </w:t>
      </w:r>
    </w:p>
    <w:p w:rsidR="00761C1B" w:rsidRDefault="00761C1B" w:rsidP="00761C1B">
      <w:r>
        <w:t>SOURCE: Used in EN 300 328 V2.1.1, clause 4.3.1.13.2 SOURCE: Used in EN 300 328 V2.1.1, clause 4.3.2.12.2 SOURCE: Used in EN 302 567 V2.1.1, clause 4.2.9.2</w:t>
      </w:r>
    </w:p>
    <w:p w:rsidR="00761C1B" w:rsidRDefault="00761C1B" w:rsidP="00761C1B"/>
    <w:p w:rsidR="00761C1B" w:rsidRDefault="00761C1B" w:rsidP="00761C1B">
      <w:r>
        <w:t xml:space="preserve">                                                                                                                                                                                                                                                                                                                                                                                                                                                                                                                                                                                                                                                                                                                                                                                                                                                                                                                                                                                                                                                                                                                                                                                                                                                                                                                                                                                                                                                                                                                                                                                                                                                                                                                                                                                                                                                                                                                                                                                                                                                                                                                                                                                                                                                                                                                                                                                                                                                                                                                                                                                                                                                                                                                                                                                                                                                                                                                                                                                                                                                                                                                                                                                                                                                                                                                                                                                                                                                                                                                                                                                                                                                                                                                                                                                                                                                                                                                                                                                                                                                                                                                                                                                                                                                                                                                                                                                                                                                                                                                                                                                                                                                                                                                                                                                                                                                                                                                                                                                                                                                                                                                                                                                                                                                                                                                                                                                                                                                                                                                                                                                                                                                                                                                                                                                                                                                                                                                                                                                                                                                                                                                                                                                                                                                                                                                                                                                                                                                                                                                                                                                                                                                                                                                                                                                                                                                                                                                                                                                                                                                                                                                                  gue adjacent frequency band selectivity is the ability of the gue to achieve the specified performance in the presence of noise produced by signals operating in accordance with the allocation table of the itu radio regulations [i.13] in frequency bands adjacent or near-adjacent to the relevant rnss band. </w:t>
      </w:r>
    </w:p>
    <w:p w:rsidR="00761C1B" w:rsidRDefault="00761C1B" w:rsidP="00761C1B">
      <w:r>
        <w:t>SOURCE: Used in EN 303 413 V1.1.1, clause 4.2.1.1</w:t>
      </w:r>
    </w:p>
    <w:p w:rsidR="00761C1B" w:rsidRDefault="00761C1B" w:rsidP="00761C1B"/>
    <w:p w:rsidR="00761C1B" w:rsidRDefault="00761C1B" w:rsidP="00761C1B">
      <w:r>
        <w:t xml:space="preserve">                                                                                                                                                                                                                                                                                                                                                                                                                                                                                                                                                                                                                                                                                                                                                                                                                                                                                                                                                                                                                                                                                                                                                                                                                                                                                                                                                                                                                                                                                                                                                                                                                                                                                                                                                                                                                                                                                                                                                                                                                                                                                                                                                                                                                                                                                                                                                                                                                                                                                                                                                                                                                                                                                                                                                                                                                                                                                                                                                                                                                                                                                                                                                                                                                                                                                                                                                                                                                                                                                                                                                                                                                                                                                                                                                                                                                                                                                                                                                                                                                                                                                                                                                                                                                                                                                                                                                                                                                                                                                                                                                                                                                                                                                                                                                                                                                                                                                                                                                                                                                                                                                                                                                                                                                                                                                                                                                                                                                                                                                                                                                                                                                                                                                                                                                                                                                                                                                                                                                                                                                                                                                                                                                                                                                                                                                                                                                                                                                                                                                                                                                                                                                                                                                                                                                                                                                                                                                                                                                                                                                                                                                                                                  The h-field is measured in the direction of maximum field strength under specified conditions of measurement. </w:t>
      </w:r>
    </w:p>
    <w:p w:rsidR="00761C1B" w:rsidRDefault="00761C1B" w:rsidP="00761C1B">
      <w:r>
        <w:t>SOURCE: Used in EN 300 718-01 V2.1.1, clause 4.2.3.1</w:t>
      </w:r>
    </w:p>
    <w:p w:rsidR="00761C1B" w:rsidRDefault="00761C1B" w:rsidP="00761C1B"/>
    <w:p w:rsidR="00761C1B" w:rsidRDefault="00761C1B" w:rsidP="00761C1B">
      <w:r>
        <w:t xml:space="preserve">                                                                                                                                                                                                                                                                                                                                                                                                                                                                                                                                                                                                                                                                                                                                                                                                                                                                                                                                                                                                                                                                                                                                                                                                                                                                                                                                                                                                                                                                                                                                                                                                                                                                                                                                                                                                                                                                                                                                                                                                                                                                                                                                                                                                                                                                                                                                                                                                                                                                                                                                                                                                                                                                                                                                                                                                                                                                                                                                                                                                                                                                                                                                                                                                                                                                                                                                                                                                                                                                                                                                                                                                                                                                                                                                                                                                                                                                                                                                                                                                                                                                                                                                                                                                                                                                                                                                                                                                                                                                                                                                                                                                                                                                                                                                                                                                                                                                                                                                                                                                                                                                                                                                                                                                                                                                                                                                                                                                                                                                                                                                                                                                                                                                                                                                                                                                                                                                                                                                                                                                                                                                                                                                                                                                                                                                                                                                                                                                                                                                                                                                                                                                                                                                                                                                                                                                                                                                                                                                                                                                                                                                                                                              The harmonic content in the output of a telephony receiver is the total rms voltage of all the individual harmonics of modulation frequencies, appearing at the receiver outputs as a result of non-linearity in the receiver. for purposes of test it is expressed as a percentage of the total rms output voltage, when a single sinusoidal modulation is applied. </w:t>
      </w:r>
    </w:p>
    <w:p w:rsidR="00761C1B" w:rsidRDefault="00761C1B" w:rsidP="00761C1B">
      <w:r>
        <w:t>SOURCE: Used in EN 300 373-01 V1.4.1, clause 10.11.1 SOURCE: Used in EN 300 373-03 V1.2.1, clause 4.4.13.1 SOURCE: Used in EN 303 402 V2.1.1, clause 9.11.1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for which all the requirements of the present document are met. </w:t>
      </w:r>
    </w:p>
    <w:p w:rsidR="00761C1B" w:rsidRDefault="00761C1B" w:rsidP="00761C1B">
      <w:r>
        <w:t>SOURCE: Used in EN 300 698-03 V1.2.1, clause 4.4.9.1 SOURCE: Used in EN 301 025 V2.2.1, clause 9.1.1 SOURCE: Used in EN 301 025-01 V1.5.1, clause 9.1.1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w:t>
      </w:r>
    </w:p>
    <w:p w:rsidR="00761C1B" w:rsidRDefault="00761C1B" w:rsidP="00761C1B">
      <w:r>
        <w:t>SOURCE: Used in EN 300 676 V1.3.1, clause 8.2.1 SOURCE: Used in EN 300 676-01 V1.5.1, clause 8.2.1 SOURCE: Used in EN 301 929 V2.1.1, clause 9.1.1 SOURCE: Used in EN 301 929-01 V1.2.1, clause 9.1.1 SOURCE: Used in EN 302 617-01 V1.1.1, clause 8.2.1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the audio-frequency output power is the maximum power available at the output, for which the harmonic distortion is below a certain level. </w:t>
      </w:r>
    </w:p>
    <w:p w:rsidR="00761C1B" w:rsidRDefault="00761C1B" w:rsidP="00761C1B">
      <w:r>
        <w:t>SOURCE: Used in EN 301 688 V1.2.1, clause 9.1.1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for which all the requirements of the present document are met. </w:t>
      </w:r>
    </w:p>
    <w:p w:rsidR="00761C1B" w:rsidRDefault="00761C1B" w:rsidP="00761C1B">
      <w:r>
        <w:t>SOURCE: Used in EN 300 162-01 V1.4.1, clause 9.1.1 SOURCE: Used in EN 301 178 V2.2.1, clause 9.1.1 SOURCE: Used in EN 301 178-01 V1.4.1, clause 9.1.1 SOURCE: Used in EN 302 885 V2.2.1, clause 9.1.1 SOURCE: Used in EN 302 885-01 V1.3.1, clause 9.1.1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the rated audio-frequency output power is the value stated by the manufacturer to be the maximum power available at the output, for which all the requirements of the present document are met. </w:t>
      </w:r>
    </w:p>
    <w:p w:rsidR="00761C1B" w:rsidRDefault="00761C1B" w:rsidP="00761C1B">
      <w:r>
        <w:t>SOURCE: Used in EN 300 225 V1.5.1, clause 10.1.1 SOURCE: Used in EN 301 466 V1.2.1, clause 9.1.1</w:t>
      </w:r>
    </w:p>
    <w:p w:rsidR="00761C1B" w:rsidRDefault="00761C1B" w:rsidP="00761C1B"/>
    <w:p w:rsidR="00761C1B" w:rsidRDefault="00761C1B" w:rsidP="00761C1B">
      <w:r>
        <w:t xml:space="preserve">                                                                                                                                                                                                                                                                                                                                                                                                                                                                                                                                                                                                                                                                                                                                                                                                                                                                                                                                                                                                                                                                                                                                                                                                                                                                                                                                                                                                                                                                                                                                                                                                                                                                                                                                                                                                                                                                                                                                                                                                                                                                                                                                                                                                                                                                                                                                                                                                                                                                                                                                                                                                                                                                                                                                                                                                                                                                                                                                                                                                                                                                                                                                                                                                                                                                                                                                                                                                                                                                                                                                                                                                                                                                                                                                                                                                                                                                                                                                                                                                                                                                                                                                                                                                                                                                                                                                                                                                                                                                                                                                                                                                                                                                                                                                                                                                                                                                                                                                                                                                                                                                                                                                                                                                                                                                                                                                                                                                                                                                                                                                                                                                                                                                                                                                                                                                                                                                                                                                                                                                                                                                                                                                                                                                                                                                                                                                                                                                                                                                                                                                                                                                                                                                                                                                                                                                                                                                                                                                                                                                                                                                                                                              The harmonic distortion at the receiver output port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port, for which all the requirements of the present document are met. </w:t>
      </w:r>
    </w:p>
    <w:p w:rsidR="00761C1B" w:rsidRDefault="00761C1B" w:rsidP="00761C1B">
      <w:r>
        <w:t>SOURCE: Used in EN 300 698 V2.2.1, clause 9.1.1 SOURCE: Used in EN 300 698-01 V1.4.1, clause 9.1.1 SOURCE: Used in EN 300 720 V2.1.1, clause 9.1.1 SOURCE: Used in EN 300 720-01 V1.3.2, clause 9.1.1</w:t>
      </w:r>
    </w:p>
    <w:p w:rsidR="00761C1B" w:rsidRDefault="00761C1B" w:rsidP="00761C1B"/>
    <w:p w:rsidR="00761C1B" w:rsidRDefault="00761C1B" w:rsidP="00761C1B">
      <w:r>
        <w:t xml:space="preserve">                                                                                                                                                                                                                                                                                                                                                                                                                                                                                                                                                                                                                                                                                                                                                                                                                                                                                                                                                                                                                                                                                                                                                                                                                                                                                                                                                                                                                                                                                                                                                                                                                                                                                                                                                                                                                                                                                                                                                                                                                                                                                                                                                                                                                                                                                                                                                                                                                                                                                                                                                                                                                                                                                                                                                                                                                                                                                                                                                                                                                                                                                                                                                                                                                                                                                                                                                                                                                                                                                                                                                                                                                                                                                                                                                                                                                                                                                                                                                                                                                                                                                                                                                                                                                                                                                                                                                                                                                                                                                                                                                                                                                                                                                                                                                                                                                                                                                                                                                                                                                                                                                                                                                                                                                                                                                                                                                                                                                                                                                                                                                                                                                                                                                                                                                                                                                                                                                                                                                                                                                                                                                                                                                                                                                                                                                                                                                                                                                                                                                                                                                                                                                                                                                                                                                                                                                                                                                                                                                                                                                                                                                                                              harmonic distortion at the receiver output, in the presence of a wanted rf signal modulated by an audio tone, is defined as the percentage ratio of the rms voltage of all the harmonics (of the audio tone fundamental frequency) within the recovered audio signal to its total rms voltage. rated audio output power is the maximum power available at the output as declared by the manufacturer, for which all the requirements of the present document are met. </w:t>
      </w:r>
    </w:p>
    <w:p w:rsidR="00761C1B" w:rsidRDefault="00761C1B" w:rsidP="00761C1B">
      <w:r>
        <w:t>SOURCE: Used in EN 301 925 V1.5.1, clause 12.1.1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rms voltage of all the harmonic components of the fundamental frequency to the total rms voltage of the signal after linear demodulation. </w:t>
      </w:r>
    </w:p>
    <w:p w:rsidR="00761C1B" w:rsidRDefault="00761C1B" w:rsidP="00761C1B">
      <w:r>
        <w:t>SOURCE: Used in EN 300 225 V1.5.1, clause 9.8.1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rms voltage of all the harmonic components of the fundamental frequency to the total rms voltage of the signal after linear demodulation. </w:t>
      </w:r>
    </w:p>
    <w:p w:rsidR="00761C1B" w:rsidRDefault="00761C1B" w:rsidP="00761C1B">
      <w:r>
        <w:t>SOURCE: Used in EN 301 466 V1.2.1, clause 8.6.1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root mean square (rms) voltage of all the harmonic components of the fundamental frequency to the total rms voltage of the signal after linear demodulation. </w:t>
      </w:r>
    </w:p>
    <w:p w:rsidR="00761C1B" w:rsidRDefault="00761C1B" w:rsidP="00761C1B">
      <w:r>
        <w:t>SOURCE: Used in EN 300 162-01 V1.4.1, clause 8.6.1 SOURCE: Used in EN 300 698 V2.2.1, clause 8.7.1 SOURCE: Used in EN 300 698-01 V1.4.1, clause 8.7.1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root mean square (rms) voltage of all the harmonic components of the fundamental frequency to the total rms voltage of the signal, measured after linear demodulation. </w:t>
      </w:r>
    </w:p>
    <w:p w:rsidR="00761C1B" w:rsidRDefault="00761C1B" w:rsidP="00761C1B">
      <w:r>
        <w:t>SOURCE: Used in EN 300 720 V2.1.1, clause 8.7.1 SOURCE: Used in EN 300 720-01 V1.3.2, clause 8.7.1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root mean square (rms) voltage of all the harmonic components of the fundamental modulation frequency to the total rms voltage of the modulation signal after linear demodulation. </w:t>
      </w:r>
    </w:p>
    <w:p w:rsidR="00761C1B" w:rsidRDefault="00761C1B" w:rsidP="00761C1B">
      <w:r>
        <w:t>SOURCE: Used in EN 301 178 V2.2.1, clause 8.6.1 SOURCE: Used in EN 301 178-01 V1.4.1, clause 8.6.1 SOURCE: Used in EN 302 885 V2.2.1, clause 8.6.1 SOURCE: Used in EN 302 885-01 V1.3.1, clause 8.6.1</w:t>
      </w:r>
    </w:p>
    <w:p w:rsidR="00761C1B" w:rsidRDefault="00761C1B" w:rsidP="00761C1B"/>
    <w:p w:rsidR="00761C1B" w:rsidRDefault="00761C1B" w:rsidP="00761C1B">
      <w:r>
        <w:t xml:space="preserve">                                                                                                                                                                                                                                                                                                                                                                                                                                                                                                                                                                                                                                                                                                                                                                                                                                                                                                                                                                                                                                                                                                                                                                                                                                                                                                                                                                                                                                                                                                                                                                                                                                                                                                                                                                                                                                                                                                                                                                                                                                                                                                                                                                                                                                                                                                                                                                                                                                                                                                                                                                                                                                                                                                                                                                                                                                                                                                                                                                                                                                                                                                                                                                                                                                                                                                                                                                                                                                                                                                                                                                                                                                                                                                                                                                                                                                                                                                                                                                                                                                                                                                                                                                                                                                                                                                                                                                                                                                                                                                                                                                                                                                                                                                                                                                                                                                                                                                                                                                                                                                                                                                                                                                                                                                                                                                                                                                                                                                                                                                                                                                                                                                                                                                                                                                                                                                                                                                                                                                                                                                                                                                                                                                                                                                                                                                                                                                                                                                                                                                                                                                                                                                                                                                                                                                                                                                                                                                                                                                                                                                                                                                                              The harmonic distortion of the emission modulated by any audio frequency signal is defined as the ratio, expressed as a percentage, of the root mean square (r.m.s) voltage of all the harmonic components of the fundamental frequency to the total r.m.s. voltage of the signal after linear demodulation. </w:t>
      </w:r>
    </w:p>
    <w:p w:rsidR="00761C1B" w:rsidRDefault="00761C1B" w:rsidP="00761C1B">
      <w:r>
        <w:t>SOURCE: Used in EN 301 025 V2.2.1, clause 8.6.1 SOURCE: Used in EN 301 025-01 V1.5.1, clause 8.6.1</w:t>
      </w:r>
    </w:p>
    <w:p w:rsidR="00761C1B" w:rsidRDefault="00761C1B" w:rsidP="00761C1B"/>
    <w:p w:rsidR="00761C1B" w:rsidRDefault="00761C1B" w:rsidP="00761C1B">
      <w:r>
        <w:t xml:space="preserve">                                                                                                                                                                                                                                                                                                                                                                                                                                                                                                                                                                                                                                                                                                                                                                                                                                                                                                                                                                                                                                                                                                                                                                                                                                                                                                                                                                                                                                                                                                                                                                                                                                                                                                                                                                                                                                                                                                                                                                                                                                                                                                                                                                                                                                                                                                                                                                                                                                                                                                                                                                                                                                                                                                                                                                                                                                                                                                                                                                                                                                                                                                                                                                                                                                                                                                                                                                                                                                                                                                                                                                                                                                                                                                                                                                                                                                                                                                                                                                                                                                                                                                                                                                                                                                                                                                                                                                                                                                                                                                                                                                                                                                                                                                                                                                                                                                                                                                                                                                                                                                                                                                                                                                                                                                                                                                                                                                                                                                                                                                                                                                                                                                                                                                                                                                                                                                                                                                                                                                                                                                                                                                                                                                                                                                                                                                                                                                                                                                                                                                                                                                                                                                                                                                                                                                                                                                                                                                                                                                                                                                                                                                                              The harmonic distortion of the emission modulated by any audio frequency signal is defined as the ratio, expressed as a percentage, of the root mean square (r.m.s.) voltage of all the harmonic components of the fundamental frequency to the total r.m.s. voltage of the signal after linear demodulation. </w:t>
      </w:r>
    </w:p>
    <w:p w:rsidR="00761C1B" w:rsidRDefault="00761C1B" w:rsidP="00761C1B">
      <w:r>
        <w:t>SOURCE: Used in EN 300 698-03 V1.2.1, clause 4.4.5.1</w:t>
      </w:r>
    </w:p>
    <w:p w:rsidR="00761C1B" w:rsidRDefault="00761C1B" w:rsidP="00761C1B"/>
    <w:p w:rsidR="00761C1B" w:rsidRDefault="00761C1B" w:rsidP="00761C1B">
      <w:r>
        <w:t xml:space="preserve">                                                                                                                                                                                                                                                                                                                                                                                                                                                                                                                                                                                                                                                                                                                                                                                                                                                                                                                                                                                                                                                                                                                                                                                                                                                                                                                                                                                                                                                                                                                                                                                                                                                                                                                                                                                                                                                                                                                                                                                                                                                                                                                                                                                                                                                                                                                                                                                                                                                                                                                                                                                                                                                                                                                                                                                                                                                                                                                                                                                                                                                                                                                                                                                                                                                                                                                                                                                                                                                                                                                                                                                                                                                                                                                                                                                                                                                                                                                                                                                                                                                                                                                                                                                                                                                                                                                                                                                                                                                                                                                                                                                                                                                                                                                                                                                                                                                                                                                                                                                                                                                                                                                                                                                                                                                                                                                                                                                                                                                                                                                                                                                                                                                                                                                                                                                                                                                                                                                                                                                                                                                                                                                                                                                                                                                                                                                                                                                                                                                                                                                                                                                                                                                                                                                                                                                                                                                                                                                                                                                                                                                                                                                              harmonic distortion of the emission, with the transmitter modulated by an audio tone, is a parameter of the recovered audio signal after linear demodulation of the transmitter output, and is defined as the percentage ratio of the rms voltage of all the harmonics (of the audio tone fundamental frequency) within the recovered audio signal to its total rms voltage. </w:t>
      </w:r>
    </w:p>
    <w:p w:rsidR="00761C1B" w:rsidRDefault="00761C1B" w:rsidP="00761C1B">
      <w:r>
        <w:t>SOURCE: Used in EN 301 925 V1.5.1, clause 10.7.1</w:t>
      </w:r>
    </w:p>
    <w:p w:rsidR="00761C1B" w:rsidRDefault="00761C1B" w:rsidP="00761C1B"/>
    <w:p w:rsidR="00761C1B" w:rsidRDefault="00761C1B" w:rsidP="00761C1B">
      <w:r>
        <w:t xml:space="preserve">                                                                                                                                                                                                                                                                                                                                                                                                                                                                                                                                                                                                                                                                                                                                                                                                                                                                                                                                                                                                                                                                                                                                                                                                                                                                                                                                                                                                                                                                                                                                                                                                                                                                                                                                                                                                                                                                                                                                                                                                                                                                                                                                                                                                                                                                                                                                                                                                                                                                                                                                                                                                                                                                                                                                                                                                                                                                                                                                                                                                                                                                                                                                                                                                                                                                                                                                                                                                                                                                                                                                                                                                                                                                                                                                                                                                                                                                                                                                                                                                                                                                                                                                                                                                                                                                                                                                                                                                                                                                                                                                                                                                                                                                                                                                                                                                                                                                                                                                                                                                                                                                                                                                                                                                                                                                                                                                                                                                                                                                                                                                                                                                                                                                                                                                                                                                                                                                                                                                                                                                                                                                                                                                                                                                                                                                                                                                                                                                                                                                                                                                                                                                                                                                                                                                                                                                                                                                                                                                                                                                                                                                                                                                  harmonic distortion of the emission, with the transmitter modulated by an audio tone, is a parameter of the recovered audio signal after linear demodulation of the transmitter output, and is defined as the percentage ratio of the rms voltage of all the harmonics (of the audio tone fundamental frequency) within the recovered audio signal to its total rms voltage. </w:t>
      </w:r>
    </w:p>
    <w:p w:rsidR="00761C1B" w:rsidRDefault="00761C1B" w:rsidP="00761C1B">
      <w:r>
        <w:t>SOURCE: Used in EN 301 929 V2.1.1, clause 8.5.1 SOURCE: Used in EN 301 929-01 V1.2.1, clause 8.5.1</w:t>
      </w:r>
    </w:p>
    <w:p w:rsidR="00761C1B" w:rsidRDefault="00761C1B" w:rsidP="00761C1B"/>
    <w:p w:rsidR="00761C1B" w:rsidRDefault="00761C1B" w:rsidP="00761C1B">
      <w:r>
        <w:t xml:space="preserve">                                                                                                                                                                                                                                                                                                                                                                                                                                                                                                                                                                                                                                                                                                                                                                                                                                                                                                                                                                                                                                                                                                                                                                                                                                                                                                                                                                                                                                                                                                                                                                                                                                                                                                                                                                                                                                                                                                                                                                                                                                                                                                                                                                                                                                                                                                                                                                                                                                                                                                                                                                                                                                                                                                                                                                                                                                                                                                                                                                                                                                                                                                                                                                                                                                                                                                                                                                                                                                                                                                                                                                                                                                                                                                                                                                                                                                                                                                                                                                                                                                                                                                                                                                                                                                                                                                                                                                                                                                                                                                                                                                                                                                                                                                                                                                                                                                                                                                                                                                                                                                                                                                                                                                                                                                                                                                                                                                                                                                                                                                                                                                                                                                                                                                                                                                                                                                                                                                                                                                                                                                                                                                                                                                                                                                                                                                                                                                                                                                                                                                                                                                                                                                                                                                                                                                                                                                                                                                                                                                                                                                                                                                                                  The home bs shall be capable of adjusting the transmitter output power to minimize the interference level on the adjacent channels licensed to other operators in the same geographical area while optimize the home bs coverage. these requirements are only applicable to home bs. the requirements in this clause are applicable for awgn radio propagation conditions. </w:t>
      </w:r>
    </w:p>
    <w:p w:rsidR="00761C1B" w:rsidRDefault="00761C1B" w:rsidP="00761C1B">
      <w:r>
        <w:t>SOURCE: Used in EN 301 908-14 V11.1.1, clause 4.2.12.1</w:t>
      </w:r>
    </w:p>
    <w:p w:rsidR="00761C1B" w:rsidRDefault="00761C1B" w:rsidP="00761C1B"/>
    <w:p w:rsidR="00761C1B" w:rsidRDefault="00761C1B" w:rsidP="00761C1B">
      <w:r>
        <w:t xml:space="preserve">                                                                                                                                                                                                                                                                                                                                                                                                                                                                                                                                                                                                                                                                                                                                                                                                                                                                                                                                                                                                                                                                                                                                                                                                                                                                                                                                                                                                                                                                                                                                                                                                                                                                                                                                                                                                                                                                                                                                                                                                                                                                                                                                                                                                                                                                                                                                                                                                                                                                                                                                                                                                                                                                                                                                                                                                                                                                                                                                                                                                                                                                                                                                                                                                                                                                                                                                                                                                                                                                                                                                                                                                                                                                                                                                                                                                                                                                                                                                                                                                                                                                                                                                                                                                                                                                                                                                                                                                                                                                                                                                                                                                                                                                                                                                                                                                                                                                                                                                                                                                                                                                                                                                                                                                                                                                                                                                                                                                                                                                                                                                                                                                                                                                                                                                                                                                                                                                                                                                                                                                                                                                                                                                                                                                                                                                                                                                                                                                                                                                                                                                                                                                                                                                                                                                                                                                                                                                                                                                                                                                                                                                                                                              The home bs shall be capable of adjusting the transmitter output power to minimize the interference level on the adjacent channels while optimize the home bs coverage, in case an adjacent channel is licensed to another operator in the same geographical area. these requirements are only applicable to home bs. the requirements in this clause are applicable for awgn radio propagation conditions. </w:t>
      </w:r>
    </w:p>
    <w:p w:rsidR="00761C1B" w:rsidRDefault="00761C1B" w:rsidP="00761C1B">
      <w:r>
        <w:t>SOURCE: Used in EN 301 908-03 V11.1.1, clause 4.2.11.1 SOURCE: Used in EN 301 908-14 V11.1.1, clause 4.2.11.1</w:t>
      </w:r>
    </w:p>
    <w:p w:rsidR="00761C1B" w:rsidRDefault="00761C1B" w:rsidP="00761C1B"/>
    <w:p w:rsidR="00761C1B" w:rsidRDefault="00761C1B" w:rsidP="00761C1B">
      <w:r>
        <w:t xml:space="preserve">                                                                                                                                                                                                                                                                                                                                                                                                                                                                                                                                                                                                                                                                                                                                                                                                                                                                                                                                                                                                                                                                                                                                                                                                                                                                                                                                                                                                                                                                                                                                                                                                                                                                                                                                                                                                                                                                                                                                                                                                                                                                                                                                                                                                                                                                                                                                                                                                                                                                                                                                                                                                                                                                                                                                                                                                                                                                                                                                                                                                                                                                                                                                                                                                                                                                                                                                                                                                                                                                                                                                                                                                                                                                                                                                                                                                                                                                                                                                                                                                                                                                                                                                                                                                                                                                                                                                                                                                                                                                                                                                                                                                                                                                                                                                                                                                                                                                                                                                                                                                                                                                                                                                                                                                                                                                                                                                                                                                                                                                                                                                                                                                                                                                                                                                                                                                                                                                                                                                                                                                                                                                                                                                                                                                                                                                                                                                                                                                                                                                                                                                                                                                                                                                                                                                                                                                                                                                                                                                                                                                                                                                                                                              The hopping frequency separation is the frequency separation between two adjacent hopping frequencies. </w:t>
      </w:r>
    </w:p>
    <w:p w:rsidR="00761C1B" w:rsidRDefault="00761C1B" w:rsidP="00761C1B">
      <w:r>
        <w:t>SOURCE: Used in EN 300 328 V2.1.1, clause 4.3.1.5.2</w:t>
      </w:r>
    </w:p>
    <w:p w:rsidR="00761C1B" w:rsidRDefault="00761C1B" w:rsidP="00761C1B"/>
    <w:p w:rsidR="00761C1B" w:rsidRDefault="00761C1B" w:rsidP="00761C1B">
      <w:r>
        <w:t xml:space="preserve">                                                                                                                                                                                                                                                                                                                                                                                                                                                                                                                                                                                                                                                                                                                                                                                                                                                                                                                                                                                                                                                                                                                                                                                                                                                                                                                                                                                                                                                                                                                                                                                                                                                                                                                                                                                                                                                                                                                                                                                                                                                                                                                                                                                                                                                                                                                                                                                                                                                                                                                                                                                                                                                                                                                                                                                                                                                                                                                                                                                                                                                                                                                                                                                                                                                                                                                                                                                                                                                                                                                                                                                                                                                                                                                                                                                                                                                                                                                                                                                                                                                                                                                                                                                                                                                                                                                                                                                                                                                                                                                                                                                                                                                                                                                                                                                                                                                                                                                                                                                                                                                                                                                                                                                                                                                                                                                                                                                                                                                                                                                                                                                                                                                                                                                                                                                                                                                                                                                                                                                                                                                                                                                                                                                                                                                                                                                                                                                                                                                                                                                                                                                                                                                                                                                                                                                                                                                                                                                                                                                                                                                                                                                              identifiers the following asn.1 module defines the object identifiers assigned to modules, packages and application contexts for en 301 931-2 [2]. in-object-identifiers {itu-t(0) identified-organization(4) etsi(0) indomain(1) in-network(1) cs4(40) modules(1) in3-object-identifiers(0) version1(0)} definitions ::= begin -- for modules from tcap, ros, tc-messages object identifier ::= {itu-t recommendation q 773 modules(2) messages(1) version3(3)} tc-notationextensions object identifier ::= {itu-t recommendation q 775 modules(2) notation-extension (4) version1(1)} ros-informationobjects object identifier ::= {joint-iso-itu-t remote-operations(4) informationobjects(5) version1(0)} ros-genericpdus object identifier ::= {joint-iso-itu-t remote-operations(4) generic-ros-pdus(6) version1(0)} ros-usefuldefinitions object identifier ::= {joint-iso-itu-t remote-operations(4) useful-definitions(7) version1(0)} -- for in cs3 scf-srf related modules id-cs3 object identifier ::= { itu-t(0) identified-organization(4) etsi(0) indomain(1) in-network(1) cs3(30)} modules-cs3 object identifier ::= {id-cs3 modules(1)} id-ac-cs3 object identifier ::= {id-cs3 ac(3)} id-at-cs3 object identifier ::= {id-cs3 at(4)} id-as-cs3 object identifier ::= {id-cs3 as(5)} id-rosobject-cs3 object identifier ::= {id-cs3 rosobject(25)} id-contract-cs3 object identifier ::= {id-cs3 contract(26)} id-package-cs3 object identifier ::= {id-cs3 package(27)} -- for in cs4 modules id object identifier ::= { itu-t(0) identified-organization(4) etsi(0) indomain(1) in-network(1) cs4(40)} modules object identifier ::= {id modules(1)} id-ac object identifier ::= {id ac(3)} id-at object identifier ::= {id at(4)} id-as object identifier ::= {id as(5)} id-rosobject object identifier ::= {id rosobject(25)} id-contract object identifier ::= {id contract(26)} id-package (...\...) [the expected end of this definition was beyond the limit of 200 words] </w:t>
      </w:r>
    </w:p>
    <w:p w:rsidR="00761C1B" w:rsidRDefault="00761C1B" w:rsidP="00761C1B">
      <w:r>
        <w:t>SOURCE: Used in EN 302 039-01 V1.1.1, clause 4.1</w:t>
      </w:r>
    </w:p>
    <w:p w:rsidR="00761C1B" w:rsidRDefault="00761C1B" w:rsidP="00761C1B"/>
    <w:p w:rsidR="00761C1B" w:rsidRDefault="00761C1B" w:rsidP="00761C1B">
      <w:r>
        <w:t xml:space="preserve">                                                                                                                                                                                                                                                                                                                                                                                                                                                                                                                                                                                                                                                                                                                                                                                                                                                                                                                                                                                                                                                                                                                                                                                                                                                                                                                                                                                                                                                                                                                                                                                                                                                                                                                                                                                                                                                                                                                                                                                                                                                                                                                                                                                                                                                                                                                                                                                                                                                                                                                                                                                                                                                                                                                                                                                                                                                                                                                                                                                                                                                                                                                                                                                                                                                                                                                                                                                                                                                                                                                                                                                                                                                                                                                                                                                                                                                                                                                                                                                                                                                                                                                                                                                                                                                                                                                                                                                                                                                                                                                                                                                                                                                                                                                                                                                                                                                                                                                                                                                                                                                                                                                                                                                                                                                                                                                                                                                                                                                                                                                                                                                                                                                                                                                                                                                                                                                                                                                                                                                                                                                                                                                                                                                                                                                                                                                                                                                                                                                                                                                                                                                                                                                                                                                                                                                                                                                                                                                                                                                                                                                                                                                                  identifiers the following asn.1 module defines the object identifiers assigned to modules, packages and application contexts for parts 2 and 3. in-cs3-object-identifiers {itu-t(0) identified-organization(4) etsi(0) indomain(1) in-network(1) cs3(30) modules(1) in-cs3-object-identifiers(0) version1(0)} definitions ::= begin -- for modules from tcap, ros, tc-messages object identifier ::= {itu-t recommendation q 773 modules(2) messages(1) version3(3)} tc-notationextensions object identifier ::= {itu-t recommendation q 775 modules(2) notation-extension (4) version1(1)} ros-informationobjects object identifier ::= {joint-iso-itu-t remote-operations(4) informationobjects(5) version1(0)} ros-genericpdus object identifier ::= {joint-iso-itu-t remote-operations(4) generic-ros-pdus(6) version1(0)} ros-usefuldefinitions object identifier ::= {joint-iso-itu-t remote-operations(4) useful-definitions(7) version1(0)} sese-apdus object identifier ::= {joint-iso-itu-t genericuls(20) modules(1) seseapdus(6) } guls-notation object identifier ::= {joint-iso-itu-t genericuls (20) modules (1) notation (1)} guls-securitytransformations object identifier ::= {joint-iso-itu-t genericuls (20) modules (1) gulssecuritytransformations (3) } ds-usefuldefinitions object identifier ::= {joint-iso-itu-t ds(5) module(1) usefuldefinitions(0) 3} spkmgsstokens object identifier ::= { iso(1) identified-organization(3) dod(6) internet(1) security(5) mechanisms(5) spkm(1) spkmgsstokens(10)} -- for in-cs1 modules [ed's note: is it used?] contexts object identifier ::= {itu-t recommendation q 1218 modules (0) contexts (8) selectedcontexts (1) version (1)} -- for in cs3 modules id-cs3 object identifier ::= { itu-t(0) identified-organization(4) etsi(0) indomain(1) in-network(1) cs3(30)} modules object identifier ::= {id-cs3 modules(1)} id-ac object identifier ::= {id-cs3 ac(3)} id-at object identifier ::= {id-cs3 at(4)} (...\...) [the expected end of this definition was beyond the limit of 200 words] </w:t>
      </w:r>
    </w:p>
    <w:p w:rsidR="00761C1B" w:rsidRDefault="00761C1B" w:rsidP="00761C1B">
      <w:r>
        <w:t>SOURCE: Used in EN 301 931-01 V1.1.2, clause 12.1</w:t>
      </w:r>
    </w:p>
    <w:p w:rsidR="00761C1B" w:rsidRDefault="00761C1B" w:rsidP="00761C1B"/>
    <w:p w:rsidR="00761C1B" w:rsidRDefault="00761C1B" w:rsidP="00761C1B">
      <w:r>
        <w:t xml:space="preserve">                                                                                                                                                                                                                                                                                                                                                                                                                                                                                                                                                                                                                                                                                                                                                                                                                                                                                                                                                                                                                                                                                                                                                                                                                                                                                                                                                                                                                                                                                                                                                                                                                                                                                                                                                                                                                                                                                                                                                                                                                                                                                                                                                                                                                                                                                                                                                                                                                                                                                                                                                                                                                                                                                                                                                                                                                                                                                                                                                                                                                                                                                                                                                                                                                                                                                                                                                                                                                                                                                                                                                                                                                                                                                                                                                                                                                                                                                                                                                                                                                                                                                                                                                                                                                                                                                                                                                                                                                                                                                                                                                                                                                                                                                                                                                                                                                                                                                                                                                                                                                                                                                                                                                                                                                                                                                                                                                                                                                                                                                                                                                                                                                                                                                                                                                                                                                                                                                                                                                                                                                                                                                                                                                                                                                                                                                                                                                                                                                                                                                                                                                                                                                                                                                                                                                                                                                                                                                                                                                                                                                                                                                                                                  if a definition is not acceptable the tetra system shall send a rejection response with a suitable cause. possible causes can be: - service not provided; - defined area larger than the provided area; - not enough or unsuitable information; - user not authorized to make an area definition for the used itsi or gtsi. </w:t>
      </w:r>
    </w:p>
    <w:p w:rsidR="00761C1B" w:rsidRDefault="00761C1B" w:rsidP="00761C1B">
      <w:r>
        <w:t>SOURCE: Used in EN 300 392-1008 V1.2.1, clause 4.2.3.1.2</w:t>
      </w:r>
    </w:p>
    <w:p w:rsidR="00761C1B" w:rsidRDefault="00761C1B" w:rsidP="00761C1B"/>
    <w:p w:rsidR="00761C1B" w:rsidRDefault="00761C1B" w:rsidP="00761C1B">
      <w:r>
        <w:t xml:space="preserve">                                                                                                                                                                                                                                                                                                                                                                                                                                                                                                                                                                                                                                                                                                                                                                                                                                                                                                                                                                                                                                                                                                                                                                                                                                                                                                                                                                                                                                                                                                                                                                                                                                                                                                                                                                                                                                                                                                                                                                                                                                                                                                                                                                                                                                                                                                                                                                                                                                                                                                                                                                                                                                                                                                                                                                                                                                                                                                                                                                                                                                                                                                                                                                                                                                                                                                                                                                                                                                                                                                                                                                                                                                                                                                                                                                                                                                                                                                                                                                                                                                                                                                                                                                                                                                                                                                                                                                                                                                                                                                                                                                                                                                                                                                                                                                                                                                                                                                                                                                                                                                                                                                                                                                                                                                                                                                                                                                                                                                                                                                                                                                                                                                                                                                                                                                                                                                                                                                                                                                                                                                                                                                                                                                                                                                                                                                                                                                                                                                                                                                                                                                                                                                                                                                                                                                                                                                                                                                                                                                                                                                                                                                                                  if the infrastructure cannot accept a definition request then the cause shall be returned to the requesting user. possible causes may be: - request failed for any reason; - accepted, but definition values changed by swmi; - user not authorized; - unknown tetra identity; - parameters not valid; or - insufficient information. </w:t>
      </w:r>
    </w:p>
    <w:p w:rsidR="00761C1B" w:rsidRDefault="00761C1B" w:rsidP="00761C1B">
      <w:r>
        <w:t>SOURCE: Used in EN 300 392-1018 V1.3.1, clause 4.2.3.1.2 SOURCE: Used in EN 300 392-1019 V1.2.1, clause 4.2.3.1.2</w:t>
      </w:r>
    </w:p>
    <w:p w:rsidR="00761C1B" w:rsidRDefault="00761C1B" w:rsidP="00761C1B"/>
    <w:p w:rsidR="00761C1B" w:rsidRDefault="00761C1B" w:rsidP="00761C1B">
      <w:r>
        <w:t xml:space="preserve">                                                                                                                                                                                                                                                                                                                                                                                                                                                                                                                                                                                                                                                                                                                                                                                                                                                                                                                                                                                                                                                                                                                                                                                                                                                                                                                                                                                                                                                                                                                                                                                                                                                                                                                                                                                                                                                                                                                                                                                                                                                                                                                                                                                                                                                                                                                                                                                                                                                                                                                                                                                                                                                                                                                                                                                                                                                                                                                                                                                                                                                                                                                                                                                                                                                                                                                                                                                                                                                                                                                                                                                                                                                                                                                                                                                                                                                                                                                                                                                                                                                                                                                                                                                                                                                                                                                                                                                                                                                                                                                                                                                                                                                                                                                                                                                                                                                                                                                                                                                                                                                                                                                                                                                                                                                                                                                                                                                                                                                                                                                                                                                                                                                                                                                                                                                                                                                                                                                                                                                                                                                                                                                                                                                                                                                                                                                                                                                                                                                                                                                                                                                                                                                                                                                                                                                                                                                                                                                                                                                                                                                                                                                                  if the infrastructure cannot accept a definition request, then the cause shall be returned to the served user. possible causes may be: - request failed for any reason; - group already exists, no changes done; - user not authorized; - not valid group identity; - one or several affected users not valid or assignment not authorized, the failed affected users are indicated; - insufficient information; - allocation of group identity is only supported by swmi; - definition accepted by swmi, security and additional group information not supported; or - service not provided by the network (general error message). </w:t>
      </w:r>
    </w:p>
    <w:p w:rsidR="00761C1B" w:rsidRDefault="00761C1B" w:rsidP="00761C1B">
      <w:r>
        <w:t>SOURCE: Used in EN 300 392-1022 V1.2.1, clause 4.2.3.2</w:t>
      </w:r>
    </w:p>
    <w:p w:rsidR="00761C1B" w:rsidRDefault="00761C1B" w:rsidP="00761C1B"/>
    <w:p w:rsidR="00761C1B" w:rsidRDefault="00761C1B" w:rsidP="00761C1B">
      <w:r>
        <w:t xml:space="preserve">                                                                                                                                                                                                                                                                                                                                                                                                                                                                                                                                                                                                                                                                                                                                                                                                                                                                                                                                                                                                                                                                                                                                                                                                                                                                                                                                                                                                                                                                                                                                                                                                                                                                                                                                                                                                                                                                                                                                                                                                                                                                                                                                                                                                                                                                                                                                                                                                                                                                                                                                                                                                                                                                                                                                                                                                                                                                                                                                                                                                                                                                                                                                                                                                                                                                                                                                                                                                                                                                                                                                                                                                                                                                                                                                                                                                                                                                                                                                                                                                                                                                                                                                                                                                                                                                                                                                                                                                                                                                                                                                                                                                                                                                                                                                                                                                                                                                                                                                                                                                                                                                                                                                                                                                                                                                                                                                                                                                                                                                                                                                                                                                                                                                                                                                                                                                                                                                                                                                                                                                                                                                                                                                                                                                                                                                                                                                                                                                                                                                                                                                                                                                                                                                                                                                                                                                                                                                                                                                                                                                                                                                                                                                  if the infrastructure cannot accept definition request, the user shall receive a notification that ss-ppc definition was unsuccessful. possible causes for rejection can be: - accepted but ss-ppc priority values changed; - users a(s) could not accept the request/ users a(s) was not reached; - request failed for any reason; - user not authorized; - unknown tetra identity; - parameters not valid; - insufficient information. </w:t>
      </w:r>
    </w:p>
    <w:p w:rsidR="00761C1B" w:rsidRDefault="00761C1B" w:rsidP="00761C1B">
      <w:r>
        <w:t>SOURCE: Used in EN 300 392-1016 V1.3.1, clause 4.2.3.1.2</w:t>
      </w:r>
    </w:p>
    <w:p w:rsidR="00761C1B" w:rsidRDefault="00761C1B" w:rsidP="00761C1B"/>
    <w:p w:rsidR="00761C1B" w:rsidRDefault="00761C1B" w:rsidP="00761C1B">
      <w:r>
        <w:t xml:space="preserve">                                                                                                                                                                                                                                                                                                                                                                                                                                                                                                                                                                                                                                                                                                                                                                                                                                                                                                                                                                                                                                                                                                                                                                                                                                                                                                                                                                                                                                                                                                                                                                                                                                                                                                                                                                                                                                                                                                                                                                                                                                                                                                                                                                                                                                                                                                                                                                                                                                                                                                                                                                                                                                                                                                                                                                                                                                                                                                                                                                                                                                                                                                                                                                                                                                                                                                                                                                                                                                                                                                                                                                                                                                                                                                                                                                                                                                                                                                                                                                                                                                                                                                                                                                                                                                                                                                                                                                                                                                                                                                                                                                                                                                                                                                                                                                                                                                                                                                                                                                                                                                                                                                                                                                                                                                                                                                                                                                                                                                                                                                                                                                                                                                                                                                                                                                                                                                                                                                                                                                                                                                                                                                                                                                                                                                                                                                                                                                                                                                                                                                                                                                                                                                                                                                                                                                                                                                                                                                                                                                                                                                                                                                                                  if the swmi cannot accept a definition request, the authorized user shall receive a notification that ss-cad definition was unsuccessful. possible causes for rejection can be: * rejected for undefined reason; * not authorized source/destination/dispatcher identity; * invalid source/destination /dispatcher identity; * invalid area; * not authorized basic service; * undecodeable message; or * range not supported. </w:t>
      </w:r>
    </w:p>
    <w:p w:rsidR="00761C1B" w:rsidRDefault="00761C1B" w:rsidP="00761C1B">
      <w:r>
        <w:t>SOURCE: Used in EN 300 392-1006 V1.4.1, clause 4.2.3.1.3</w:t>
      </w:r>
    </w:p>
    <w:p w:rsidR="00761C1B" w:rsidRDefault="00761C1B" w:rsidP="00761C1B"/>
    <w:p w:rsidR="00761C1B" w:rsidRDefault="00761C1B" w:rsidP="00761C1B">
      <w:r>
        <w:t xml:space="preserve">                                                                                                                                                                                                                                                                                                                                                                                                                                                                                                                                                                                                                                                                                                                                                                                                                                                                                                                                                                                                                                                                                                                                                                                                                                                                                                                                                                                                                                                                                                                                                                                                                                                                                                                                                                                                                                                                                                                                                                                                                                                                                                                                                                                                                                                                                                                                                                                                                                                                                                                                                                                                                                                                                                                                                                                                                                                                                                                                                                                                                                                                                                                                                                                                                                                                                                                                                                                                                                                                                                                                                                                                                                                                                                                                                                                                                                                                                                                                                                                                                                                                                                                                                                                                                                                                                                                                                                                                                                                                                                                                                                                                                                                                                                                                                                                                                                                                                                                                                                                                                                                                                                                                                                                                                                                                                                                                                                                                                                                                                                                                                                                                                                                                                                                                                                                                                                                                                                                                                                                                                                                                                                                                                                                                                                                                                                                                                                                                                                                                                                                                                                                                                                                                                                                                                                                                                                                                                                                                                                                                                                                                                                                                  if the system cannot accept a definition request, the authorized user shall receive a notification that ss-pc definition was not successful. possible causes could be: - accepted but ss-pc priority values changed; - users a(s) could not accept the request/ user a(s) was not reached; - request failed for any reason; - user not authorized; or - unknown tetra identity. </w:t>
      </w:r>
    </w:p>
    <w:p w:rsidR="00761C1B" w:rsidRDefault="00761C1B" w:rsidP="00761C1B">
      <w:r>
        <w:t>SOURCE: Used in EN 300 392-1010 V1.2.1, clause 4.2.3.1.3</w:t>
      </w:r>
    </w:p>
    <w:p w:rsidR="00761C1B" w:rsidRDefault="00761C1B" w:rsidP="00761C1B"/>
    <w:p w:rsidR="00761C1B" w:rsidRDefault="00761C1B" w:rsidP="00761C1B">
      <w:r>
        <w:t xml:space="preserve">                                                                                                                                                                                                                                                                                                                                                                                                                                                                                                                                                                                                                                                                                                                                                                                                                                                                                                                                                                                                                                                                                                                                                                                                                                                                                                                                                                                                                                                                                                                                                                                                                                                                                                                                                                                                                                                                                                                                                                                                                                                                                                                                                                                                                                                                                                                                                                                                                                                                                                                                                                                                                                                                                                                                                                                                                                                                                                                                                                                                                                                                                                                                                                                                                                                                                                                                                                                                                                                                                                                                                                                                                                                                                                                                                                                                                                                                                                                                                                                                                                                                                                                                                                                                                                                                                                                                                                                                                                                                                                                                                                                                                                                                                                                                                                                                                                                                                                                                                                                                                                                                                                                                                                                                                                                                                                                                                                                                                                                                                                                                                                                                                                                                                                                                                                                                                                                                                                                                                                                                                                                                                                                                                                                                                                                                                                                                                                                                                                                                                                                                                                                                                                                                                                                                                                                                                                                                                                                                                                                                                                                                                                                                  The immunity against the effects of bumps is the ability of the equipment to maintain the specified mechanical and electrical performance after the following test has been carried out. </w:t>
      </w:r>
    </w:p>
    <w:p w:rsidR="00761C1B" w:rsidRDefault="00761C1B" w:rsidP="00761C1B">
      <w:r>
        <w:t>SOURCE: Used in EN 300 066 V1.3.1, clause 6.4.1</w:t>
      </w:r>
    </w:p>
    <w:p w:rsidR="00761C1B" w:rsidRDefault="00761C1B" w:rsidP="00761C1B"/>
    <w:p w:rsidR="00761C1B" w:rsidRDefault="00761C1B" w:rsidP="00761C1B">
      <w:r>
        <w:t xml:space="preserve">                                                                                                                                                                                                                                                                                                                                                                                                                                                                                                                                                                                                                                                                                                                                                                                                                                                                                                                                                                                                                                                                                                                                                                                                                                                                                                                                                                                                                                                                                                                                                                                                                                                                                                                                                                                                                                                                                                                                                                                                                                                                                                                                                                                                                                                                                                                                                                                                                                                                                                                                                                                                                                                                                                                                                                                                                                                                                                                                                                                                                                                                                                                                                                                                                                                                                                                                                                                                                                                                                                                                                                                                                                                                                                                                                                                                                                                                                                                                                                                                                                                                                                                                                                                                                                                                                                                                                                                                                                                                                                                                                                                                                                                                                                                                                                                                                                                                                                                                                                                                                                                                                                                                                                                                                                                                                                                                                                                                                                                                                                                                                                                                                                                                                                                                                                                                                                                                                                                                                                                                                                                                                                                                                                                                                                                                                                                                                                                                                                                                                                                                                                                                                                                                                                                                                                                                                                                                                                                                                                                                                                                                                                                              The immunity against the effects of bumps is the ability of the equipment to maintain the specified mechanical and electrical performance after the following test has been carried out. </w:t>
      </w:r>
    </w:p>
    <w:p w:rsidR="00761C1B" w:rsidRDefault="00761C1B" w:rsidP="00761C1B">
      <w:r>
        <w:t>SOURCE: Used in EN 302 152-01 V1.1.1, clause 6.4.1</w:t>
      </w:r>
    </w:p>
    <w:p w:rsidR="00761C1B" w:rsidRDefault="00761C1B" w:rsidP="00761C1B"/>
    <w:p w:rsidR="00761C1B" w:rsidRDefault="00761C1B" w:rsidP="00761C1B">
      <w:r>
        <w:t xml:space="preserve">                                                                                                                                                                                                                                                                                                                                                                                                                                                                                                                                                                                                                                                                                                                                                                                                                                                                                                                                                                                                                                                                                                                                                                                                                                                                                                                                                                                                                                                                                                                                                                                                                                                                                                                                                                                                                                                                                                                                                                                                                                                                                                                                                                                                                                                                                                                                                                                                                                                                                                                                                                                                                                                                                                                                                                                                                                                                                                                                                                                                                                                                                                                                                                                                                                                                                                                                                                                                                                                                                                                                                                                                                                                                                                                                                                                                                                                                                                                                                                                                                                                                                                                                                                                                                                                                                                                                                                                                                                                                                                                                                                                                                                                                                                                                                                                                                                                                                                                                                                                                                                                                                                                                                                                                                                                                                                                                                                                                                                                                                                                                                                                                                                                                                                                                                                                                                                                                                                                                                                                                                                                                                                                                                                                                                                                                                                                                                                                                                                                                                                                                                                                                                                                                                                                                                                                                                                                                                                                                                                                                                                                                                                                              The immunity against the effects of continuous solar radiation is the ability of the equipment to maintain the specified mechanical and electrical performance after the following test has been carried out. </w:t>
      </w:r>
    </w:p>
    <w:p w:rsidR="00761C1B" w:rsidRDefault="00761C1B" w:rsidP="00761C1B">
      <w:r>
        <w:t>SOURCE: Used in EN 300 066 V1.3.1, clause 6.11.1 SOURCE: Used in EN 300 152 V1.2.1, clause 7.10.1 SOURCE: Used in EN 300 152-01 V1.2.2, clause 7.10.1 SOURCE: Used in EN 302 961 V2.1.2, clause 7.11.1 SOURCE: Used in EN 302 961-01 V1.2.1, clause 7.10.1 SOURCE: Used in EN 303 098 V2.1.1, clause 7.11.1 SOURCE: Used in EN 303 098-01 V1.2.1, clause 7.11.1</w:t>
      </w:r>
    </w:p>
    <w:p w:rsidR="00761C1B" w:rsidRDefault="00761C1B" w:rsidP="00761C1B"/>
    <w:p w:rsidR="00761C1B" w:rsidRDefault="00761C1B" w:rsidP="00761C1B">
      <w:r>
        <w:t xml:space="preserve">                                                                                                                                                                                                                                                                                                                                                                                                                                                                                                                                                                                                                                                                                                                                                                                                                                                                                                                                                                                                                                                                                                                                                                                                                                                                                                                                                                                                                                                                                                                                                                                                                                                                                                                                                                                                                                                                                                                                                                                                                                                                                                                                                                                                                                                                                                                                                                                                                                                                                                                                                                                                                                                                                                                                                                                                                                                                                                                                                                                                                                                                                                                                                                                                                                                                                                                                                                                                                                                                                                                                                                                                                                                                                                                                                                                                                                                                                                                                                                                                                                                                                                                                                                                                                                                                                                                                                                                                                                                                                                                                                                                                                                                                                                                                                                                                                                                                                                                                                                                                                                                                                                                                                                                                                                                                                                                                                                                                                                                                                                                                                                                                                                                                                                                                                                                                                                                                                                                                                                                                                                                                                                                                                                                                                                                                                                                                                                                                                                                                                                                                                                                                                                                                                                                                                                                                                                                                                                                                                                                                                                                                                                                              The immunity against the effects of corrosion is the ability of the equipment to maintain the specified mechanical and electrical performance after the following test has been carried out. </w:t>
      </w:r>
    </w:p>
    <w:p w:rsidR="00761C1B" w:rsidRDefault="00761C1B" w:rsidP="00761C1B">
      <w:r>
        <w:t>SOURCE: Used in EN 300 066 V1.3.1, clause 6.5.1 SOURCE: Used in EN 300 152 V1.2.1, clause 7.7.1 SOURCE: Used in EN 300 152-01 V1.2.2, clause 7.7.1 SOURCE: Used in EN 302 152-01 V1.1.1, clause 6.5.1 SOURCE: Used in EN 302 961 V2.1.2, clause 7.7.1 SOURCE: Used in EN 302 961-01 V1.2.1, clause 7.7.1 SOURCE: Used in EN 303 402 V2.1.1, clause 7.6.2</w:t>
      </w:r>
    </w:p>
    <w:p w:rsidR="00761C1B" w:rsidRDefault="00761C1B" w:rsidP="00761C1B"/>
    <w:p w:rsidR="00761C1B" w:rsidRDefault="00761C1B" w:rsidP="00761C1B">
      <w:r>
        <w:t xml:space="preserve">                                                                                                                                                                                                                                                                                                                                                                                                                                                                                                                                                                                                                                                                                                                                                                                                                                                                                                                                                                                                                                                                                                                                                                                                                                                                                                                                                                                                                                                                                                                                                                                                                                                                                                                                                                                                                                                                                                                                                                                                                                                                                                                                                                                                                                                                                                                                                                                                                                                                                                                                                                                                                                                                                                                                                                                                                                                                                                                                                                                                                                                                                                                                                                                                                                                                                                                                                                                                                                                                                                                                                                                                                                                                                                                                                                                                                                                                                                                                                                                                                                                                                                                                                                                                                                                                                                                                                                                                                                                                                                                                                                                                                                                                                                                                                                                                                                                                                                                                                                                                                                                                                                                                                                                                                                                                                                                                                                                                                                                                                                                                                                                                                                                                                                                                                                                                                                                                                                                                                                                                                                                                                                                                                                                                                                                                                                                                                                                                                                                                                                                                                                                                                                                                                                                                                                                                                                                                                                                                                                                                                                                                                                                              The immunity against the effects of corrosion is the ability of the equipment to maintain the specified mechanical and electrical performance both during and after the following test has been carried out. </w:t>
      </w:r>
    </w:p>
    <w:p w:rsidR="00761C1B" w:rsidRDefault="00761C1B" w:rsidP="00761C1B">
      <w:r>
        <w:t>SOURCE: Used in EN 303 098 V2.1.1, clause 7.7.1 SOURCE: Used in EN 303 098-01 V1.2.1, clause 7.7.1</w:t>
      </w:r>
    </w:p>
    <w:p w:rsidR="00761C1B" w:rsidRDefault="00761C1B" w:rsidP="00761C1B"/>
    <w:p w:rsidR="00761C1B" w:rsidRDefault="00761C1B" w:rsidP="00761C1B">
      <w:r>
        <w:t xml:space="preserve">                                                                                                                                                                                                                                                                                                                                                                                                                                                                                                                                                                                                                                                                                                                                                                                                                                                                                                                                                                                                                                                                                                                                                                                                                                                                                                                                                                                                                                                                                                                                                                                                                                                                                                                                                                                                                                                                                                                                                                                                                                                                                                                                                                                                                                                                                                                                                                                                                                                                                                                                                                                                                                                                                                                                                                                                                                                                                                                                                                                                                                                                                                                                                                                                                                                                                                                                                                                                                                                                                                                                                                                                                                                                                                                                                                                                                                                                                                                                                                                                                                                                                                                                                                                                                                                                                                                                                                                                                                                                                                                                                                                                                                                                                                                                                                                                                                                                                                                                                                                                                                                                                                                                                                                                                                                                                                                                                                                                                                                                                                                                                                                                                                                                                                                                                                                                                                                                                                                                                                                                                                                                                                                                                                                                                                                                                                                                                                                                                                                                                                                                                                                                                                                                                                                                                                                                                                                                                                                                                                                                                                                                                                                              The immunity against the effects of dropping is the ability of the equipment to maintain the specified mechanical and electrical performance after being subjected to a series of drops on a hard wooden test surface. </w:t>
      </w:r>
    </w:p>
    <w:p w:rsidR="00761C1B" w:rsidRDefault="00761C1B" w:rsidP="00761C1B">
      <w:r>
        <w:t>SOURCE: Used in EN 300 152 V1.2.1, clause 7.4.1 SOURCE: Used in EN 300 152-01 V1.2.2, clause 7.4.1 SOURCE: Used in EN 300 225 V1.5.1, clause 7.4.1 SOURCE: Used in EN 300 720 V2.1.1, clause 7.3.1 SOURCE: Used in EN 300 720-01 V1.3.2, clause 7.3.1 SOURCE: Used in EN 302 961 V2.1.2, clause 7.4.1 SOURCE: Used in EN 302 961-01 V1.2.1, clause 7.4.1</w:t>
      </w:r>
    </w:p>
    <w:p w:rsidR="00761C1B" w:rsidRDefault="00761C1B" w:rsidP="00761C1B"/>
    <w:p w:rsidR="00761C1B" w:rsidRDefault="00761C1B" w:rsidP="00761C1B">
      <w:r>
        <w:t xml:space="preserve">                                                                                                                                                                                                                                                                                                                                                                                                                                                                                                                                                                                                                                                                                                                                                                                                                                                                                                                                                                                                                                                                                                                                                                                                                                                                                                                                                                                                                                                                                                                                                                                                                                                                                                                                                                                                                                                                                                                                                                                                                                                                                                                                                                                                                                                                                                                                                                                                                                                                                                                                                                                                                                                                                                                                                                                                                                                                                                                                                                                                                                                                                                                                                                                                                                                                                                                                                                                                                                                                                                                                                                                                                                                                                                                                                                                                                                                                                                                                                                                                                                                                                                                                                                                                                                                                                                                                                                                                                                                                                                                                                                                                                                                                                                                                                                                                                                                                                                                                                                                                                                                                                                                                                                                                                                                                                                                                                                                                                                                                                                                                                                                                                                                                                                                                                                                                                                                                                                                                                                                                                                                                                                                                                                                                                                                                                                                                                                                                                                                                                                                                                                                                                                                                                                                                                                                                                                                                                                                                                                                                                                                                                                                              The immunity against the effects of dropping is the ability of the equipment to maintain the specified mechanical and electrical performance after being subjected to a series of drops onto a hard wooden test surface and into water. </w:t>
      </w:r>
    </w:p>
    <w:p w:rsidR="00761C1B" w:rsidRDefault="00761C1B" w:rsidP="00761C1B">
      <w:r>
        <w:t>SOURCE: Used in EN 303 098 V2.1.1, clause 7.4.1 SOURCE: Used in EN 303 098-01 V1.2.1, clause 7.4.1</w:t>
      </w:r>
    </w:p>
    <w:p w:rsidR="00761C1B" w:rsidRDefault="00761C1B" w:rsidP="00761C1B"/>
    <w:p w:rsidR="00761C1B" w:rsidRDefault="00761C1B" w:rsidP="00761C1B">
      <w:r>
        <w:t xml:space="preserve">                                                                                                                                                                                                                                                                                                                                                                                                                                                                                                                                                                                                                                                                                                                                                                                                                                                                                                                                                                                                                                                                                                                                                                                                                                                                                                                                                                                                                                                                                                                                                                                                                                                                                                                                                                                                                                                                                                                                                                                                                                                                                                                                                                                                                                                                                                                                                                                                                                                                                                                                                                                                                                                                                                                                                                                                                                                                                                                                                                                                                                                                                                                                                                                                                                                                                                                                                                                                                                                                                                                                                                                                                                                                                                                                                                                                                                                                                                                                                                                                                                                                                                                                                                                                                                                                                                                                                                                                                                                                                                                                                                                                                                                                                                                                                                                                                                                                                                                                                                                                                                                                                                                                                                                                                                                                                                                                                                                                                                                                                                                                                                                                                                                                                                                                                                                                                                                                                                                                                                                                                                                                                                                                                                                                                                                                                                                                                                                                                                                                                                                                                                                                                                                                                                                                                                                                                                                                                                                                                                                                                                                                                                                              The immunity against the effects of dropping is the ability of the satellite epirb to maintain the specified mechanical and electrical performance after being subjected to a series of drops into water. </w:t>
      </w:r>
    </w:p>
    <w:p w:rsidR="00761C1B" w:rsidRDefault="00761C1B" w:rsidP="00761C1B">
      <w:r>
        <w:t>SOURCE: Used in EN 300 066 V1.3.1, clause 6.6.1</w:t>
      </w:r>
    </w:p>
    <w:p w:rsidR="00761C1B" w:rsidRDefault="00761C1B" w:rsidP="00761C1B"/>
    <w:p w:rsidR="00761C1B" w:rsidRDefault="00761C1B" w:rsidP="00761C1B">
      <w:r>
        <w:t xml:space="preserve">                                                                                                                                                                                                                                                                                                                                                                                                                                                                                                                                                                                                                                                                                                                                                                                                                                                                                                                                                                                                                                                                                                                                                                                                                                                                                                                                                                                                                                                                                                                                                                                                                                                                                                                                                                                                                                                                                                                                                                                                                                                                                                                                                                                                                                                                                                                                                                                                                                                                                                                                                                                                                                                                                                                                                                                                                                                                                                                                                                                                                                                                                                                                                                                                                                                                                                                                                                                                                                                                                                                                                                                                                                                                                                                                                                                                                                                                                                                                                                                                                                                                                                                                                                                                                                                                                                                                                                                                                                                                                                                                                                                                                                                                                                                                                                                                                                                                                                                                                                                                                                                                                                                                                                                                                                                                                                                                                                                                                                                                                                                                                                                                                                                                                                                                                                                                                                                                                                                                                                                                                                                                                                                                                                                                                                                                                                                                                                                                                                                                                                                                                                                                                                                                                                                                                                                                                                                                                                                                                                                                                                                                                                                              The immunity against the effects of droppings is the ability of the equipment to maintain the specified mechanical and electrical performance after the following test has been carried out. </w:t>
      </w:r>
    </w:p>
    <w:p w:rsidR="00761C1B" w:rsidRDefault="00761C1B" w:rsidP="00761C1B">
      <w:r>
        <w:t>SOURCE: Used in EN 302 152-01 V1.1.1, clause 6.6.1</w:t>
      </w:r>
    </w:p>
    <w:p w:rsidR="00761C1B" w:rsidRDefault="00761C1B" w:rsidP="00761C1B"/>
    <w:p w:rsidR="00761C1B" w:rsidRDefault="00761C1B" w:rsidP="00761C1B">
      <w:r>
        <w:t xml:space="preserve">                                                                                                                                                                                                                                                                                                                                                                                                                                                                                                                                                                                                                                                                                                                                                                                                                                                                                                                                                                                                                                                                                                                                                                                                                                                                                                                                                                                                                                                                                                                                                                                                                                                                                                                                                                                                                                                                                                                                                                                                                                                                                                                                                                                                                                                                                                                                                                                                                                                                                                                                                                                                                                                                                                                                                                                                                                                                                                                                                                                                                                                                                                                                                                                                                                                                                                                                                                                                                                                                                                                                                                                                                                                                                                                                                                                                                                                                                                                                                                                                                                                                                                                                                                                                                                                                                                                                                                                                                                                                                                                                                                                                                                                                                                                                                                                                                                                                                                                                                                                                                                                                                                                                                                                                                                                                                                                                                                                                                                                                                                                                                                                                                                                                                                                                                                                                                                                                                                                                                                                                                                                                                                                                                                                                                                                                                                                                                                                                                                                                                                                                                                                                                                                                                                                                                                                                                                                                                                                                                                                                                                                                                                                              The immunity against the effects of immersion in mineral oil is the ability of the equipment to maintain the specified mechanical and electrical performance after the following test has been carried out. </w:t>
      </w:r>
    </w:p>
    <w:p w:rsidR="00761C1B" w:rsidRDefault="00761C1B" w:rsidP="00761C1B">
      <w:r>
        <w:t>SOURCE: Used in EN 300 066 V1.3.1, clause 6.12.1 SOURCE: Used in EN 300 152 V1.2.1, clause 7.11.1 SOURCE: Used in EN 300 152-01 V1.2.2, clause 7.11.1 SOURCE: Used in EN 302 961 V2.1.2, clause 7.12.1 SOURCE: Used in EN 302 961-01 V1.2.1, clause 7.11.1 SOURCE: Used in EN 303 098 V2.1.1, clause 7.12.1 SOURCE: Used in EN 303 098-01 V1.2.1, clause 7.12.1</w:t>
      </w:r>
    </w:p>
    <w:p w:rsidR="00761C1B" w:rsidRDefault="00761C1B" w:rsidP="00761C1B"/>
    <w:p w:rsidR="00761C1B" w:rsidRDefault="00761C1B" w:rsidP="00761C1B">
      <w:r>
        <w:t xml:space="preserve">                                                                                                                                                                                                                                                                                                                                                                                                                                                                                                                                                                                                                                                                                                                                                                                                                                                                                                                                                                                                                                                                                                                                                                                                                                                                                                                                                                                                                                                                                                                                                                                                                                                                                                                                                                                                                                                                                                                                                                                                                                                                                                                                                                                                                                                                                                                                                                                                                                                                                                                                                                                                                                                                                                                                                                                                                                                                                                                                                                                                                                                                                                                                                                                                                                                                                                                                                                                                                                                                                                                                                                                                                                                                                                                                                                                                                                                                                                                                                                                                                                                                                                                                                                                                                                                                                                                                                                                                                                                                                                                                                                                                                                                                                                                                                                                                                                                                                                                                                                                                                                                                                                                                                                                                                                                                                                                                                                                                                                                                                                                                                                                                                                                                                                                                                                                                                                                                                                                                                                                                                                                                                                                                                                                                                                                                                                                                                                                                                                                                                                                                                                                                                                                                                                                                                                                                                                                                                                                                                                                                                                                                                                                              The immunity against the effects of immersion in water is the ability of the equipment to maintain the specified mechanical and electrical performance after the following test has been carried out. </w:t>
      </w:r>
    </w:p>
    <w:p w:rsidR="00761C1B" w:rsidRDefault="00761C1B" w:rsidP="00761C1B">
      <w:r>
        <w:t>SOURCE: Used in EN 300 066 V1.3.1, clause 6.8.1 SOURCE: Used in EN 302 152-01 V1.1.1, clause 6.8.1</w:t>
      </w:r>
    </w:p>
    <w:p w:rsidR="00761C1B" w:rsidRDefault="00761C1B" w:rsidP="00761C1B"/>
    <w:p w:rsidR="00761C1B" w:rsidRDefault="00761C1B" w:rsidP="00761C1B">
      <w:r>
        <w:t xml:space="preserve">                                                                                                                                                                                                                                                                                                                                                                                                                                                                                                                                                                                                                                                                                                                                                                                                                                                                                                                                                                                                                                                                                                                                                                                                                                                                                                                                                                                                                                                                                                                                                                                                                                                                                                                                                                                                                                                                                                                                                                                                                                                                                                                                                                                                                                                                                                                                                                                                                                                                                                                                                                                                                                                                                                                                                                                                                                                                                                                                                                                                                                                                                                                                                                                                                                                                                                                                                                                                                                                                                                                                                                                                                                                                                                                                                                                                                                                                                                                                                                                                                                                                                                                                                                                                                                                                                                                                                                                                                                                                                                                                                                                                                                                                                                                                                                                                                                                                                                                                                                                                                                                                                                                                                                                                                                                                                                                                                                                                                                                                                                                                                                                                                                                                                                                                                                                                                                                                                                                                                                                                                                                                                                                                                                                                                                                                                                                                                                                                                                                                                                                                                                                                                                                                                                                                                                                                                                                                                                                                                                                                                                                                                                                              The immunity against the effects of temperature gradient is the ability of the satellite epirb to maintain the specified electrical performance when the following test is carried out. </w:t>
      </w:r>
    </w:p>
    <w:p w:rsidR="00761C1B" w:rsidRDefault="00761C1B" w:rsidP="00761C1B">
      <w:r>
        <w:t>SOURCE: Used in EN 300 066 V1.3.1,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has been carried out. </w:t>
      </w:r>
    </w:p>
    <w:p w:rsidR="00761C1B" w:rsidRDefault="00761C1B" w:rsidP="00761C1B">
      <w:r>
        <w:t>SOURCE: Used in EN 300 162-01 V1.4.1, clause 7.4.1 SOURCE: Used in EN 301 178-01 V1.4.1, clause 7.4.1 SOURCE: Used in EN 302 885 V2.2.1, clause 7.4.1 SOURCE: Used in EN 302 885-01 V1.3.1, clause 7.4.1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w:t>
      </w:r>
    </w:p>
    <w:p w:rsidR="00761C1B" w:rsidRDefault="00761C1B" w:rsidP="00761C1B">
      <w:r>
        <w:t>SOURCE: Used in EN 300 065-03 V1.2.1, clause 4.3.2.1 SOURCE: Used in EN 301 178 V2.2.1, clause 7.4.1 SOURCE: Used in EN 302 152-01 V1.1.1, clause 6.2.1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°c/min. </w:t>
      </w:r>
    </w:p>
    <w:p w:rsidR="00761C1B" w:rsidRDefault="00761C1B" w:rsidP="00761C1B">
      <w:r>
        <w:t>SOURCE: Used in EN 300 373-03 V1.2.1, clause 4.3.2.1 SOURCE: Used in EN 301 025-01 V1.5.1,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°c/minute. </w:t>
      </w:r>
    </w:p>
    <w:p w:rsidR="00761C1B" w:rsidRDefault="00761C1B" w:rsidP="00761C1B">
      <w:r>
        <w:t>SOURCE: Used in EN 300 152 V1.2.1, clause 7.5.1 SOURCE: Used in EN 300 698-03 V1.2.1, clause 4.3.2.1 SOURCE: Used in EN 302 961-01 V1.2.1, clause 7.5.1 SOURCE: Used in EN 303 098-01 V1.2.1,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â°c/min. </w:t>
      </w:r>
    </w:p>
    <w:p w:rsidR="00761C1B" w:rsidRDefault="00761C1B" w:rsidP="00761C1B">
      <w:r>
        <w:t>SOURCE: Used in EN 301 025 V2.2.1,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â°c/minute. </w:t>
      </w:r>
    </w:p>
    <w:p w:rsidR="00761C1B" w:rsidRDefault="00761C1B" w:rsidP="00761C1B">
      <w:r>
        <w:t>SOURCE: Used in EN 302 961 V2.1.2, clause 7.5.1 SOURCE: Used in EN 303 098 V2.1.1, clause 7.5.1 SOURCE: Used in EN 303 402 V2.1.1, clause 7.4.1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1°c/minute. </w:t>
      </w:r>
    </w:p>
    <w:p w:rsidR="00761C1B" w:rsidRDefault="00761C1B" w:rsidP="00761C1B">
      <w:r>
        <w:t>SOURCE: Used in EN 300 066 V1.3.1, clause 6.2.1 SOURCE: Used in EN 300 152-01 V1.2.2, clause 7.5.1</w:t>
      </w:r>
    </w:p>
    <w:p w:rsidR="00761C1B" w:rsidRDefault="00761C1B" w:rsidP="00761C1B"/>
    <w:p w:rsidR="00761C1B" w:rsidRDefault="00761C1B" w:rsidP="00761C1B">
      <w:r>
        <w:t xml:space="preserve">                                                                                                                                                                                                                                                                                                                                                                                                                                                                                                                                                                                                                                                                                                                                                                                                                                                                                                                                                                                                                                                                                                                                                                                                                                                                                                                                                                                                                                                                                                                                                                                                                                                                                                                                                                                                                                                                                                                                                                                                                                                                                                                                                                                                                                                                                                                                                                                                                                                                                                                                                                                                                                                                                                                                                                                                                                                                                                                                                                                                                                                                                                                                                                                                                                                                                                                                                                                                                                                                                                                                                                                                                                                                                                                                                                                                                                                                                                                                                                                                                                                                                                                                                                                                                                                                                                                                                                                                                                                                                                                                                                                                                                                                                                                                                                                                                                                                                                                                                                                                                                                                                                                                                                                                                                                                                                                                                                                                                                                                                                                                                                                                                                                                                                                                                                                                                                                                                                                                                                                                                                                                                                                                                                                                                                                                                                                                                                                                                                                                                                                                                                                                                                                                                                                                                                                                                                                                                                                                                                                                                                                                                                                              The immunity against the effects of the water form the hose stream is the ability of the equipment to maintain the satellite epirb in its bracket and not to transmit a distress alert when the following test is carried out. </w:t>
      </w:r>
    </w:p>
    <w:p w:rsidR="00761C1B" w:rsidRDefault="00761C1B" w:rsidP="00761C1B">
      <w:r>
        <w:t>SOURCE: Used in EN 300 066 V1.3.1, clause 6.9.1</w:t>
      </w:r>
    </w:p>
    <w:p w:rsidR="00761C1B" w:rsidRDefault="00761C1B" w:rsidP="00761C1B"/>
    <w:p w:rsidR="00761C1B" w:rsidRDefault="00761C1B" w:rsidP="00761C1B">
      <w:r>
        <w:t xml:space="preserve">                                                                                                                                                                                                                                                                                                                                                                                                                                                                                                                                                                                                                                                                                                                                                                                                                                                                                                                                                                                                                                                                                                                                                                                                                                                                                                                                                                                                                                                                                                                                                                                                                                                                                                                                                                                                                                                                                                                                                                                                                                                                                                                                                                                                                                                                                                                                                                                                                                                                                                                                                                                                                                                                                                                                                                                                                                                                                                                                                                                                                                                                                                                                                                                                                                                                                                                                                                                                                                                                                                                                                                                                                                                                                                                                                                                                                                                                                                                                                                                                                                                                                                                                                                                                                                                                                                                                                                                                                                                                                                                                                                                                                                                                                                                                                                                                                                                                                                                                                                                                                                                                                                                                                                                                                                                                                                                                                                                                                                                                                                                                                                                                                                                                                                                                                                                                                                                                                                                                                                                                                                                                                                                                                                                                                                                                                                                                                                                                                                                                                                                                                                                                                                                                                                                                                                                                                                                                                                                                                                                                                                                                                                                              The immunity against the effects of thermal shock is the ability of the equipment to maintain the specified mechanical and electrical performance after the following test has been carried out. </w:t>
      </w:r>
    </w:p>
    <w:p w:rsidR="00761C1B" w:rsidRDefault="00761C1B" w:rsidP="00761C1B">
      <w:r>
        <w:t>SOURCE: Used in EN 300 152 V1.2.1, clause 7.8.1 SOURCE: Used in EN 300 152-01 V1.2.2, clause 7.8.1 SOURCE: Used in EN 302 961 V2.1.2, clause 7.8.1 SOURCE: Used in EN 302 961-01 V1.2.1, clause 7.8.1 SOURCE: Used in EN 303 098 V2.1.1, clause 7.8.1 SOURCE: Used in EN 303 098-01 V1.2.1, clause 7.8.1</w:t>
      </w:r>
    </w:p>
    <w:p w:rsidR="00761C1B" w:rsidRDefault="00761C1B" w:rsidP="00761C1B"/>
    <w:p w:rsidR="00761C1B" w:rsidRDefault="00761C1B" w:rsidP="00761C1B">
      <w:r>
        <w:t xml:space="preserve">                                                                                                                                                                                                                                                                                                                                                                                                                                                                                                                                                                                                                                                                                                                                                                                                                                                                                                                                                                                                                                                                                                                                                                                                                                                                                                                                                                                                                                                                                                                                                                                                                                                                                                                                                                                                                                                                                                                                                                                                                                                                                                                                                                                                                                                                                                                                                                                                                                                                                                                                                                                                                                                                                                                                                                                                                                                                                                                                                                                                                                                                                                                                                                                                                                                                                                                                                                                                                                                                                                                                                                                                                                                                                                                                                                                                                                                                                                                                                                                                                                                                                                                                                                                                                                                                                                                                                                                                                                                                                                                                                                                                                                                                                                                                                                                                                                                                                                                                                                                                                                                                                                                                                                                                                                                                                                                                                                                                                                                                                                                                                                                                                                                                                                                                                                                                                                                                                                                                                                                                                                                                                                                                                                                                                                                                                                                                                                                                                                                                                                                                                                                                                                                                                                                                                                                                                                                                                                                                                                                                                                                                                                                              The immunity against the effects of thermal shock is the ability of the equipment to maintain the specified mechanical and electrical performance after the following test has been carried out. note: this test is different form the thermal shock test required by cospas-sarsat specification c/s t.007 [6]. </w:t>
      </w:r>
    </w:p>
    <w:p w:rsidR="00761C1B" w:rsidRDefault="00761C1B" w:rsidP="00761C1B">
      <w:r>
        <w:t>SOURCE: Used in EN 300 066 V1.3.1, clause 6.7.1</w:t>
      </w:r>
    </w:p>
    <w:p w:rsidR="00761C1B" w:rsidRDefault="00761C1B" w:rsidP="00761C1B"/>
    <w:p w:rsidR="00761C1B" w:rsidRDefault="00761C1B" w:rsidP="00761C1B">
      <w:r>
        <w:t xml:space="preserve">                                                                                                                                                                                                                                                                                                                                                                                                                                                                                                                                                                                                                                                                                                                                                                                                                                                                                                                                                                                                                                                                                                                                                                                                                                                                                                                                                                                                                                                                                                                                                                                                                                                                                                                                                                                                                                                                                                                                                                                                                                                                                                                                                                                                                                                                                                                                                                                                                                                                                                                                                                                                                                                                                                                                                                                                                                                                                                                                                                                                                                                                                                                                                                                                                                                                                                                                                                                                                                                                                                                                                                                                                                                                                                                                                                                                                                                                                                                                                                                                                                                                                                                                                                                                                                                                                                                                                                                                                                                                                                                                                                                                                                                                                                                                                                                                                                                                                                                                                                                                                                                                                                                                                                                                                                                                                                                                                                                                                                                                                                                                                                                                                                                                                                                                                                                                                                                                                                                                                                                                                                                                                                                                                                                                                                                                                                                                                                                                                                                                                                                                                                                                                                                                                                                                                                                                                                                                                                                                                                                                                                                                                                                              The immunity against the effects of thermal shock is the ability of the equipment to maintain the specified mechanical and electrical performance after the following test has been carried out. note: this test is different from the thermal shock test required by cospas-sarsat specification c/s t.007 [2]. </w:t>
      </w:r>
    </w:p>
    <w:p w:rsidR="00761C1B" w:rsidRDefault="00761C1B" w:rsidP="00761C1B">
      <w:r>
        <w:t>SOURCE: Used in EN 302 152-01 V1.1.1, clause 6.7.1</w:t>
      </w:r>
    </w:p>
    <w:p w:rsidR="00761C1B" w:rsidRDefault="00761C1B" w:rsidP="00761C1B"/>
    <w:p w:rsidR="00761C1B" w:rsidRDefault="00761C1B" w:rsidP="00761C1B">
      <w:r>
        <w:t xml:space="preserve">                                                                                                                                                                                                                                                                                                                                                                                                                                                                                                                                                                                                                                                                                                                                                                                                                                                                                                                                                                                                                                                                                                                                                                                                                                                                                                                                                                                                                                                                                                                                                                                                                                                                                                                                                                                                                                                                                                                                                                                                                                                                                                                                                                                                                                                                                                                                                                                                                                                                                                                                                                                                                                                                                                                                                                                                                                                                                                                                                                                                                                                                                                                                                                                                                                                                                                                                                                                                                                                                                                                                                                                                                                                                                                                                                                                                                                                                                                                                                                                                                                                                                                                                                                                                                                                                                                                                                                                                                                                                                                                                                                                                                                                                                                                                                                                                                                                                                                                                                                                                                                                                                                                                                                                                                                                                                                                                                                                                                                                                                                                                                                                                                                                                                                                                                                                                                                                                                                                                                                                                                                                                                                                                                                                                                                                                                                                                                                                                                                                                                                                                                                                                                                                                                                                                                                                                                                                                                                                                                                                                                                                                                                                              The immunity against the effects of vibration is the ability of the equipment to maintain the specified mechanical and electrical performance when the following test is carried out. </w:t>
      </w:r>
    </w:p>
    <w:p w:rsidR="00761C1B" w:rsidRDefault="00761C1B" w:rsidP="00761C1B">
      <w:r>
        <w:t>SOURCE: Used in EN 300 066 V1.3.1, clause 6.3.1 SOURCE: Used in EN 300 152 V1.2.1, clause 7.6.1 SOURCE: Used in EN 300 152-01 V1.2.2, clause 7.6.1 SOURCE: Used in EN 302 152-01 V1.1.1, clause 6.3.1 SOURCE: Used in EN 302 961 V2.1.2, clause 7.6.1 SOURCE: Used in EN 302 961-01 V1.2.1, clause 7.6.1 SOURCE: Used in EN 303 098 V2.1.1, clause 7.6.1 SOURCE: Used in EN 303 098-01 V1.2.1, clause 7.6.1 SOURCE: Used in EN 303 402 V2.1.1, clause 7.5.1</w:t>
      </w:r>
    </w:p>
    <w:p w:rsidR="00761C1B" w:rsidRDefault="00761C1B" w:rsidP="00761C1B"/>
    <w:p w:rsidR="00761C1B" w:rsidRDefault="00761C1B" w:rsidP="00761C1B">
      <w:r>
        <w:t xml:space="preserve">                                                                                                                                                                                                                                                                                                                                                                                                                                                                                                                                                                                                                                                                                                                                                                                                                                                                                                                                                                                                                                                                                                                                                                                                                                                                                                                                                                                                                                                                                                                                                                                                                                                                                                                                                                                                                                                                                                                                                                                                                                                                                                                                                                                                                                                                                                                                                                                                                                                                                                                                                                                                                                                                                                                                                                                                                                                                                                                                                                                                                                                                                                                                                                                                                                                                                                                                                                                                                                                                                                                                                                                                                                                                                                                                                                                                                                                                                                                                                                                                                                                                                                                                                                                                                                                                                                                                                                                                                                                                                                                                                                                                                                                                                                                                                                                                                                                                                                                                                                                                                                                                                                                                                                                                                                                                                                                                                                                                                                                                                                                                                                                                                                                                                                                                                                                                                                                                                                                                                                                                                                                                                                                                                                                                                                                                                                                                                                                                                                                                                                                                                                                                                                                                                                                                                                                                                                                                                                                                                                                                                                                                                                                              The immunity is to be understood as the insensitivity of the radar equipment against radiations of radio transmitters at frequencies above 80 mhz, such as the ship's vhf transmitter and hand-held portable radios, close to the equipment. the physical boundary of the eut through which electromagnetic fields may impinge are the radar antenna, the display screen and the cables between the standard components. </w:t>
      </w:r>
    </w:p>
    <w:p w:rsidR="00761C1B" w:rsidRDefault="00761C1B" w:rsidP="00761C1B">
      <w:r>
        <w:t>SOURCE: Used in EN 302 194-01 V1.1.2, clause 7.8.4.1</w:t>
      </w:r>
    </w:p>
    <w:p w:rsidR="00761C1B" w:rsidRDefault="00761C1B" w:rsidP="00761C1B"/>
    <w:p w:rsidR="00761C1B" w:rsidRDefault="00761C1B" w:rsidP="00761C1B">
      <w:r>
        <w:t xml:space="preserve">                                                                                                                                                                                                                                                                                                                                                                                                                                                                                                                                                                                                                                                                                                                                                                                                                                                                                                                                                                                                                                                                                                                                                                                                                                                                                                                                                                                                                                                                                                                                                                                                                                                                                                                                                                                                                                                                                                                                                                                                                                                                                                                                                                                                                                                                                                                                                                                                                                                                                                                                                                                                                                                                                                                                                                                                                                                                                                                                                                                                                                                                                                                                                                                                                                                                                                                                                                                                                                                                                                                                                                                                                                                                                                                                                                                                                                                                                                                                                                                                                                                                                                                                                                                                                                                                                                                                                                                                                                                                                                                                                                                                                                                                                                                                                                                                                                                                                                                                                                                                                                                                                                                                                                                                                                                                                                                                                                                                                                                                                                                                                                                                                                                                                                                                                                                                                                                                                                                                                                                                                                                                                                                                                                                                                                                                                                                                                                                                                                                                                                                                                                                                                                                                                                                                                                                                                                                                                                                                                                                                                                                                                                                              in accordance with the uml diagram of figure 7.1 which specifies the relations among all the classes of radio computer. radio computer classes defined in this way are shown in tables 7.1 to 7.18. table 7.1: radiocomputer class class radiocomputer this class contains all ura related information about resources and interactions related to hardware and software of a reconfigurable md. derived from attributes contained in contains rccapabilities [1], rcconfiguration [1], rcmeasurements [1], channel [*], rcprofile [1], radioapp [*], radioos [0-1] supported events table 7.2: radioapp class class radioapp this class describes installed radio application. derived from attributes radioappid value type: nametype possible access: read default value: not specified this attribute describes id of installed radio application. raversion value type: version possible access: read default value: not specified this attribute describes a version of radio application. listofsupportedoptions value type: raoptionslist possible access: read default value: not specified this attribute contains a list of supported options. contained in radiocomputer contains supported events table 7.3: radioos class class radioos this class describes installed radio os. derived from attributes rosid value type: nametype possible access: read default value: not specified this attribute describes id of radio os. rosversion value type: version possible access: read (...\...) [the expected end of this definition was beyond the limit of 200 words] </w:t>
      </w:r>
    </w:p>
    <w:p w:rsidR="00761C1B" w:rsidRDefault="00761C1B" w:rsidP="00761C1B">
      <w:r>
        <w:t>SOURCE: Used in EN 303 146-01 V1.3.1, clause 6.1</w:t>
      </w:r>
    </w:p>
    <w:p w:rsidR="00761C1B" w:rsidRDefault="00761C1B" w:rsidP="00761C1B"/>
    <w:p w:rsidR="00761C1B" w:rsidRDefault="00761C1B" w:rsidP="00761C1B">
      <w:r>
        <w:t xml:space="preserve">                                                                                                                                                                                                                                                                                                                                                                                                                                                                                                                                                                                                                                                                                                                                                                                                                                                                                                                                                                                                                                                                                                                                                                                                                                                                                                                                                                                                                                                                                                                                                                                                                                                                                                                                                                                                                                                                                                                                                                                                                                                                                                                                                                                                                                                                                                                                                                                                                                                                                                                                                                                                                                                                                                                                                                                                                                                                                                                                                                                                                                                                                                                                                                                                                                                                                                                                                                                                                                                                                                                                                                                                                                                                                                                                                                                                                                                                                                                                                                                                                                                                                                                                                                                                                                                                                                                                                                                                                                                                                                                                                                                                                                                                                                                                                                                                                                                                                                                                                                                                                                                                                                                                                                                                                                                                                                                                                                                                                                                                                                                                                                                                                                                                                                                                                                                                                                                                                                                                                                                                                                                                                                                                                                                                                                                                                                                                                                                                                                                                                                                                                                                                                                                                                                                                                                                                                                                                                                                                                                                                                                                                                                                                  in accordance with the uml diagram of figure 7.1 which specifies the relations among all the classes of radio computer. radio computer classes defined in this way are shown in tables 7.1 to 7.21. table 7.1: radiocomputer class class radiocomputer this class contains all ura related information about resources and interactions related to hardware and software of a reconfigurable md. derived from attributes contained in contains rccapabilities [1], rcconfiguration [1], rcmeasurements [1], channel [*], rcprofile [1], radioapp [*], radioos [0-1] supported events table 7.2: radioos class class radioos this class describes installed radio os. derived from attributes rosid value type: nametype possible access: read default value: not specified this attribute describes id of radio os. rosversion value type: version possible access: read default value: not specified this attribute describes a version of radio os. contained in radiocomputer contains supported events table 7.3: radioapp class class radioapp this class describes installed radio application. derived from attributes this attribute contains a list of supported options. contained in radiocomputer contains radioappprofile [1], radioappcapabilities [1], radioappmeasurements [1] supported events table 7.4: radioappprofile class class radioappprofile this class contains general information about the radio application. derived from attributes radioappid value type: nametype possible access: read (...\...) [the expected end of this definition was beyond the limit of 200 words] </w:t>
      </w:r>
    </w:p>
    <w:p w:rsidR="00761C1B" w:rsidRDefault="00761C1B" w:rsidP="00761C1B">
      <w:r>
        <w:t>SOURCE: Used in EN 303 146-03 V1.3.1, clause 6.1</w:t>
      </w:r>
    </w:p>
    <w:p w:rsidR="00761C1B" w:rsidRDefault="00761C1B" w:rsidP="00761C1B"/>
    <w:p w:rsidR="00761C1B" w:rsidRDefault="00761C1B" w:rsidP="00761C1B">
      <w:r>
        <w:t xml:space="preserve">                                                                                                                                                                                                                                                                                                                                                                                                                                                                                                                                                                                                                                                                                                                                                                                                                                                                                                                                                                                                                                                                                                                                                                                                                                                                                                                                                                                                                                                                                                                                                                                                                                                                                                                                                                                                                                                                                                                                                                                                                                                                                                                                                                                                                                                                                                                                                                                                                                                                                                                                                                                                                                                                                                                                                                                                                                                                                                                                                                                                                                                                                                                                                                                                                                                                                                                                                                                                                                                                                                                                                                                                                                                                                                                                                                                                                                                                                                                                                                                                                                                                                                                                                                                                                                                                                                                                                                                                                                                                                                                                                                                                                                                                                                                                                                                                                                                                                                                                                                                                                                                                                                                                                                                                                                                                                                                                                                                                                                                                                                                                                                                                                                                                                                                                                                                                                                                                                                                                                                                                                                                                                                                                                                                                                                                                                                                                                                                                                                                                                                                                                                                                                                                                                                                                                                                                                                                                                                                                                                                                                                                                                                                                  in accordance with the uml diagram of figure 7.1 which specifies the relations among all the classes of rc. rc classes defined in this way are shown in tables 7.1 to 7.16. table 7.1: radiocomputer class class radiocomputer this class contains all ura related information about resources and interactions related to hardware and software of a reconfigurable md. derived from attributes contained in contains rccapabilities [1], rcconfiguration [1], rcmeasurements [1], channel [0..*] supported events table 7.2: rccapabilities class class rccapabilities this class contains information about rc capabilities including hardware, software, transmission and measurement capabilities. derived from attributes listofsupportedoptions value type: rcoptionslist possible access: read-write default value: not specified this attribute describes a list of supported options. listofsupportedradiointerfaces value type: radiointerfaceslist possible access: read-write default value: not specified this attribute describes radio interfaces supported by this rc. listofsupportedchannels value type: channelidslist possible access: read-write default value: not specified this attributes describes frequency channels supported by this rc. hardwareprofile value type: hardwareinfo possible access: read-write default value: not specified this attributes describes hardware capabilities of this rc. softwareprofile value type: softwareinfo possible access: read-write default value: not specified this attributes describes software capabilities of this rc. contained in radiocomputer contains supported events (...\...) [the expected end of this definition was beyond the limit of 200 words] </w:t>
      </w:r>
    </w:p>
    <w:p w:rsidR="00761C1B" w:rsidRDefault="00761C1B" w:rsidP="00761C1B">
      <w:r>
        <w:t>SOURCE: Used in EN 303 146-02 V1.2.1, clause 6.1</w:t>
      </w:r>
    </w:p>
    <w:p w:rsidR="00761C1B" w:rsidRDefault="00761C1B" w:rsidP="00761C1B"/>
    <w:p w:rsidR="00761C1B" w:rsidRDefault="00761C1B" w:rsidP="00761C1B">
      <w:r>
        <w:t xml:space="preserve">                                                                                                                                                                                                                                                                                                                                                                                                                                                                                                                                                                                                                                                                                                                                                                                                                                                                                                                                                                                                                                                                                                                                                                                                                                                                                                                                                                                                                                                                                                                                                                                                                                                                                                                                                                                                                                                                                                                                                                                                                                                                                                                                                                                                                                                                                                                                                                                                                                                                                                                                                                                                                                                                                                                                                                                                                                                                                                                                                                                                                                                                                                                                                                                                                                                                                                                                                                                                                                                                                                                                                                                                                                                                                                                                                                                                                                                                                                                                                                                                                                                                                                                                                                                                                                                                                                                                                                                                                                                                                                                                                                                                                                                                                                                                                                                                                                                                                                                                                                                                                                                                                                                                                                                                                                                                                                                                                                                                                                                                                                                                                                                                                                                                                                                                                                                                                                                                                                                                                                                                                                                                                                                                                                                                                                                                                                                                                                                                                                                                                                                                                                                                                                                                                                                                                                                                                                                                                                                                                                                                                                                                                                                                  in accordance with the uml diagram of figure 8.1 which specifies the interface classes related to urai. tables 8.1 to 8.3 specify all the operations related to the three interface classes above described. table 8.4: radioapplicationmanagementservices class class radioapplicationmanagementservices this class describes interfaces supporting radio application management services. operations reportpeerequipment return type: peerequipmentlist value type: public this operation is needed for getting the list of discovered peer equipments. createnetassociation return type: integer value type: public this operation is needed for creating an association with peer equipment. terminatenetassociation return type: boolean value type: public this operation is needed for terminating an association. starttransmission return type: boolean value type: public this operation is needed for starting user data transmission with peer equipment. stoptransmission return type: boolean value type: public this operation is needed for stopping user data transmission with peer equipment. startreception return type: boolean value type: public this operation is needed for starting user data reception. stopreception return type: boolean value type: public this operation is needed for stopping user data reception. table 8.5: userdataflowservices class class userdataflowservices this class describes interfaces supporting user data flow services. operations requestchangeofdataflow return type: boolean value type: public this operation is needed for requesting (...\...) [the expected end of this definition was beyond the limit of 200 words] </w:t>
      </w:r>
    </w:p>
    <w:p w:rsidR="00761C1B" w:rsidRDefault="00761C1B" w:rsidP="00761C1B">
      <w:r>
        <w:t>SOURCE: Used in EN 303 146-03 V1.3.1, clause 6.2</w:t>
      </w:r>
    </w:p>
    <w:p w:rsidR="00761C1B" w:rsidRDefault="00761C1B" w:rsidP="00761C1B"/>
    <w:p w:rsidR="00761C1B" w:rsidRDefault="00761C1B" w:rsidP="00761C1B">
      <w:r>
        <w:t xml:space="preserve">                                                                                                                                                                                                                                                                                                                                                                                                                                                                                                                                                                                                                                                                                                                                                                                                                                                                                                                                                                                                                                                                                                                                                                                                                                                                                                                                                                                                                                                                                                                                                                                                                                                                                                                                                                                                                                                                                                                                                                                                                                                                                                                                                                                                                                                                                                                                                                                                                                                                                                                                                                                                                                                                                                                                                                                                                                                                                                                                                                                                                                                                                                                                                                                                                                                                                                                                                                                                                                                                                                                                                                                                                                                                                                                                                                                                                                                                                                                                                                                                                                                                                                                                                                                                                                                                                                                                                                                                                                                                                                                                                                                                                                                                                                                                                                                                                                                                                                                                                                                                                                                                                                                                                                                                                                                                                                                                                                                                                                                                                                                                                                                                                                                                                                                                                                                                                                                                                                                                                                                                                                                                                                                                                                                                                                                                                                                                                                                                                                                                                                                                                                                                                                                                                                                                                                                                                                                                                                                                                                                                                                                                                                                                  in accordance with the uml diagram of figure 8.2 which specifies the interface classes related to muri. tables 8.4 to 8.6 specify all the operations related to the three interface classes above described. table 8.4: iadministrativeservices class classiadministrativeservices this class describes interfaces supporting administrative services. operations installradioapps return type: integer value type: public this operation is related to the installation of an ura. uninstallradioapps return type: integer value type: public this operation is related to the uninstallation of an ura updateradioapps return type: integer value type: public this operation is related to the update of an ura createradioapps return type: integer value type: public this operation is related to the creation of an instance of an ura. delradioapps return type: integer value type: public this operation is related to the deletion of an instance of an ura. getradioappparameters return type: radioappparameters value type: public this operation is needed for retrieving ura parameters. setradioappparameters return type: boolean value type: public this operation is needed for setting ura parameters. getlistofradioapps return type: radioappslist value type: public this operation is needed for getting a list of the installed/instantiated/activated ura(s). table 8.5: iaccesscontrolservices class classiaccesscontrolservices this class describes interfaces supporting access control services. operations (...\...) [the expected end of this definition was beyond the limit of 200 words] </w:t>
      </w:r>
    </w:p>
    <w:p w:rsidR="00761C1B" w:rsidRDefault="00761C1B" w:rsidP="00761C1B">
      <w:r>
        <w:t>SOURCE: Used in EN 303 146-01 V1.3.1, clause 6.2</w:t>
      </w:r>
    </w:p>
    <w:p w:rsidR="00761C1B" w:rsidRDefault="00761C1B" w:rsidP="00761C1B"/>
    <w:p w:rsidR="00761C1B" w:rsidRDefault="00761C1B" w:rsidP="00761C1B">
      <w:r>
        <w:t xml:space="preserve">                                                                                                                                                                                                                                                                                                                                                                                                                                                                                                                                                                                                                                                                                                                                                                                                                                                                                                                                                                                                                                                                                                                                                                                                                                                                                                                                                                                                                                                                                                                                                                                                                                                                                                                                                                                                                                                                                                                                                                                                                                                                                                                                                                                                                                                                                                                                                                                                                                                                                                                                                                                                                                                                                                                                                                                                                                                                                                                                                                                                                                                                                                                                                                                                                                                                                                                                                                                                                                                                                                                                                                                                                                                                                                                                                                                                                                                                                                                                                                                                                                                                                                                                                                                                                                                                                                                                                                                                                                                                                                                                                                                                                                                                                                                                                                                                                                                                                                                                                                                                                                                                                                                                                                                                                                                                                                                                                                                                                                                                                                                                                                                                                                                                                                                                                                                                                                                                                                                                                                                                                                                                                                                                                                                                                                                                                                                                                                                                                                                                                                                                                                                                                                                                                                                                                                                                                                                                                                                                                                                                                                                                                                                                  in accordance with the uml diagram of figure 8.3 which specifies the interface classes related to rrfi. tables 8.6 to 8.10 specify all the operations related to the five interface classes above described. table 8.6: spectrumcontrolservices class class spectrumcontrolservices this class describes interfaces supporting spectrum control services. operations settxcenterfrequency return type: boolean value type: public this operation is needed for setting centre frequency of tx chain. settxbandwidth return type: boolean value type: public this operation is needed for setting bandwidth of tx chain. settxsamplingrate return type: boolean value type: public this operation is needed for setting sampling rate of tx chain. setrxcenterfrequency return type: boolean value type: public this operation is needed for setting centre frequency of rx chain. setrxbandwidth return type: boolean value type: public this operation is needed for setting bandwidth of rx chain. setrxsamplingrate return type: boolean value type: public this operation is needed for setting sampling rate of rx chain. gettxchainparameters return type: txchainparameters value type: public this operation is needed for getting parameters of tx chain. getrxchainparameters return type: rxchainparameters value type: public this operation is needed for getting parameters of rx chain. table 8.7: powercontrolservices class class powercontrolservices this class describes interfaces supporting power (...\...) [the expected end of this definition was beyond the limit of 200 words] </w:t>
      </w:r>
    </w:p>
    <w:p w:rsidR="00761C1B" w:rsidRDefault="00761C1B" w:rsidP="00761C1B">
      <w:r>
        <w:t>SOURCE: Used in EN 303 146-02 V1.2.1, clause 6.2</w:t>
      </w:r>
    </w:p>
    <w:p w:rsidR="00761C1B" w:rsidRDefault="00761C1B" w:rsidP="00761C1B"/>
    <w:p w:rsidR="00761C1B" w:rsidRDefault="00761C1B" w:rsidP="00761C1B">
      <w:r>
        <w:t xml:space="preserve">                                                                                                                                                                                                                                                                                                                                                                                                                                                                                                                                                                                                                                                                                                                                                                                                                                                                                                                                                                                                                                                                                                                                                                                                                                                                                                                                                                                                                                                                                                                                                                                                                                                                                                                                                                                                                                                                                                                                                                                                                                                                                                                                                                                                                                                                                                                                                                                                                                                                                                                                                                                                                                                                                                                                                                                                                                                                                                                                                                                                                                                                                                                                                                                                                                                                                                                                                                                                                                                                                                                                                                                                                                                                                                                                                                                                                                                                                                                                                                                                                                                                                                                                                                                                                                                                                                                                                                                                                                                                                                                                                                                                                                                                                                                                                                                                                                                                                                                                                                                                                                                                                                                                                                                                                                                                                                                                                                                                                                                                                                                                                                                                                                                                                                                                                                                                                                                                                                                                                                                                                                                                                                                                                                                                                                                                                                                                                                                                                                                                                                                                                                                                                                                                                                                                                                                                                                                                                                                                                                                                                                                                                                                                  in fe21 upon reception of ss-pc definition request, fe21 if supported shall: * verify that the request is authorized; note 1: only fe3 is allowed to define ss-pc. * verify that the parameters are in the correct range; * the parameters in the define pdu shall be used in the following way: - either continue to carry out the request and acknowledge it to fe3, or rejects it and send a rejection to fe3. note 2: if a definition is requested for a subscriber number range or a list of subscriber numbers, the "result for definition" can be different for different subscriber. </w:t>
      </w:r>
    </w:p>
    <w:p w:rsidR="00761C1B" w:rsidRDefault="00761C1B" w:rsidP="00761C1B">
      <w:r>
        <w:t>SOURCE: Used in EN 300 392-1210 V1.2.1, clause 5.3.2.1</w:t>
      </w:r>
    </w:p>
    <w:p w:rsidR="00761C1B" w:rsidRDefault="00761C1B" w:rsidP="00761C1B"/>
    <w:p w:rsidR="00761C1B" w:rsidRDefault="00761C1B" w:rsidP="00761C1B">
      <w:r>
        <w:t xml:space="preserve">                                                                                                                                                                                                                                                                                                                                                                                                                                                                                                                                                                                                                                                                                                                                                                                                                                                                                                                                                                                                                                                                                                                                                                                                                                                                                                                                                                                                                                                                                                                                                                                                                                                                                                                                                                                                                                                                                                                                                                                                                                                                                                                                                                                                                                                                                                                                                                                                                                                                                                                                                                                                                                                                                                                                                                                                                                                                                                                                                                                                                                                                                                                                                                                                                                                                                                                                                                                                                                                                                                                                                                                                                                                                                                                                                                                                                                                                                                                                                                                                                                                                                                                                                                                                                                                                                                                                                                                                                                                                                                                                                                                                                                                                                                                                                                                                                                                                                                                                                                                                                                                                                                                                                                                                                                                                                                                                                                                                                                                                                                                                                                                                                                                                                                                                                                                                                                                                                                                                                                                                                                                                                                                                                                                                                                                                                                                                                                                                                                                                                                                                                                                                                                                                                                                                                                                                                                                                                                                                                                                                                                                                                                                                  in fe21 upon reception of ss-ppc definition request, fe21 if supported shall: - verify that the request is authorized; note 1: only fe3 is allowed to define ss-ppc. - verify that the parameters are in the correct range; - the parameters in the define pdu shall be used in the following way: - either continue to carry out the request and acknowledge it to fe3, or rejects it and send a rejection to fe3. note 2: if a definition is requested for a subscriber number range or a list of subscriber numbers, the "result for definition" can be different for different subscriber. </w:t>
      </w:r>
    </w:p>
    <w:p w:rsidR="00761C1B" w:rsidRDefault="00761C1B" w:rsidP="00761C1B">
      <w:r>
        <w:t>SOURCE: Used in EN 300 392-1216 V1.2.1, clause 5.3.2.1</w:t>
      </w:r>
    </w:p>
    <w:p w:rsidR="00761C1B" w:rsidRDefault="00761C1B" w:rsidP="00761C1B"/>
    <w:p w:rsidR="00761C1B" w:rsidRDefault="00761C1B" w:rsidP="00761C1B">
      <w:r>
        <w:t xml:space="preserve">                                                                                                                                                                                                                                                                                                                                                                                                                                                                                                                                                                                                                                                                                                                                                                                                                                                                                                                                                                                                                                                                                                                                                                                                                                                                                                                                                                                                                                                                                                                                                                                                                                                                                                                                                                                                                                                                                                                                                                                                                                                                                                                                                                                                                                                                                                                                                                                                                                                                                                                                                                                                                                                                                                                                                                                                                                                                                                                                                                                                                                                                                                                                                                                                                                                                                                                                                                                                                                                                                                                                                                                                                                                                                                                                                                                                                                                                                                                                                                                                                                                                                                                                                                                                                                                                                                                                                                                                                                                                                                                                                                                                                                                                                                                                                                                                                                                                                                                                                                                                                                                                                                                                                                                                                                                                                                                                                                                                                                                                                                                                                                                                                                                                                                                                                                                                                                                                                                                                                                                                                                                                                                                                                                                                                                                                                                                                                                                                                                                                                                                                                                                                                                                                                                                                                                                                                                                                                                                                                                                                                                                                                                                                  in some cases it may be possible that the heading line masks a target. to make sure not to overlook a target the heading line can be switched off temporarily. </w:t>
      </w:r>
    </w:p>
    <w:p w:rsidR="00761C1B" w:rsidRDefault="00761C1B" w:rsidP="00761C1B">
      <w:r>
        <w:t>SOURCE: Used in EN 302 194 V2.1.1, clause 8.2.3.1 SOURCE: Used in EN 302 194-01 V1.1.2, clause 7.2.3.1</w:t>
      </w:r>
    </w:p>
    <w:p w:rsidR="00761C1B" w:rsidRDefault="00761C1B" w:rsidP="00761C1B"/>
    <w:p w:rsidR="00761C1B" w:rsidRDefault="00761C1B" w:rsidP="00761C1B">
      <w:r>
        <w:t xml:space="preserve">                                                                                                                                                                                                                                                                                                                                                                                                                                                                                                                                                                                                                                                                                                                                                                                                                                                                                                                                                                                                                                                                                                                                                                                                                                                                                                                                                                                                                                                                                                                                                                                                                                                                                                                                                                                                                                                                                                                                                                                                                                                                                                                                                                                                                                                                                                                                                                                                                                                                                                                                                                                                                                                                                                                                                                                                                                                                                                                                                                                                                                                                                                                                                                                                                                                                                                                                                                                                                                                                                                                                                                                                                                                                                                                                                                                                                                                                                                                                                                                                                                                                                                                                                                                                                                                                                                                                                                                                                                                                                                                                                                                                                                                                                                                                                                                                                                                                                                                                                                                                                                                                                                                                                                                                                                                                                                                                                                                                                                                                                                                                                                                                                                                                                                                                                                                                                                                                                                                                                                                                                                                                                                                                                                                                                                                                                                                                                                                                                                                                                                                                                                                                                                                                                                                                                                                                                                                                                                                                                                                                                                                                                                                                  in the case of a transmitter with an integral or dedicated antenna, the h-field is measured in the direction of maximum field strength under specified conditions of measurement. </w:t>
      </w:r>
    </w:p>
    <w:p w:rsidR="00761C1B" w:rsidRDefault="00761C1B" w:rsidP="00761C1B">
      <w:r>
        <w:t>SOURCE: Used in EN 302 195-01 V1.1.1, clause 7.2.1.1 SOURCE: Used in EN 302 291-01 V1.1.1, clause 7.1.1.1 SOURCE: Used in EN 302 536-01 V1.1.1, clause 8.2.1.1</w:t>
      </w:r>
    </w:p>
    <w:p w:rsidR="00761C1B" w:rsidRDefault="00761C1B" w:rsidP="00761C1B"/>
    <w:p w:rsidR="00761C1B" w:rsidRDefault="00761C1B" w:rsidP="00761C1B">
      <w:r>
        <w:t xml:space="preserve">                                                                                                                                                                                                                                                                                                                                                                                                                                                                                                                                                                                                                                                                                                                                                                                                                                                                                                                                                                                                                                                                                                                                                                                                                                                                                                                                                                                                                                                                                                                                                                                                                                                                                                                                                                                                                                                                                                                                                                                                                                                                                                                                                                                                                                                                                                                                                                                                                                                                                                                                                                                                                                                                                                                                                                                                                                                                                                                                                                                                                                                                                                                                                                                                                                                                                                                                                                                                                                                                                                                                                                                                                                                                                                                                                                                                                                                                                                                                                                                                                                                                                                                                                                                                                                                                                                                                                                                                                                                                                                                                                                                                                                                                                                                                                                                                                                                                                                                                                                                                                                                                                                                                                                                                                                                                                                                                                                                                                                                                                                                                                                                                                                                                                                                                                                                                                                                                                                                                                                                                                                                                                                                                                                                                                                                                                                                                                                                                                                                                                                                                                                                                                                                                                                                                                                                                                                                                                                                                                                                                                                                                                                                                  in the case of a transmitter with an integral or dedicated antenna, the radiated h-field is defined in the direction of maximum field strength under specified conditions of measurement. </w:t>
      </w:r>
    </w:p>
    <w:p w:rsidR="00761C1B" w:rsidRDefault="00761C1B" w:rsidP="00761C1B">
      <w:r>
        <w:t>SOURCE: Used in EN 300 330-01 V1.8.1, clause 7.2.1.1</w:t>
      </w:r>
    </w:p>
    <w:p w:rsidR="00761C1B" w:rsidRDefault="00761C1B" w:rsidP="00761C1B"/>
    <w:p w:rsidR="00761C1B" w:rsidRDefault="00761C1B" w:rsidP="00761C1B">
      <w:r>
        <w:t xml:space="preserve">                                                                                                                                                                                                                                                                                                                                                                                                                                                                                                                                                                                                                                                                                                                                                                                                                                                                                                                                                                                                                                                                                                                                                                                                                                                                                                                                                                                                                                                                                                                                                                                                                                                                                                                                                                                                                                                                                                                                                                                                                                                                                                                                                                                                                                                                                                                                                                                                                                                                                                                                                                                                                                                                                                                                                                                                                                                                                                                                                                                                                                                                                                                                                                                                                                                                                                                                                                                                                                                                                                                                                                                                                                                                                                                                                                                                                                                                                                                                                                                                                                                                                                                                                                                                                                                                                                                                                                                                                                                                                                                                                                                                                                                                                                                                                                                                                                                                                                                                                                                                                                                                                                                                                                                                                                                                                                                                                                                                                                                                                                                                                                                                                                                                                                                                                                                                                                                                                                                                                                                                                                                                                                                                                                                                                                                                                                                                                                                                                                                                                                                                                                                                                                                                                                                                                                                                                                                                                                                                                                                                                                                                                                                                  in the case of degradation measurements, the following definition of reference sensitivity is used. the reference sensitivity (responses) of the receiver is the level of a signal, to be provided at the receiver input terminals as emf or as field strength, by a generator operating at the nominal frequency of the receiver and modulated with the normal test signal (see clause 7.3), which will be used as a reference for the degradation measurements. its level is given in clause 5.2.1. 9.2 maximum usable sensitivity (responses, conducted) this measurement shall be carried out whether or not the equipment has previously been tested to the requirements of en 300 086-1 [7]. 9.2.1 definition the maximum usable sensitivity (responses, conducted) of the receiver is the minimum level of signal (emf) at the receiver input, produced by a carrier at the nominal frequency of the receiver, modulated with the normal test signal d-m3 (see clause 7.3), which will, without interference, produce after demodulation a specified successful response ratio. the specified response ratio is 80 %. 9.2.2 method of measurement ("up-down method") figure 12: measurement arrangement the measurement procedure shall be as follows: a) an input signal with a frequency equal to the nominal frequency (...\...) [the expected end of this definition was beyond the limit of 200 words] </w:t>
      </w:r>
    </w:p>
    <w:p w:rsidR="00761C1B" w:rsidRDefault="00761C1B" w:rsidP="00761C1B">
      <w:r>
        <w:t>SOURCE: Used in EN 300 219-01 V1.2.1, clause 9.1.1</w:t>
      </w:r>
    </w:p>
    <w:p w:rsidR="00761C1B" w:rsidRDefault="00761C1B" w:rsidP="00761C1B"/>
    <w:p w:rsidR="00761C1B" w:rsidRDefault="00761C1B" w:rsidP="00761C1B">
      <w:r>
        <w:t xml:space="preserve">                                                                                                                                                                                                                                                                                                                                                                                                                                                                                                                                                                                                                                                                                                                                                                                                                                                                                                                                                                                                                                                                                                                                                                                                                                                                                                                                                                                                                                                                                                                                                                                                                                                                                                                                                                                                                                                                                                                                                                                                                                                                                                                                                                                                                                                                                                                                                                                                                                                                                                                                                                                                                                                                                                                                                                                                                                                                                                                                                                                                                                                                                                                                                                                                                                                                                                                                                                                                                                                                                                                                                                                                                                                                                                                                                                                                                                                                                                                                                                                                                                                                                                                                                                                                                                                                                                                                                                                                                                                                                                                                                                                                                                                                                                                                                                                                                                                                                                                                                                                                                                                                                                                                                                                                                                                                                                                                                                                                                                                                                                                                                                                                                                                                                                                                                                                                                                                                                                                                                                                                                                                                                                                                                                                                                                                                                                                                                                                                                                                                                                                                                                                                                                                                                                                                                                                                                                                                                                                                                                                                                                                                                                                                  in the case of degradation measurements, the following definition of reference sensitivity is used. the reference sensitivity (responses) of the receiver is the level of a signal, to be provided at the receiver input terminals as emf or as field strength, by a generator operating at the nominal frequency of the receiver and modulated with the normal test signal (see clause 7.3), which will be used as a reference for the degradation measurements. its level is given in clause 9.1.2. </w:t>
      </w:r>
    </w:p>
    <w:p w:rsidR="00761C1B" w:rsidRDefault="00761C1B" w:rsidP="00761C1B">
      <w:r>
        <w:t>SOURCE: Used in EN 300 219 V2.1.1, clause 9.1.1</w:t>
      </w:r>
    </w:p>
    <w:p w:rsidR="00761C1B" w:rsidRDefault="00761C1B" w:rsidP="00761C1B"/>
    <w:p w:rsidR="00761C1B" w:rsidRDefault="00761C1B" w:rsidP="00761C1B">
      <w:r>
        <w:t xml:space="preserve">                                                                                                                                                                                                                                                                                                                                                                                                                                                                                                                                                                                                                                                                                                                                                                                                                                                                                                                                                                                                                                                                                                                                                                                                                                                                                                                                                                                                                                                                                                                                                                                                                                                                                                                                                                                                                                                                                                                                                                                                                                                                                                                                                                                                                                                                                                                                                                                                                                                                                                                                                                                                                                                                                                                                                                                                                                                                                                                                                                                                                                                                                                                                                                                                                                                                                                                                                                                                                                                                                                                                                                                                                                                                                                                                                                                                                                                                                                                                                                                                                                                                                                                                                                                                                                                                                                                                                                                                                                                                                                                                                                                                                                                                                                                                                                                                                                                                                                                                                                                                                                                                                                                                                                                                                                                                                                                                                                                                                                                                                                                                                                                                                                                                                                                                                                                                                                                                                                                                                                                                                                                                                                                                                                                                                                                                                                                                                                                                                                                                                                                                                                                                                                                                                                                                                                                                                                                                                                                                                                                                                                                                                                                                  in the home swmi at the reception of a define pdu, the home swmi (fe2) should verify that the request is authorized and that the parameters are in the correct range. after making the checks, the home swmi shall either continue to carry out the request, or reject it. the sna shall refer to authorized user's ss-sna definitions. the home swmi shall replace the sna by the complete group identity, gssi. support of sna in the definition process of ss-le is optional. if address extension is not used with ssi that implies that the address extension shall be the mni of the group home swmi, refer to clause 6.5.1. if the definition is requested for a group number range or a list of group numbers, the "result of definition" can be different for different group identities. in that case, the home swmi shall send separate acknowledgements for each different result to the authorized user ms/ls. if e.g. the user has requested the definition for a list of two group identities, and the request is accepted for one group identity but the request is rejected for the other, the home swmi should send two separate acknowledgements using define ack pdus back (...\...) [the expected end of this definition was beyond the limit of 200 words] </w:t>
      </w:r>
    </w:p>
    <w:p w:rsidR="00761C1B" w:rsidRDefault="00761C1B" w:rsidP="00761C1B">
      <w:r>
        <w:t>SOURCE: Used in EN 300 392-1214 V1.2.1, clause 5.5.3.1</w:t>
      </w:r>
    </w:p>
    <w:p w:rsidR="00761C1B" w:rsidRDefault="00761C1B" w:rsidP="00761C1B"/>
    <w:p w:rsidR="00761C1B" w:rsidRDefault="00761C1B" w:rsidP="00761C1B">
      <w:r>
        <w:t xml:space="preserve">                                                                                                                                                                                                                                                                                                                                                                                                                                                                                                                                                                                                                                                                                                                                                                                                                                                                                                                                                                                                                                                                                                                                                                                                                                                                                                                                                                                                                                                                                                                                                                                                                                                                                                                                                                                                                                                                                                                                                                                                                                                                                                                                                                                                                                                                                                                                                                                                                                                                                                                                                                                                                                                                                                                                                                                                                                                                                                                                                                                                                                                                                                                                                                                                                                                                                                                                                                                                                                                                                                                                                                                                                                                                                                                                                                                                                                                                                                                                                                                                                                                                                                                                                                                                                                                                                                                                                                                                                                                                                                                                                                                                                                                                                                                                                                                                                                                                                                                                                                                                                                                                                                                                                                                                                                                                                                                                                                                                                                                                                                                                                                                                                                                                                                                                                                                                                                                                                                                                                                                                                                                                                                                                                                                                                                                                                                                                                                                                                                                                                                                                                                                                                                                                                                                                                                                                                                                                                                                                                                                                                                                                                                                                  in the intended application of a repeater, the out-of-band gain of the repeater is less than the coupling loss to the donor base station in order to ensure that emissions from the base station are not amplified to levels that exceed emissions limits. </w:t>
      </w:r>
    </w:p>
    <w:p w:rsidR="00761C1B" w:rsidRDefault="00761C1B" w:rsidP="00761C1B">
      <w:r>
        <w:t>SOURCE: Used in EN 301 908-12 V7.1.1, clause 4.2.6.1</w:t>
      </w:r>
    </w:p>
    <w:p w:rsidR="00761C1B" w:rsidRDefault="00761C1B" w:rsidP="00761C1B"/>
    <w:p w:rsidR="00761C1B" w:rsidRDefault="00761C1B" w:rsidP="00761C1B">
      <w:r>
        <w:t xml:space="preserve">                                                                                                                                                                                                                                                                                                                                                                                                                                                                                                                                                                                                                                                                                                                                                                                                                                                                                                                                                                                                                                                                                                                                                                                                                                                                                                                                                                                                                                                                                                                                                                                                                                                                                                                                                                                                                                                                                                                                                                                                                                                                                                                                                                                                                                                                                                                                                                                                                                                                                                                                                                                                                                                                                                                                                                                                                                                                                                                                                                                                                                                                                                                                                                                                                                                                                                                                                                                                                                                                                                                                                                                                                                                                                                                                                                                                                                                                                                                                                                                                                                                                                                                                                                                                                                                                                                                                                                                                                                                                                                                                                                                                                                                                                                                                                                                                                                                                                                                                                                                                                                                                                                                                                                                                                                                                                                                                                                                                                                                                                                                                                                                                                                                                                                                                                                                                                                                                                                                                                                                                                                                                                                                                                                                                                                                                                                                                                                                                                                                                                                                                                                                                                                                                                                                                                                                                                                                                                                                                                                                                                                                                                                                                  in the present document the transmitter power of a pulse radar is considered to be the peak value of the transmitter pulse power during the transmission pulse (pep). if the transmitter power varies over the azimuth, the highest pep over at least one rotation period has to be used. the transmitter power shall be referenced with respect to the output port of the radar transmitter. </w:t>
      </w:r>
    </w:p>
    <w:p w:rsidR="00761C1B" w:rsidRDefault="00761C1B" w:rsidP="00761C1B">
      <w:r>
        <w:t>SOURCE: Used in EN 303 213-0601 V2.1.1, clause 4.2.1.2.1</w:t>
      </w:r>
    </w:p>
    <w:p w:rsidR="00761C1B" w:rsidRDefault="00761C1B" w:rsidP="00761C1B"/>
    <w:p w:rsidR="00761C1B" w:rsidRDefault="00761C1B" w:rsidP="00761C1B">
      <w:r>
        <w:t xml:space="preserve">                                                                                                                                                                                                                                                                                                                                                                                                                                                                                                                                                                                                                                                                                                                                                                                                                                                                                                                                                                                                                                                                                                                                                                                                                                                                                                                                                                                                                                                                                                                                                                                                                                                                                                                                                                                                                                                                                                                                                                                                                                                                                                                                                                                                                                                                                                                                                                                                                                                                                                                                                                                                                                                                                                                                                                                                                                                                                                                                                                                                                                                                                                                                                                                                                                                                                                                                                                                                                                                                                                                                                                                                                                                                                                                                                                                                                                                                                                                                                                                                                                                                                                                                                                                                                                                                                                                                                                                                                                                                                                                                                                                                                                                                                                                                                                                                                                                                                                                                                                                                                                                                                                                                                                                                                                                                                                                                                                                                                                                                                                                                                                                                                                                                                                                                                                                                                                                                                                                                                                                                                                                                                                                                                                                                                                                                                                                                                                                                                                                                                                                                                                                                                                                                                                                                                                                                                                                                                                                                                                                                                                                                                                                                  in the present document the transmitter power of a pulse radar is considered to be the peak value of the transmitter pulse power during the transmission pulse (pep). if the transmitter power varies over the azimuth, the highest pep over at least one rotation period has to be used. the transmitter power shall be referenced with respect to the output port of the radar transmitter. if the transmitter power can be varied according to azimuth, the highest pep value measured during a period equal to at least one rotation period shall be used. </w:t>
      </w:r>
    </w:p>
    <w:p w:rsidR="00761C1B" w:rsidRDefault="00761C1B" w:rsidP="00761C1B">
      <w:r>
        <w:t>SOURCE: Used in EN 303 135 V2.1.1, clause 4.2.1.2.1</w:t>
      </w:r>
    </w:p>
    <w:p w:rsidR="00761C1B" w:rsidRDefault="00761C1B" w:rsidP="00761C1B"/>
    <w:p w:rsidR="00761C1B" w:rsidRDefault="00761C1B" w:rsidP="00761C1B">
      <w:r>
        <w:t xml:space="preserve">                                                                                                                                                                                                                                                                                                                                                                                                                                                                                                                                                                                                                                                                                                                                                                                                                                                                                                                                                                                                                                                                                                                                                                                                                                                                                                                                                                                                                                                                                                                                                                                                                                                                                                                                                                                                                                                                                                                                                                                                                                                                                                                                                                                                                                                                                                                                                                                                                                                                                                                                                                                                                                                                                                                                                                                                                                                                                                                                                                                                                                                                                                                                                                                                                                                                                                                                                                                                                                                                                                                                                                                                                                                                                                                                                                                                                                                                                                                                                                                                                                                                                                                                                                                                                                                                                                                                                                                                                                                                                                                                                                                                                                                                                                                                                                                                                                                                                                                                                                                                                                                                                                                                                                                                                                                                                                                                                                                                                                                                                                                                                                                                                                                                                                                                                                                                                                                                                                                                                                                                                                                                                                                                                                                                                                                                                                                                                                                                                                                                                                                                                                                                                                                                                                                                                                                                                                                                                                                                                                                                                                                                                                                                  in the present document, adjacent channel selectivity (i/c) is defined as the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in the present document adjacent channel selectivity is determined by the onset of picture degradation. note 1: the interference power i is equal to the licensed power of the interferer. this definition does not have the same meaning as the term "adjacent channel selectivity" (acs) used in other organizations such as itu, cept, and in co-existence studies. the adjacent channel selectivity in the present document is equivalent to the measured i/c ratio. note 2: in the present document this definition also applies to an unwanted signal at a specified frequency offset in a non-adjacent channel. </w:t>
      </w:r>
    </w:p>
    <w:p w:rsidR="00761C1B" w:rsidRDefault="00761C1B" w:rsidP="00761C1B">
      <w:r>
        <w:t>SOURCE: Used in EN 303 340 V1.1.2, clause 4.2.4.1</w:t>
      </w:r>
    </w:p>
    <w:p w:rsidR="00761C1B" w:rsidRDefault="00761C1B" w:rsidP="00761C1B"/>
    <w:p w:rsidR="00761C1B" w:rsidRDefault="00761C1B" w:rsidP="00761C1B">
      <w:r>
        <w:t xml:space="preserve">                                                                                                                                                                                                                                                                                                                                                                                                                                                                                                                                                                                                                                                                                                                                                                                                                                                                                                                                                                                                                                                                                                                                                                                                                                                                                                                                                                                                                                                                                                                                                                                                                                                                                                                                                                                                                                                                                                                                                                                                                                                                                                                                                                                                                                                                                                                                                                                                                                                                                                                                                                                                                                                                                                                                                                                                                                                                                                                                                                                                                                                                                                                                                                                                                                                                                                                                                                                                                                                                                                                                                                                                                                                                                                                                                                                                                                                                                                                                                                                                                                                                                                                                                                                                                                                                                                                                                                                                                                                                                                                                                                                                                                                                                                                                                                                                                                                                                                                                                                                                                                                                                                                                                                                                                                                                                                                                                                                                                                                                                                                                                                                                                                                                                                                                                                                                                                                                                                                                                                                                                                                                                                                                                                                                                                                                                                                                                                                                                                                                                                                                                                                                                                                                                                                                                                                                                                                                                                                                                                                                                                                                                                                                  The in-band blocking characteristics is a measure of the receiver ability to receive a wanted signal at its assigned channel in the presence of an unwanted interferer inside the operating band. </w:t>
      </w:r>
    </w:p>
    <w:p w:rsidR="00761C1B" w:rsidRDefault="00761C1B" w:rsidP="00761C1B">
      <w:r>
        <w:t>SOURCE: Used in EN 301 908-18 V11.1.1, clause 4.2.8.1</w:t>
      </w:r>
    </w:p>
    <w:p w:rsidR="00761C1B" w:rsidRDefault="00761C1B" w:rsidP="00761C1B"/>
    <w:p w:rsidR="00761C1B" w:rsidRDefault="00761C1B" w:rsidP="00761C1B">
      <w:r>
        <w:t xml:space="preserve">                                                                                                                                                                                                                                                                                                                                                                                                                                                                                                                                                                                                                                                                                                                                                                                                                                                                                                                                                                                                                                                                                                                                                                                                                                                                                                                                                                                                                                                                                                                                                                                                                                                                                                                                                                                                                                                                                                                                                                                                                                                                                                                                                                                                                                                                                                                                                                                                                                                                                                                                                                                                                                                                                                                                                                                                                                                                                                                                                                                                                                                                                                                                                                                                                                                                                                                                                                                                                                                                                                                                                                                                                                                                                                                                                                                                                                                                                                                                                                                                                                                                                                                                                                                                                                                                                                                                                                                                                                                                                                                                                                                                                                                                                                                                                                                                                                                                                                                                                                                                                                                                                                                                                                                                                                                                                                                                                                                                                                                                                                                                                                                                                                                                                                                                                                                                                                                                                                                                                                                                                                                                                                                                                                                                                                                                                                                                                                                                                                                                                                                                                                                                                                                                                                                                                                                                                                                                                                                                                                                                                                                                                                                              in-band intermodulation refers to the ber performance which needs to achieved in the presence of two interfering signals, displaced in frequency, from the desired signal. </w:t>
      </w:r>
    </w:p>
    <w:p w:rsidR="00761C1B" w:rsidRDefault="00761C1B" w:rsidP="00761C1B">
      <w:r>
        <w:t>SOURCE: Used in EN 301 842-05 V2.1.1, clause 4.2.1.8.1</w:t>
      </w:r>
    </w:p>
    <w:p w:rsidR="00761C1B" w:rsidRDefault="00761C1B" w:rsidP="00761C1B"/>
    <w:p w:rsidR="00761C1B" w:rsidRDefault="00761C1B" w:rsidP="00761C1B">
      <w:r>
        <w:t xml:space="preserve">                                                                                                                                                                                                                                                                                                                                                                                                                                                                                                                                                                                                                                                                                                                                                                                                                                                                                                                                                                                                                                                                                                                                                                                                                                                                                                                                                                                                                                                                                                                                                                                                                                                                                                                                                                                                                                                                                                                                                                                                                                                                                                                                                                                                                                                                                                                                                                                                                                                                                                                                                                                                                                                                                                                                                                                                                                                                                                                                                                                                                                                                                                                                                                                                                                                                                                                                                                                                                                                                                                                                                                                                                                                                                                                                                                                                                                                                                                                                                                                                                                                                                                                                                                                                                                                                                                                                                                                                                                                                                                                                                                                                                                                                                                                                                                                                                                                                                                                                                                                                                                                                                                                                                                                                                                                                                                                                                                                                                                                                                                                                                                                                                                                                                                                                                                                                                                                                                                                                                                                                                                                                                                                                                                                                                                                                                                                                                                                                                                                                                                                                                                                                                                                                                                                                                                                                                                                                                                                                                                                                                                                                                                                                  The in-service monitoring is defined as the process by which a device monitors the operating channel for the presence of radar signals. </w:t>
      </w:r>
    </w:p>
    <w:p w:rsidR="00761C1B" w:rsidRDefault="00761C1B" w:rsidP="00761C1B">
      <w:r>
        <w:t>SOURCE: Used in EN 302 502 V2.1.1, clause 4.2.6.2.2.1</w:t>
      </w:r>
    </w:p>
    <w:p w:rsidR="00761C1B" w:rsidRDefault="00761C1B" w:rsidP="00761C1B"/>
    <w:p w:rsidR="00761C1B" w:rsidRDefault="00761C1B" w:rsidP="00761C1B">
      <w:r>
        <w:t xml:space="preserve">                                                                                                                                                                                                                                                                                                                                                                                                                                                                                                                                                                                                                                                                                                                                                                                                                                                                                                                                                                                                                                                                                                                                                                                                                                                                                                                                                                                                                                                                                                                                                                                                                                                                                                                                                                                                                                                                                                                                                                                                                                                                                                                                                                                                                                                                                                                                                                                                                                                                                                                                                                                                                                                                                                                                                                                                                                                                                                                                                                                                                                                                                                                                                                                                                                                                                                                                                                                                                                                                                                                                                                                                                                                                                                                                                                                                                                                                                                                                                                                                                                                                                                                                                                                                                                                                                                                                                                                                                                                                                                                                                                                                                                                                                                                                                                                                                                                                                                                                                                                                                                                                                                                                                                                                                                                                                                                                                                                                                                                                                                                                                                                                                                                                                                                                                                                                                                                                                                                                                                                                                                                                                                                                                                                                                                                                                                                                                                                                                                                                                                                                                                                                                                                                                                                                                                                                                                                                                                                                                                                                                                                                                                                              indications in order to support single ended operation, the defect status of, and the number of detected error detection code violations within, the characteristic information monitored at the trail termination sink shall be conveyed back to the far-end trail termination source (via rdi and rei signals). hence, in the case where the terminations lie in the domains of different operators, the operations systems (oss) in both networks will have access to performance information from both trail ends, without the need for os to os information exchange. note: for the case of uni-directional traffic, one direction of transmission only is present. the value of the remote indications (rdi, rei signals) will be undefined. no conclusions can be drawn when those signals would have been used within fault management and/or performance monitoring in trail termination sink and non-intrusive monitor functions. 7.4.1 remote defect indication (rdi) rdi signals convey the defect status of the trail signal at the trail destination (i.e. at trail termination sink function) back to the trail origin (i.e. trail termination source function). this mechanism allows alignment of the near-end and far-end performance monitoring processes. examples of rdi signals are the rdi bits in sdh signals, the a-bit in itu-t (...\...) [the expected end of this definition was beyond the limit of 200 words] </w:t>
      </w:r>
    </w:p>
    <w:p w:rsidR="00761C1B" w:rsidRDefault="00761C1B" w:rsidP="00761C1B">
      <w:r>
        <w:t>SOURCE: Used in EN 300 417-0101 V1.2.1, clause 7.4</w:t>
      </w:r>
    </w:p>
    <w:p w:rsidR="00761C1B" w:rsidRDefault="00761C1B" w:rsidP="00761C1B"/>
    <w:p w:rsidR="00761C1B" w:rsidRDefault="00761C1B" w:rsidP="00761C1B">
      <w:r>
        <w:t xml:space="preserve">                                                                                                                                                                                                                                                                                                                                                                                                                                                                                                                                                                                                                                                                                                                                                                                                                                                                                                                                                                                                                                                                                                                                                                                                                                                                                                                                                                                                                                                                                                                                                                                                                                                                                                                                                                                                                                                                                                                                                                                                                                                                                                                                                                                                                                                                                                                                                                                                                                                                                                                                                                                                                                                                                                                                                                                                                                                                                                                                                                                                                                                                                                                                                                                                                                                                                                                                                                                                                                                                                                                                                                                                                                                                                                                                                                                                                                                                                                                                                                                                                                                                                                                                                                                                                                                                                                                                                                                                                                                                                                                                                                                                                                                                                                                                                                                                                                                                                                                                                                                                                                                                                                                                                                                                                                                                                                                                                                                                                                                                                                                                                                                                                                                                                                                                                                                                                                                                                                                                                                                                                                                                                                                                                                                                                                                                                                                                                                                                                                                                                                                                                                                                                                                                                                                                                                                                                                                                                                                                                                                                                                                                                                                                  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the frequency separation between the two interfering signals shall be adjusted so that the 3rd order intermodulation product is positioned in the centre of the pass band. this requirement applies to the uplink and downlink of the repeater, at maximum gain. </w:t>
      </w:r>
    </w:p>
    <w:p w:rsidR="00761C1B" w:rsidRDefault="00761C1B" w:rsidP="00761C1B">
      <w:r>
        <w:t>SOURCE: Used in EN 301 908-15 V11.1.1, clause 4.2.5.1</w:t>
      </w:r>
    </w:p>
    <w:p w:rsidR="00761C1B" w:rsidRDefault="00761C1B" w:rsidP="00761C1B"/>
    <w:p w:rsidR="00761C1B" w:rsidRDefault="00761C1B" w:rsidP="00761C1B">
      <w:r>
        <w:t xml:space="preserve">                                                                                                                                                                                                                                                                                                                                                                                                                                                                                                                                                                                                                                                                                                                                                                                                                                                                                                                                                                                                                                                                                                                                                                                                                                                                                                                                                                                                                                                                                                                                                                                                                                                                                                                                                                                                                                                                                                                                                                                                                                                                                                                                                                                                                                                                                                                                                                                                                                                                                                                                                                                                                                                                                                                                                                                                                                                                                                                                                                                                                                                                                                                                                                                                                                                                                                                                                                                                                                                                                                                                                                                                                                                                                                                                                                                                                                                                                                                                                                                                                                                                                                                                                                                                                                                                                                                                                                                                                                                                                                                                                                                                                                                                                                                                                                                                                                                                                                                                                                                                                                                                                                                                                                                                                                                                                                                                                                                                                                                                                                                                                                                                                                                                                                                                                                                                                                                                                                                                                                                                                                                                                                                                                                                                                                                                                                                                                                                                                                                                                                                                                                                                                                                                                                                                                                                                                                                                                                                                                                                                                                                                                                                              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this test applies to up-link path of the repeater. </w:t>
      </w:r>
    </w:p>
    <w:p w:rsidR="00761C1B" w:rsidRDefault="00761C1B" w:rsidP="00761C1B">
      <w:r>
        <w:t>SOURCE: Used in EN 302 426 V1.1.1, clause 4.2.5.1</w:t>
      </w:r>
    </w:p>
    <w:p w:rsidR="00761C1B" w:rsidRDefault="00761C1B" w:rsidP="00761C1B"/>
    <w:p w:rsidR="00761C1B" w:rsidRDefault="00761C1B" w:rsidP="00761C1B">
      <w:r>
        <w:t xml:space="preserve">                                                                                                                                                                                                                                                                                                                                                                                                                                                                                                                                                                                                                                                                                                                                                                                                                                                                                                                                                                                                                                                                                                                                                                                                                                                                                                                                                                                                                                                                                                                                                                                                                                                                                                                                                                                                                                                                                                                                                                                                                                                                                                                                                                                                                                                                                                                                                                                                                                                                                                                                                                                                                                                                                                                                                                                                                                                                                                                                                                                                                                                                                                                                                                                                                                                                                                                                                                                                                                                                                                                                                                                                                                                                                                                                                                                                                                                                                                                                                                                                                                                                                                                                                                                                                                                                                                                                                                                                                                                                                                                                                                                                                                                                                                                                                                                                                                                                                                                                                                                                                                                                                                                                                                                                                                                                                                                                                                                                                                                                                                                                                                                                                                                                                                                                                                                                                                                                                                                                                                                                                                                                                                                                                                                                                                                                                                                                                                                                                                                                                                                                                                                                                                                                                                                                                                                                                                                                                                                                                                                                                                                                                                                              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this test applies to uplink and downlink path of the repeater. </w:t>
      </w:r>
    </w:p>
    <w:p w:rsidR="00761C1B" w:rsidRDefault="00761C1B" w:rsidP="00761C1B">
      <w:r>
        <w:t>SOURCE: Used in EN 301 908-11 V11.1.1, clause 4.2.5.1</w:t>
      </w:r>
    </w:p>
    <w:p w:rsidR="00761C1B" w:rsidRDefault="00761C1B" w:rsidP="00761C1B"/>
    <w:p w:rsidR="00761C1B" w:rsidRDefault="00761C1B" w:rsidP="00761C1B">
      <w:r>
        <w:t xml:space="preserve">                                                                                                                                                                                                                                                                                                                                                                                                                                                                                                                                                                                                                                                                                                                                                                                                                                                                                                                                                                                                                                                                                                                                                                                                                                                                                                                                                                                                                                                                                                                                                                                                                                                                                                                                                                                                                                                                                                                                                                                                                                                                                                                                                                                                                                                                                                                                                                                                                                                                                                                                                                                                                                                                                                                                                                                                                                                                                                                                                                                                                                                                                                                                                                                                                                                                                                                                                                                                                                                                                                                                                                                                                                                                                                                                                                                                                                                                                                                                                                                                                                                                                                                                                                                                                                                                                                                                                                                                                                                                                                                                                                                                                                                                                                                                                                                                                                                                                                                                                                                                                                                                                                                                                                                                                                                                                                                                                                                                                                                                                                                                                                                                                                                                                                                                                                                                                                                                                                                                                                                                                                                                                                                                                                                                                                                                                                                                                                                                                                                                                                                                                                                                                                                                                                                                                                                                                                                                                                                                                                                                                                                                                                                              input intermodulation spurious response attenuation is a measure of a repeater's ability to rebroadcast an in-band signal in the presence of two interfering out-of-band cw signals at the input of the repeater. for repeaters specified by the manufacturer as not suitable for use as an over the air repeater, this test only applies to the reverse link. </w:t>
      </w:r>
    </w:p>
    <w:p w:rsidR="00761C1B" w:rsidRDefault="00761C1B" w:rsidP="00761C1B">
      <w:r>
        <w:t>SOURCE: Used in EN 301 908-12 V7.1.1, clause 4.2.5.1</w:t>
      </w:r>
    </w:p>
    <w:p w:rsidR="00761C1B" w:rsidRDefault="00761C1B" w:rsidP="00761C1B"/>
    <w:p w:rsidR="00761C1B" w:rsidRDefault="00761C1B" w:rsidP="00761C1B">
      <w:r>
        <w:t xml:space="preserve">                                                                                                                                                                                                                                                                                                                                                                                                                                                                                                                                                                                                                                                                                                                                                                                                                                                                                                                                                                                                                                                                                                                                                                                                                                                                                                                                                                                                                                                                                                                                                                                                                                                                                                                                                                                                                                                                                                                                                                                                                                                                                                                                                                                                                                                                                                                                                                                                                                                                                                                                                                                                                                                                                                                                                                                                                                                                                                                                                                                                                                                                                                                                                                                                                                                                                                                                                                                                                                                                                                                                                                                                                                                                                                                                                                                                                                                                                                                                                                                                                                                                                                                                                                                                                                                                                                                                                                                                                                                                                                                                                                                                                                                                                                                                                                                                                                                                                                                                                                                                                                                                                                                                                                                                                                                                                                                                                                                                                                                                                                                                                                                                                                                                                                                                                                                                                                                                                                                                                                                                                                                                                                                                                                                                                                                                                                                                                                                                                                                                                                                                                                                                                                                                                                                                                                                                                                                                                                                                                                                                                                                                                                                                  The input selectivity characteristic of the radar receiver shall be commensurate with the requirements for the spectrum of the emitted signal as specified in clause 4.2.1.3. this means that the sensitivity of a radar system shall be decreased in the out-of-band region in the same degree as the permitted emission spectrum. </w:t>
      </w:r>
    </w:p>
    <w:p w:rsidR="00761C1B" w:rsidRDefault="00761C1B" w:rsidP="00761C1B">
      <w:r>
        <w:t>SOURCE: Used in EN 303 135 V2.1.1, clause 4.2.2.1.1</w:t>
      </w:r>
    </w:p>
    <w:p w:rsidR="00761C1B" w:rsidRDefault="00761C1B" w:rsidP="00761C1B"/>
    <w:p w:rsidR="00761C1B" w:rsidRDefault="00761C1B" w:rsidP="00761C1B">
      <w:r>
        <w:t xml:space="preserve">                                                                                                                                                                                                                                                                                                                                                                                                                                                                                                                                                                                                                                                                                                                                                                                                                                                                                                                                                                                                                                                                                                                                                                                                                                                                                                                                                                                                                                                                                                                                                                                                                                                                                                                                                                                                                                                                                                                                                                                                                                                                                                                                                                                                                                                                                                                                                                                                                                                                                                                                                                                                                                                                                                                                                                                                                                                                                                                                                                                                                                                                                                                                                                                                                                                                                                                                                                                                                                                                                                                                                                                                                                                                                                                                                                                                                                                                                                                                                                                                                                                                                                                                                                                                                                                                                                                                                                                                                                                                                                                                                                                                                                                                                                                                                                                                                                                                                                                                                                                                                                                                                                                                                                                                                                                                                                                                                                                                                                                                                                                                                                                                                                                                                                                                                                                                                                                                                                                                                                                                                                                                                                                                                                                                                                                                                                                                                                                                                                                                                                                                                                                                                                                                                                                                                                                                                                                                                                                                                                                                                                                                                                                              inter-base station transmitter intermodulation (inter-base station and inter-sector are synonymous) occurs when an external signal source is introduced to the antenna connector of the base station. this test verifies that transmitter conducted spurious emissions are still met with the presence of the interfering source. </w:t>
      </w:r>
    </w:p>
    <w:p w:rsidR="00761C1B" w:rsidRDefault="00761C1B" w:rsidP="00761C1B">
      <w:r>
        <w:t>SOURCE: Used in EN 301 908-17 V4.2.1, clause 4.2.4.1</w:t>
      </w:r>
    </w:p>
    <w:p w:rsidR="00761C1B" w:rsidRDefault="00761C1B" w:rsidP="00761C1B"/>
    <w:p w:rsidR="00761C1B" w:rsidRDefault="00761C1B" w:rsidP="00761C1B">
      <w:r>
        <w:t xml:space="preserve">                                                                                                                                                                                                                                                                                                                                                                                                                                                                                                                                                                                                                                                                                                                                                                                                                                                                                                                                                                                                                                                                                                                                                                                                                                                                                                                                                                                                                                                                                                                                                                                                                                                                                                                                                                                                                                                                                                                                                                                                                                                                                                                                                                                                                                                                                                                                                                                                                                                                                                                                                                                                                                                                                                                                                                                                                                                                                                                                                                                                                                                                                                                                                                                                                                                                                                                                                                                                                                                                                                                                                                                                                                                                                                                                                                                                                                                                                                                                                                                                                                                                                                                                                                                                                                                                                                                                                                                                                                                                                                                                                                                                                                                                                                                                                                                                                                                                                                                                                                                                                                                                                                                                                                                                                                                                                                                                                                                                                                                                                                                                                                                                                                                                                                                                                                                                                                                                                                                                                                                                                                                                                                                                                                                                                                                                                                                                                                                                                                                                                                                                                                                                                                                                                                                                                                                                                                                                                                                                                                                                                                                                                                                                  inter-base station transmitter intermodulation (inter-base station and inter-sector are synonymous) occurs when an external signal source is introduced to the antenna connector of the base station. this test verifies that transmitter conducted spurious emissions are still met with the presence of the interfering source. for base stations operating in type 2 cdma2000 systems, inter-sector transmitter intermodulation is measured for all combinations of idle and non-idle slots in one sector and the other under three test conditions: * case 1: measures the spurious emissions level having both sectors transmitting idle slots. * case 2: measures the spurious emissions level having the sector under test transmitting non-idle slots and the other sector transmitting idle slots. * case 3: measures the spurious emissions level having the sector under test transmitting idle slots and the other sector transmitting non-idle slots. * case 4: measures the spurious emissions level having both sectors transmitting non-idle slots. </w:t>
      </w:r>
    </w:p>
    <w:p w:rsidR="00761C1B" w:rsidRDefault="00761C1B" w:rsidP="00761C1B">
      <w:r>
        <w:t>SOURCE: Used in EN 301 908-05 V5.2.1, clause 4.2.4.1</w:t>
      </w:r>
    </w:p>
    <w:p w:rsidR="00761C1B" w:rsidRDefault="00761C1B" w:rsidP="00761C1B"/>
    <w:p w:rsidR="00761C1B" w:rsidRDefault="00761C1B" w:rsidP="00761C1B">
      <w:r>
        <w:t xml:space="preserve">                                                                                                                                                                                                                                                                                                                                                                                                                                                                                                                                                                                                                                                                                                                                                                                                                                                                                                                                                                                                                                                                                                                                                                                                                                                                                                                                                                                                                                                                                                                                                                                                                                                                                                                                                                                                                                                                                                                                                                                                                                                                                                                                                                                                                                                                                                                                                                                                                                                                                                                                                                                                                                                                                                                                                                                                                                                                                                                                                                                                                                                                                                                                                                                                                                                                                                                                                                                                                                                                                                                                                                                                                                                                                                                                                                                                                                                                                                                                                                                                                                                                                                                                                                                                                                                                                                                                                                                                                                                                                                                                                                                                                                                                                                                                                                                                                                                                                                                                                                                                                                                                                                                                                                                                                                                                                                                                                                                                                                                                                                                                                                                                                                                                                                                                                                                                                                                                                                                                                                                                                                                                                                                                                                                                                                                                                                                                                                                                                                                                                                                                                                                                                                                                                                                                                                                                                                                                                                                                                                                                                                                                                                                                  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761C1B" w:rsidRDefault="00761C1B" w:rsidP="00761C1B">
      <w:r>
        <w:t>SOURCE: Used in EN 300 433 V2.1.1, clause 8.3.1</w:t>
      </w:r>
    </w:p>
    <w:p w:rsidR="00761C1B" w:rsidRDefault="00761C1B" w:rsidP="00761C1B"/>
    <w:p w:rsidR="00761C1B" w:rsidRDefault="00761C1B" w:rsidP="00761C1B">
      <w:r>
        <w:t xml:space="preserve">                                                                                                                                                                                                                                                                                                                                                                                                                                                                                                                                                                                                                                                                                                                                                                                                                                                                                                                                                                                                                                                                                                                                                                                                                                                                                                                                                                                                                                                                                                                                                                                                                                                                                                                                                                                                                                                                                                                                                                                                                                                                                                                                                                                                                                                                                                                                                                                                                                                                                                                                                                                                                                                                                                                                                                                                                                                                                                                                                                                                                                                                                                                                                                                                                                                                                                                                                                                                                                                                                                                                                                                                                                                                                                                                                                                                                                                                                                                                                                                                                                                                                                                                                                                                                                                                                                                                                                                                                                                                                                                                                                                                                                                                                                                                                                                                                                                                                                                                                                                                                                                                                                                                                                                                                                                                                                                                                                                                                                                                                                                                                                                                                                                                                                                                                                                                                                                                                                                                                                                                                                                                                                                                                                                                                                                                                                                                                                                                                                                                                                                                                                                                                                                                                                                                                                                                                                                                                                                                                                                                                                                                                                                              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761C1B" w:rsidRDefault="00761C1B" w:rsidP="00761C1B">
      <w:r>
        <w:t>SOURCE: Used in EN 300 433-01 V1.3.1, clause 8.3.1</w:t>
      </w:r>
    </w:p>
    <w:p w:rsidR="00761C1B" w:rsidRDefault="00761C1B" w:rsidP="00761C1B"/>
    <w:p w:rsidR="00761C1B" w:rsidRDefault="00761C1B" w:rsidP="00761C1B">
      <w:r>
        <w:t xml:space="preserve">                                                                                                                                                                                                                                                                                                                                                                                                                                                                                                                                                                                                                                                                                                                                                                                                                                                                                                                                                                                                                                                                                                                                                                                                                                                                                                                                                                                                                                                                                                                                                                                                                                                                                                                                                                                                                                                                                                                                                                                                                                                                                                                                                                                                                                                                                                                                                                                                                                                                                                                                                                                                                                                                                                                                                                                                                                                                                                                                                                                                                                                                                                                                                                                                                                                                                                                                                                                                                                                                                                                                                                                                                                                                                                                                                                                                                                                                                                                                                                                                                                                                                                                                                                                                                                                                                                                                                                                                                                                                                                                                                                                                                                                                                                                                                                                                                                                                                                                                                                                                                                                                                                                                                                                                                                                                                                                                                                                                                                                                                                                                                                                                                                                                                                                                                                                                                                                                                                                                                                                                                                                                                                                                                                                                                                                                                                                                                                                                                                                                                                                                                                                                                                                                                                                                                                                                                                                                                                                                                                                                                                                                                                                              interactions of ss-cf with anf-sds only the interaction of ss-cfu with anf-sds is applicable in the present document. note 1: the term ss-cfu for sds and status will in fact mean sds user data message and status message forwarding unconditional. note 2: the same principle for interaction between ss-cfu and anf-sds could be applied to the interaction between ss-cfnrc and anf-sds especially, when the served user swmi knows that the served user ms is not reachable (explicit detachment from the system). the sds user data message and status message will be carried through isi in the same type of tetra rose invoke apdu as the supplementary services; the sds message and status message transfer shall use a call unrelated signalling connection, refer to etsi en 300 392-3-4 [8]. the served user swmi shall modify the status and sds-data pdus replacing the destination address by the forwarded-to user address. no indication that the status or sds-data pdu is forwarded will be added into the pdu. note 3: as neither the sending nor receiving user receives any indication about message forwarding, especially the sending user should be prepared that potential responses to a sent message may be received from another entity than (...\...) [the expected end of this definition was beyond the limit of 200 words] </w:t>
      </w:r>
    </w:p>
    <w:p w:rsidR="00761C1B" w:rsidRDefault="00761C1B" w:rsidP="00761C1B">
      <w:r>
        <w:t>SOURCE: Used in EN 300 392-1204 V1.4.1, clause 5.6.9</w:t>
      </w:r>
    </w:p>
    <w:p w:rsidR="00761C1B" w:rsidRDefault="00761C1B" w:rsidP="00761C1B"/>
    <w:p w:rsidR="00761C1B" w:rsidRDefault="00761C1B" w:rsidP="00761C1B">
      <w:r>
        <w:t xml:space="preserve">                                                                                                                                                                                                                                                                                                                                                                                                                                                                                                                                                                                                                                                                                                                                                                                                                                                                                                                                                                                                                                                                                                                                                                                                                                                                                                                                                                                                                                                                                                                                                                                                                                                                                                                                                                                                                                                                                                                                                                                                                                                                                                                                                                                                                                                                                                                                                                                                                                                                                                                                                                                                                                                                                                                                                                                                                                                                                                                                                                                                                                                                                                                                                                                                                                                                                                                                                                                                                                                                                                                                                                                                                                                                                                                                                                                                                                                                                                                                                                                                                                                                                                                                                                                                                                                                                                                                                                                                                                                                                                                                                                                                                                                                                                                                                                                                                                                                                                                                                                                                                                                                                                                                                                                                                                                                                                                                                                                                                                                                                                                                                                                                                                                                                                                                                                                                                                                                                                                                                                                                                                                                                                                                                                                                                                                                                                                                                                                                                                                                                                                                                                                                                                                                                                                                                                                                                                                                                                                                                                                                                                                                                                                                  interfaces for nautical sensors provide the possibility to display nautical information on the screen. </w:t>
      </w:r>
    </w:p>
    <w:p w:rsidR="00761C1B" w:rsidRDefault="00761C1B" w:rsidP="00761C1B">
      <w:r>
        <w:t>SOURCE: Used in EN 302 194 V2.1.1, clause 8.7.3.1 SOURCE: Used in EN 302 194-01 V1.1.2, clause 7.7.3.1</w:t>
      </w:r>
    </w:p>
    <w:p w:rsidR="00761C1B" w:rsidRDefault="00761C1B" w:rsidP="00761C1B"/>
    <w:p w:rsidR="00761C1B" w:rsidRDefault="00761C1B" w:rsidP="00761C1B">
      <w:r>
        <w:t xml:space="preserve">                                                                                                                                                                                                                                                                                                                                                                                                                                                                                                                                                                                                                                                                                                                                                                                                                                                                                                                                                                                                                                                                                                                                                                                                                                                                                                                                                                                                                                                                                                                                                                                                                                                                                                                                                                                                                                                                                                                                                                                                                                                                                                                                                                                                                                                                                                                                                                                                                                                                                                                                                                                                                                                                                                                                                                                                                                                                                                                                                                                                                                                                                                                                                                                                                                                                                                                                                                                                                                                                                                                                                                                                                                                                                                                                                                                                                                                                                                                                                                                                                                                                                                                                                                                                                                                                                                                                                                                                                                                                                                                                                                                                                                                                                                                                                                                                                                                                                                                                                                                                                                                                                                                                                                                                                                                                                                                                                                                                                                                                                                                                                                                                                                                                                                                                                                                                                                                                                                                                                                                                                                                                                                                                                                                                                                                                                                                                                                                                                                                                                                                                                                                                                                                                                                                                                                                                                                                                                                                                                                                                                                                                                                                                  interference rejection and blocking immunity is defined in en 300 065-1 [1], clause 6.2.1. </w:t>
      </w:r>
    </w:p>
    <w:p w:rsidR="00761C1B" w:rsidRDefault="00761C1B" w:rsidP="00761C1B">
      <w:r>
        <w:t>SOURCE: Used in EN 300 065-02 V1.2.1, clause 4.2.2.1</w:t>
      </w:r>
    </w:p>
    <w:p w:rsidR="00761C1B" w:rsidRDefault="00761C1B" w:rsidP="00761C1B"/>
    <w:p w:rsidR="00761C1B" w:rsidRDefault="00761C1B" w:rsidP="00761C1B">
      <w:r>
        <w:t xml:space="preserve">                                                                                                                                                                                                                                                                                                                                                                                                                                                                                                                                                                                                                                                                                                                                                                                                                                                                                                                                                                                                                                                                                                                                                                                                                                                                                                                                                                                                                                                                                                                                                                                                                                                                                                                                                                                                                                                                                                                                                                                                                                                                                                                                                                                                                                                                                                                                                                                                                                                                                                                                                                                                                                                                                                                                                                                                                                                                                                                                                                                                                                                                                                                                                                                                                                                                                                                                                                                                                                                                                                                                                                                                                                                                                                                                                                                                                                                                                                                                                                                                                                                                                                                                                                                                                                                                                                                                                                                                                                                                                                                                                                                                                                                                                                                                                                                                                                                                                                                                                                                                                                                                                                                                                                                                                                                                                                                                                                                                                                                                                                                                                                                                                                                                                                                                                                                                                                                                                                                                                                                                                                                                                                                                                                                                                                                                                                                                                                                                                                                                                                                                                                                                                                                                                                                                                                                                                                                                                                                                                                                                                                                                                                                                  The interference rejection and blocking immunity is the ability of the receiver to discriminate between a wanted signal and unwanted signals with frequencies outside the passband of the receiver. </w:t>
      </w:r>
    </w:p>
    <w:p w:rsidR="00761C1B" w:rsidRDefault="00761C1B" w:rsidP="00761C1B">
      <w:r>
        <w:t>SOURCE: Used in EN 300 338 V1.2.1, clause 9.6.1</w:t>
      </w:r>
    </w:p>
    <w:p w:rsidR="00761C1B" w:rsidRDefault="00761C1B" w:rsidP="00761C1B"/>
    <w:p w:rsidR="00761C1B" w:rsidRDefault="00761C1B" w:rsidP="00761C1B">
      <w:r>
        <w:t xml:space="preserve">                                                                                                                                                                                                                                                                                                                                                                                                                                                                                                                                                                                                                                                                                                                                                                                                                                                                                                                                                                                                                                                                                                                                                                                                                                                                                                                                                                                                                                                                                                                                                                                                                                                                                                                                                                                                                                                                                                                                                                                                                                                                                                                                                                                                                                                                                                                                                                                                                                                                                                                                                                                                                                                                                                                                                                                                                                                                                                                                                                                                                                                                                                                                                                                                                                                                                                                                                                                                                                                                                                                                                                                                                                                                                                                                                                                                                                                                                                                                                                                                                                                                                                                                                                                                                                                                                                                                                                                                                                                                                                                                                                                                                                                                                                                                                                                                                                                                                                                                                                                                                                                                                                                                                                                                                                                                                                                                                                                                                                                                                                                                                                                                                                                                                                                                                                                                                                                                                                                                                                                                                                                                                                                                                                                                                                                                                                                                                                                                                                                                                                                                                                                                                                                                                                                                                                                                                                                                                                                                                                                                                                                                                                                              interference rejection and blocking immunity is the receiver's ability to discriminate between the wanted signal and unwanted signals on frequencies outside the receiver's passband. </w:t>
      </w:r>
    </w:p>
    <w:p w:rsidR="00761C1B" w:rsidRDefault="00761C1B" w:rsidP="00761C1B">
      <w:r>
        <w:t>SOURCE: Used in EN 300 065 V2.1.2, clause 6.2.1</w:t>
      </w:r>
    </w:p>
    <w:p w:rsidR="00761C1B" w:rsidRDefault="00761C1B" w:rsidP="00761C1B"/>
    <w:p w:rsidR="00761C1B" w:rsidRDefault="00761C1B" w:rsidP="00761C1B">
      <w:r>
        <w:t xml:space="preserve">                                                                                                                                                                                                                                                                                                                                                                                                                                                                                                                                                                                                                                                                                                                                                                                                                                                                                                                                                                                                                                                                                                                                                                                                                                                                                                                                                                                                                                                                                                                                                                                                                                                                                                                                                                                                                                                                                                                                                                                                                                                                                                                                                                                                                                                                                                                                                                                                                                                                                                                                                                                                                                                                                                                                                                                                                                                                                                                                                                                                                                                                                                                                                                                                                                                                                                                                                                                                                                                                                                                                                                                                                                                                                                                                                                                                                                                                                                                                                                                                                                                                                                                                                                                                                                                                                                                                                                                                                                                                                                                                                                                                                                                                                                                                                                                                                                                                                                                                                                                                                                                                                                                                                                                                                                                                                                                                                                                                                                                                                                                                                                                                                                                                                                                                                                                                                                                                                                                                                                                                                                                                                                                                                                                                                                                                                                                                                                                                                                                                                                                                                                                                                                                                                                                                                                                                                                                                                                                                                                                                                                                                                                                                  interference rejection and blocking immunity is the receiver's ability to discriminate between the wanted signal and unwanted signals on frequencies outside the receiver's passband. </w:t>
      </w:r>
    </w:p>
    <w:p w:rsidR="00761C1B" w:rsidRDefault="00761C1B" w:rsidP="00761C1B">
      <w:r>
        <w:t>SOURCE: Used in EN 300 065-01 V1.2.1, clause 6.2.1</w:t>
      </w:r>
    </w:p>
    <w:p w:rsidR="00761C1B" w:rsidRDefault="00761C1B" w:rsidP="00761C1B"/>
    <w:p w:rsidR="00761C1B" w:rsidRDefault="00761C1B" w:rsidP="00761C1B">
      <w:r>
        <w:t xml:space="preserve">                                                                                                                                                                                                                                                                                                                                                                                                                                                                                                                                                                                                                                                                                                                                                                                                                                                                                                                                                                                                                                                                                                                                                                                                                                                                                                                                                                                                                                                                                                                                                                                                                                                                                                                                                                                                                                                                                                                                                                                                                                                                                                                                                                                                                                                                                                                                                                                                                                                                                                                                                                                                                                                                                                                                                                                                                                                                                                                                                                                                                                                                                                                                                                                                                                                                                                                                                                                                                                                                                                                                                                                                                                                                                                                                                                                                                                                                                                                                                                                                                                                                                                                                                                                                                                                                                                                                                                                                                                                                                                                                                                                                                                                                                                                                                                                                                                                                                                                                                                                                                                                                                                                                                                                                                                                                                                                                                                                                                                                                                                                                                                                                                                                                                                                                                                                                                                                                                                                                                                                                                                                                                                                                                                                                                                                                                                                                                                                                                                                                                                                                                                                                                                                                                                                                                                                                                                                                                                                                                                                                                                                                                                                                  The intermodulation attenuation is defined in en 300 086-1 [1], clause 7.7.1. </w:t>
      </w:r>
    </w:p>
    <w:p w:rsidR="00761C1B" w:rsidRDefault="00761C1B" w:rsidP="00761C1B">
      <w:r>
        <w:t>SOURCE: Used in EN 300 086-02 V1.3.1, clause 4.2.6.1</w:t>
      </w:r>
    </w:p>
    <w:p w:rsidR="00761C1B" w:rsidRDefault="00761C1B" w:rsidP="00761C1B"/>
    <w:p w:rsidR="00761C1B" w:rsidRDefault="00761C1B" w:rsidP="00761C1B">
      <w:r>
        <w:t xml:space="preserve">                                                                                                                                                                                                                                                                                                                                                                                                                                                                                                                                                                                                                                                                                                                                                                                                                                                                                                                                                                                                                                                                                                                                                                                                                                                                                                                                                                                                                                                                                                                                                                                                                                                                                                                                                                                                                                                                                                                                                                                                                                                                                                                                                                                                                                                                                                                                                                                                                                                                                                                                                                                                                                                                                                                                                                                                                                                                                                                                                                                                                                                                                                                                                                                                                                                                                                                                                                                                                                                                                                                                                                                                                                                                                                                                                                                                                                                                                                                                                                                                                                                                                                                                                                                                                                                                                                                                                                                                                                                                                                                                                                                                                                                                                                                                                                                                                                                                                                                                                                                                                                                                                                                                                                                                                                                                                                                                                                                                                                                                                                                                                                                                                                                                                                                                                                                                                                                                                                                                                                                                                                                                                                                                                                                                                                                                                                                                                                                                                                                                                                                                                                                                                                                                                                                                                                                                                                                                                                                                                                                                                                                                                                                              The intermodulation attenuation is defined in en 300 113-1 [1], clause 7.6.1. </w:t>
      </w:r>
    </w:p>
    <w:p w:rsidR="00761C1B" w:rsidRDefault="00761C1B" w:rsidP="00761C1B">
      <w:r>
        <w:t>SOURCE: Used in EN 300 113-02 V1.5.1, clause 4.2.6.1</w:t>
      </w:r>
    </w:p>
    <w:p w:rsidR="00761C1B" w:rsidRDefault="00761C1B" w:rsidP="00761C1B"/>
    <w:p w:rsidR="00761C1B" w:rsidRDefault="00761C1B" w:rsidP="00761C1B">
      <w:r>
        <w:t xml:space="preserve">                                                                                                                                                                                                                                                                                                                                                                                                                                                                                                                                                                                                                                                                                                                                                                                                                                                                                                                                                                                                                                                                                                                                                                                                                                                                                                                                                                                                                                                                                                                                                                                                                                                                                                                                                                                                                                                                                                                                                                                                                                                                                                                                                                                                                                                                                                                                                                                                                                                                                                                                                                                                                                                                                                                                                                                                                                                                                                                                                                                                                                                                                                                                                                                                                                                                                                                                                                                                                                                                                                                                                                                                                                                                                                                                                                                                                                                                                                                                                                                                                                                                                                                                                                                                                                                                                                                                                                                                                                                                                                                                                                                                                                                                                                                                                                                                                                                                                                                                                                                                                                                                                                                                                                                                                                                                                                                                                                                                                                                                                                                                                                                                                                                                                                                                                                                                                                                                                                                                                                                                                                                                                                                                                                                                                                                                                                                                                                                                                                                                                                                                                                                                                                                                                                                                                                                                                                                                                                                                                                                                                                                                                                                              The intermodulation attenuation is defined in en 300 219-1 [4], clause 8.6.1. </w:t>
      </w:r>
    </w:p>
    <w:p w:rsidR="00761C1B" w:rsidRDefault="00761C1B" w:rsidP="00761C1B">
      <w:r>
        <w:t>SOURCE: Used in EN 300 219-02 V1.1.1, clause 4.2.6.1</w:t>
      </w:r>
    </w:p>
    <w:p w:rsidR="00761C1B" w:rsidRDefault="00761C1B" w:rsidP="00761C1B"/>
    <w:p w:rsidR="00761C1B" w:rsidRDefault="00761C1B" w:rsidP="00761C1B">
      <w:r>
        <w:t xml:space="preserve">                                                                                                                                                                                                                                                                                                                                                                                                                                                                                                                                                                                                                                                                                                                                                                                                                                                                                                                                                                                                                                                                                                                                                                                                                                                                                                                                                                                                                                                                                                                                                                                                                                                                                                                                                                                                                                                                                                                                                                                                                                                                                                                                                                                                                                                                                                                                                                                                                                                                                                                                                                                                                                                                                                                                                                                                                                                                                                                                                                                                                                                                                                                                                                                                                                                                                                                                                                                                                                                                                                                                                                                                                                                                                                                                                                                                                                                                                                                                                                                                                                                                                                                                                                                                                                                                                                                                                                                                                                                                                                                                                                                                                                                                                                                                                                                                                                                                                                                                                                                                                                                                                                                                                                                                                                                                                                                                                                                                                                                                                                                                                                                                                                                                                                                                                                                                                                                                                                                                                                                                                                                                                                                                                                                                                                                                                                                                                                                                                                                                                                                                                                                                                                                                                                                                                                                                                                                                                                                                                                                                                                                                                                                              The intermodulation attenuation is defined in en 301 166-1 [2], clause 7.5.1. </w:t>
      </w:r>
    </w:p>
    <w:p w:rsidR="00761C1B" w:rsidRDefault="00761C1B" w:rsidP="00761C1B">
      <w:r>
        <w:t>SOURCE: Used in EN 301 166-02 V1.2.1, clause 4.2.6.1</w:t>
      </w:r>
    </w:p>
    <w:p w:rsidR="00761C1B" w:rsidRDefault="00761C1B" w:rsidP="00761C1B"/>
    <w:p w:rsidR="00761C1B" w:rsidRDefault="00761C1B" w:rsidP="00761C1B">
      <w:r>
        <w:t xml:space="preserve">                                                                                                                                                                                                                                                                                                                                                                                                                                                                                                                                                                                                                                                                                                                                                                                                                                                                                                                                                                                                                                                                                                                                                                                                                                                                                                                                                                                                                                                                                                                                                                                                                                                                                                                                                                                                                                                                                                                                                                                                                                                                                                                                                                                                                                                                                                                                                                                                                                                                                                                                                                                                                                                                                                                                                                                                                                                                                                                                                                                                                                                                                                                                                                                                                                                                                                                                                                                                                                                                                                                                                                                                                                                                                                                                                                                                                                                                                                                                                                                                                                                                                                                                                                                                                                                                                                                                                                                                                                                                                                                                                                                                                                                                                                                                                                                                                                                                                                                                                                                                                                                                                                                                                                                                                                                                                                                                                                                                                                                                                                                                                                                                                                                                                                                                                                                                                                                                                                                                                                                                                                                                                                                                                                                                                                                                                                                                                                                                                                                                                                                                                                                                                                                                                                                                                                                                                                                                                                                                                                                                                                                                                                                              intermodulation attenuation is the capability of a transmitter to avoid the generation of signals in the non-linear elements caused by the presence of the carrier and an interfering signal entering the transmitter via the antenna. it is specified as the ratio, in db, of the power level of the third order intermodulation product to the carrier power level. </w:t>
      </w:r>
    </w:p>
    <w:p w:rsidR="00761C1B" w:rsidRDefault="00761C1B" w:rsidP="00761C1B">
      <w:r>
        <w:t>SOURCE: Used in EN 300 676 V1.3.1, clause 7.8.1</w:t>
      </w:r>
    </w:p>
    <w:p w:rsidR="00761C1B" w:rsidRDefault="00761C1B" w:rsidP="00761C1B"/>
    <w:p w:rsidR="00761C1B" w:rsidRDefault="00761C1B" w:rsidP="00761C1B">
      <w:r>
        <w:t xml:space="preserve">                                                                                                                                                                                                                                                                                                                                                                                                                                                                                                                                                                                                                                                                                                                                                                                                                                                                                                                                                                                                                                                                                                                                                                                                                                                                                                                                                                                                                                                                                                                                                                                                                                                                                                                                                                                                                                                                                                                                                                                                                                                                                                                                                                                                                                                                                                                                                                                                                                                                                                                                                                                                                                                                                                                                                                                                                                                                                                                                                                                                                                                                                                                                                                                                                                                                                                                                                                                                                                                                                                                                                                                                                                                                                                                                                                                                                                                                                                                                                                                                                                                                                                                                                                                                                                                                                                                                                                                                                                                                                                                                                                                                                                                                                                                                                                                                                                                                                                                                                                                                                                                                                                                                                                                                                                                                                                                                                                                                                                                                                                                                                                                                                                                                                                                                                                                                                                                                                                                                                                                                                                                                                                                                                                                                                                                                                                                                                                                                                                                                                                                                                                                                                                                                                                                                                                                                                                                                                                                                                                                                                                                                                                                                  intermodulation attenuation is the capability of a transmitter to avoid the generation of signals in the non-linear elements caused by the presence of the carrier and an interfering signal entering the transmitter via the antenna. it is specified as the ratio, in db, of the power level of the third order intermodulation product to the carrier power level. </w:t>
      </w:r>
    </w:p>
    <w:p w:rsidR="00761C1B" w:rsidRDefault="00761C1B" w:rsidP="00761C1B">
      <w:r>
        <w:t>SOURCE: Used in EN 300 676-01 V1.5.1, clause 7.8.1 SOURCE: Used in EN 301 166 V2.1.1, clause 7.5.1 SOURCE: Used in EN 301 166-01 V1.3.1, clause 7.5.1 SOURCE: Used in EN 301 929 V2.1.1, clause 8.14.1 SOURCE: Used in EN 301 929-01 V1.2.1, clause 8.14.1 SOURCE: Used in EN 302 617 V2.3.1, clause 6.8.1 SOURCE: Used in EN 302 617-01 V1.1.1, clause 7.8.1</w:t>
      </w:r>
    </w:p>
    <w:p w:rsidR="00761C1B" w:rsidRDefault="00761C1B" w:rsidP="00761C1B"/>
    <w:p w:rsidR="00761C1B" w:rsidRDefault="00761C1B" w:rsidP="00761C1B">
      <w:r>
        <w:t xml:space="preserve">                                                                                                                                                                                                                                                                                                                                                                                                                                                                                                                                                                                                                                                                                                                                                                                                                                                                                                                                                                                                                                                                                                                                                                                                                                                                                                                                                                                                                                                                                                                                                                                                                                                                                                                                                                                                                                                                                                                                                                                                                                                                                                                                                                                                                                                                                                                                                                                                                                                                                                                                                                                                                                                                                                                                                                                                                                                                                                                                                                                                                                                                                                                                                                                                                                                                                                                                                                                                                                                                                                                                                                                                                                                                                                                                                                                                                                                                                                                                                                                                                                                                                                                                                                                                                                                                                                                                                                                                                                                                                                                                                                                                                                                                                                                                                                                                                                                                                                                                                                                                                                                                                                                                                                                                                                                                                                                                                                                                                                                                                                                                                                                                                                                                                                                                                                                                                                                                                                                                                                                                                                                                                                                                                                                                                                                                                                                                                                                                                                                                                                                                                                                                                                                                                                                                                                                                                                                                                                                                                                                                                                                                                                                                  The intermodulation attenuation of the transmitter is defined in en 301 929-1 [5], clause 8.14.1. </w:t>
      </w:r>
    </w:p>
    <w:p w:rsidR="00761C1B" w:rsidRDefault="00761C1B" w:rsidP="00761C1B">
      <w:r>
        <w:t>SOURCE: Used in EN 301 929-02 V1.2.1, clause 4.2.9.1</w:t>
      </w:r>
    </w:p>
    <w:p w:rsidR="00761C1B" w:rsidRDefault="00761C1B" w:rsidP="00761C1B"/>
    <w:p w:rsidR="00761C1B" w:rsidRDefault="00761C1B" w:rsidP="00761C1B">
      <w:r>
        <w:t xml:space="preserve">                                                                                                                                                                                                                                                                                                                                                                                                                                                                                                                                                                                                                                                                                                                                                                                                                                                                                                                                                                                                                                                                                                                                                                                                                                                                                                                                                                                                                                                                                                                                                                                                                                                                                                                                                                                                                                                                                                                                                                                                                                                                                                                                                                                                                                                                                                                                                                                                                                                                                                                                                                                                                                                                                                                                                                                                                                                                                                                                                                                                                                                                                                                                                                                                                                                                                                                                                                                                                                                                                                                                                                                                                                                                                                                                                                                                                                                                                                                                                                                                                                                                                                                                                                                                                                                                                                                                                                                                                                                                                                                                                                                                                                                                                                                                                                                                                                                                                                                                                                                                                                                                                                                                                                                                                                                                                                                                                                                                                                                                                                                                                                                                                                                                                                                                                                                                                                                                                                                                                                                                                                                                                                                                                                                                                                                                                                                                                                                                                                                                                                                                                                                                                                                                                                                                                                                                                                                                                                                                                                                                                                                                                                                              intermodulation distortion is a non-linear distortion characterized by the appearance of frequencies corresponding to the sum and difference frequencies of the fundamentals and harmonics that are transmitted through the device. the third-order input intercept (etoi) value is an imaginary point corresponding to the input field strength of each of a pair of cw tones that would generate equal levels of the wanted and unwanted third-order products at the output of the active antenna. this point is never reached, as the active antenna will saturate before this condition can occur, but it is useful as it allows the level of intermodulation distortion to be predicted at a given input signal. </w:t>
      </w:r>
    </w:p>
    <w:p w:rsidR="00761C1B" w:rsidRDefault="00761C1B" w:rsidP="00761C1B">
      <w:r>
        <w:t>SOURCE: Used in EN 303 354 V1.1.1, clause 4.5.8.1</w:t>
      </w:r>
    </w:p>
    <w:p w:rsidR="00761C1B" w:rsidRDefault="00761C1B" w:rsidP="00761C1B"/>
    <w:p w:rsidR="00761C1B" w:rsidRDefault="00761C1B" w:rsidP="00761C1B">
      <w:r>
        <w:t xml:space="preserve">                                                                                                                                                                                                                                                                                                                                                                                                                                                                                                                                                                                                                                                                                                                                                                                                                                                                                                                                                                                                                                                                                                                                                                                                                                                                                                                                                                                                                                                                                                                                                                                                                                                                                                                                                                                                                                                                                                                                                                                                                                                                                                                                                                                                                                                                                                                                                                                                                                                                                                                                                                                                                                                                                                                                                                                                                                                                                                                                                                                                                                                                                                                                                                                                                                                                                                                                                                                                                                                                                                                                                                                                                                                                                                                                                                                                                                                                                                                                                                                                                                                                                                                                                                                                                                                                                                                                                                                                                                                                                                                                                                                                                                                                                                                                                                                                                                                                                                                                                                                                                                                                                                                                                                                                                                                                                                                                                                                                                                                                                                                                                                                                                                                                                                                                                                                                                                                                                                                                                                                                                                                                                                                                                                                                                                                                                                                                                                                                                                                                                                                                                                                                                                                                                                                                                                                                                                                                                                                                                                                                                                                                                                                                  intermodulation distortion is a non-linear distortion characterized by the appearance of output signals at frequencies corresponding to the sum and difference of the fundamentals and harmonics of the signals applied at the input. the linearity of an rf amplifier is characterized in terms of its third order intercept, which is measured using a two-tone test. wanted signals at frequencies f1 and f2 are applied at the amplifier input and the non-linearity manifests itself in the form of unwanted third order intermodulation products at the output generated at frequencies 2 f1 - f2 and 2 f2 - f1. the third-order input intercept (ã€–toiã€—_input) value is an imaginary point corresponding to the input level of each of a pair of cw tones that would generate equal levels of the wanted and unwanted third-order products at the output of the amplifier. this point is never reached, as an amplifier will saturate before this condition can occur, but it is useful as it allows the level of intermodulation distortion to be predicted at a given input signal level. </w:t>
      </w:r>
    </w:p>
    <w:p w:rsidR="00761C1B" w:rsidRDefault="00761C1B" w:rsidP="00761C1B">
      <w:r>
        <w:t>SOURCE: Used in EN 303 354 V1.1.1, clause 4.5.3.1</w:t>
      </w:r>
    </w:p>
    <w:p w:rsidR="00761C1B" w:rsidRDefault="00761C1B" w:rsidP="00761C1B"/>
    <w:p w:rsidR="00761C1B" w:rsidRDefault="00761C1B" w:rsidP="00761C1B">
      <w:r>
        <w:t xml:space="preserve">                                                                                                                                                                                                                                                                                                                                                                                                                                                                                                                                                                                                                                                                                                                                                                                                                                                                                                                                                                                                                                                                                                                                                                                                                                                                                                                                                                                                                                                                                                                                                                                                                                                                                                                                                                                                                                                                                                                                                                                                                                                                                                                                                                                                                                                                                                                                                                                                                                                                                                                                                                                                                                                                                                                                                                                                                                                                                                                                                                                                                                                                                                                                                                                                                                                                                                                                                                                                                                                                                                                                                                                                                                                                                                                                                                                                                                                                                                                                                                                                                                                                                                                                                                                                                                                                                                                                                                                                                                                                                                                                                                                                                                                                                                                                                                                                                                                                                                                                                                                                                                                                                                                                                                                                                                                                                                                                                                                                                                                                                                                                                                                                                                                                                                                                                                                                                                                                                                                                                                                                                                                                                                                                                                                                                                                                                                                                                                                                                                                                                                                                                                                                                                                                                                                                                                                                                                                                                                                                                                                                                                                                                                                                  The intermodulation immunity for analogue speech is a measure of the capability of the receiver to receive a wanted signal at the nominal frequency without exceeding a given degradation due to the presence of two or more unwanted signals with a special frequency relationship to the wanted signal frequency. it is specified as the ratio in db of the common level of two unwanted signals to a specified level of the wanted signal, at the receiver input, which produces through a psophometric weighting network a sinad ratio of 14 db. </w:t>
      </w:r>
    </w:p>
    <w:p w:rsidR="00761C1B" w:rsidRDefault="00761C1B" w:rsidP="00761C1B">
      <w:r>
        <w:t>SOURCE: Used in EN 300 224-01 V1.3.1, clause 8.2.9.1</w:t>
      </w:r>
    </w:p>
    <w:p w:rsidR="00761C1B" w:rsidRDefault="00761C1B" w:rsidP="00761C1B"/>
    <w:p w:rsidR="00761C1B" w:rsidRDefault="00761C1B" w:rsidP="00761C1B">
      <w:r>
        <w:t xml:space="preserve">                                                                                                                                                                                                                                                                                                                                                                                                                                                                                                                                                                                                                                                                                                                                                                                                                                                                                                                                                                                                                                                                                                                                                                                                                                                                                                                                                                                                                                                                                                                                                                                                                                                                                                                                                                                                                                                                                                                                                                                                                                                                                                                                                                                                                                                                                                                                                                                                                                                                                                                                                                                                                                                                                                                                                                                                                                                                                                                                                                                                                                                                                                                                                                                                                                                                                                                                                                                                                                                                                                                                                                                                                                                                                                                                                                                                                                                                                                                                                                                                                                                                                                                                                                                                                                                                                                                                                                                                                                                                                                                                                                                                                                                                                                                                                                                                                                                                                                                                                                                                                                                                                                                                                                                                                                                                                                                                                                                                                                                                                                                                                                                                                                                                                                                                                                                                                                                                                                                                                                                                                                                                                                                                                                                                                                                                                                                                                                                                                                                                                                                                                                                                                                                                                                                                                                                                                                                                                                                                                                                                                                                                                                                              The intermodulation immunity for messages is a measure of the capability of the receiver to receive a wanted signal at the nominal frequency without exceeding a given degradation due to the presence of two or more unwanted signals with a special frequency relationship to the wanted signal frequency. it is specified as the ratio in db of the common level of the two unwanted signals to a specified level of the wanted signal, at the receiver input, for which the message acceptance ratio is 80 %. </w:t>
      </w:r>
    </w:p>
    <w:p w:rsidR="00761C1B" w:rsidRDefault="00761C1B" w:rsidP="00761C1B">
      <w:r>
        <w:t>SOURCE: Used in EN 300 224-01 V1.3.1, clause 8.2.10.1</w:t>
      </w:r>
    </w:p>
    <w:p w:rsidR="00761C1B" w:rsidRDefault="00761C1B" w:rsidP="00761C1B"/>
    <w:p w:rsidR="00761C1B" w:rsidRDefault="00761C1B" w:rsidP="00761C1B">
      <w:r>
        <w:t xml:space="preserve">                                                                                                                                                                                                                                                                                                                                                                                                                                                                                                                                                                                                                                                                                                                                                                                                                                                                                                                                                                                                                                                                                                                                                                                                                                                                                                                                                                                                                                                                                                                                                                                                                                                                                                                                                                                                                                                                                                                                                                                                                                                                                                                                                                                                                                                                                                                                                                                                                                                                                                                                                                                                                                                                                                                                                                                                                                                                                                                                                                                                                                                                                                                                                                                                                                                                                                                                                                                                                                                                                                                                                                                                                                                                                                                                                                                                                                                                                                                                                                                                                                                                                                                                                                                                                                                                                                                                                                                                                                                                                                                                                                                                                                                                                                                                                                                                                                                                                                                                                                                                                                                                                                                                                                                                                                                                                                                                                                                                                                                                                                                                                                                                                                                                                                                                                                                                                                                                                                                                                                                                                                                                                                                                                                                                                                                                                                                                                                                                                                                                                                                                                                                                                                                                                                                                                                                                                                                                                                                                                                                                                                                                                                                              intermodulation is a process by which signals are produced from two or more (generally unwanted) signals simultaneously present in a non-linear circuit. </w:t>
      </w:r>
    </w:p>
    <w:p w:rsidR="00761C1B" w:rsidRDefault="00761C1B" w:rsidP="00761C1B">
      <w:r>
        <w:t>SOURCE: Used in EN 300 373-01 V1.4.1, clause 10.8.1</w:t>
      </w:r>
    </w:p>
    <w:p w:rsidR="00761C1B" w:rsidRDefault="00761C1B" w:rsidP="00761C1B"/>
    <w:p w:rsidR="00761C1B" w:rsidRDefault="00761C1B" w:rsidP="00761C1B">
      <w:r>
        <w:t xml:space="preserve">                                                                                                                                                                                                                                                                                                                                                                                                                                                                                                                                                                                                                                                                                                                                                                                                                                                                                                                                                                                                                                                                                                                                                                                                                                                                                                                                                                                                                                                                                                                                                                                                                                                                                                                                                                                                                                                                                                                                                                                                                                                                                                                                                                                                                                                                                                                                                                                                                                                                                                                                                                                                                                                                                                                                                                                                                                                                                                                                                                                                                                                                                                                                                                                                                                                                                                                                                                                                                                                                                                                                                                                                                                                                                                                                                                                                                                                                                                                                                                                                                                                                                                                                                                                                                                                                                                                                                                                                                                                                                                                                                                                                                                                                                                                                                                                                                                                                                                                                                                                                                                                                                                                                                                                                                                                                                                                                                                                                                                                                                                                                                                                                                                                                                                                                                                                                                                                                                                                                                                                                                                                                                                                                                                                                                                                                                                                                                                                                                                                                                                                                                                                                                                                                                                                                                                                                                                                                                                                                                                                                                                                                                                                                  intermodulation is a process by which signals are produced from two or more (generally unwanted) signals simultaneously present in a non-linear circuit. </w:t>
      </w:r>
    </w:p>
    <w:p w:rsidR="00761C1B" w:rsidRDefault="00761C1B" w:rsidP="00761C1B">
      <w:r>
        <w:t>SOURCE: Used in EN 300 373-02 V1.2.1, clause 4.2.9.1 SOURCE: Used in EN 303 402 V2.1.1, clause 9.5.1</w:t>
      </w:r>
    </w:p>
    <w:p w:rsidR="00761C1B" w:rsidRDefault="00761C1B" w:rsidP="00761C1B"/>
    <w:p w:rsidR="00761C1B" w:rsidRDefault="00761C1B" w:rsidP="00761C1B">
      <w:r>
        <w:t xml:space="preserve">                                                                                                                                                                                                                                                                                                                                                                                                                                                                                                                                                                                                                                                                                                                                                                                                                                                                                                                                                                                                                                                                                                                                                                                                                                                                                                                                                                                                                                                                                                                                                                                                                                                                                                                                                                                                                                                                                                                                                                                                                                                                                                                                                                                                                                                                                                                                                                                                                                                                                                                                                                                                                                                                                                                                                                                                                                                                                                                                                                                                                                                                                                                                                                                                                                                                                                                                                                                                                                                                                                                                                                                                                                                                                                                                                                                                                                                                                                                                                                                                                                                                                                                                                                                                                                                                                                                                                                                                                                                                                                                                                                                                                                                                                                                                                                                                                                                                                                                                                                                                                                                                                                                                                                                                                                                                                                                                                                                                                                                                                                                                                                                                                                                                                                                                                                                                                                                                                                                                                                                                                                                                                                                                                                                                                                                                                                                                                                                                                                                                                                                                                                                                                                                                                                                                                                                                                                                                                                                                                                                                                                                                                                                                  intermodulation is a process whereby signals are produced from two or more signals simultaneously present in a non-linear circuit. </w:t>
      </w:r>
    </w:p>
    <w:p w:rsidR="00761C1B" w:rsidRDefault="00761C1B" w:rsidP="00761C1B">
      <w:r>
        <w:t>SOURCE: Used in EN 300 065 V2.1.2, clause 6.4.1 SOURCE: Used in EN 300 065-01 V1.2.1, clause 6.4.1</w:t>
      </w:r>
    </w:p>
    <w:p w:rsidR="00761C1B" w:rsidRDefault="00761C1B" w:rsidP="00761C1B"/>
    <w:p w:rsidR="00761C1B" w:rsidRDefault="00761C1B" w:rsidP="00761C1B">
      <w:r>
        <w:t xml:space="preserve">                                                                                                                                                                                                                                                                                                                                                                                                                                                                                                                                                                                                                                                                                                                                                                                                                                                                                                                                                                                                                                                                                                                                                                                                                                                                                                                                                                                                                                                                                                                                                                                                                                                                                                                                                                                                                                                                                                                                                                                                                                                                                                                                                                                                                                                                                                                                                                                                                                                                                                                                                                                                                                                                                                                                                                                                                                                                                                                                                                                                                                                                                                                                                                                                                                                                                                                                                                                                                                                                                                                                                                                                                                                                                                                                                                                                                                                                                                                                                                                                                                                                                                                                                                                                                                                                                                                                                                                                                                                                                                                                                                                                                                                                                                                                                                                                                                                                                                                                                                                                                                                                                                                                                                                                                                                                                                                                                                                                                                                                                                                                                                                                                                                                                                                                                                                                                                                                                                                                                                                                                                                                                                                                                                                                                                                                                                                                                                                                                                                                                                                                                                                                                                                                                                                                                                                                                                                                                                                                                                                                                                                                                                                                  intermodulation is defined in en 300 065-1 [1], clause 6.4.1. </w:t>
      </w:r>
    </w:p>
    <w:p w:rsidR="00761C1B" w:rsidRDefault="00761C1B" w:rsidP="00761C1B">
      <w:r>
        <w:t>SOURCE: Used in EN 300 065-02 V1.2.1, clause 4.2.4.1</w:t>
      </w:r>
    </w:p>
    <w:p w:rsidR="00761C1B" w:rsidRDefault="00761C1B" w:rsidP="00761C1B"/>
    <w:p w:rsidR="00761C1B" w:rsidRDefault="00761C1B" w:rsidP="00761C1B">
      <w:r>
        <w:t xml:space="preserve">                                                                                                                                                                                                                                                                                                                                                                                                                                                                                                                                                                                                                                                                                                                                                                                                                                                                                                                                                                                                                                                                                                                                                                                                                                                                                                                                                                                                                                                                                                                                                                                                                                                                                                                                                                                                                                                                                                                                                                                                                                                                                                                                                                                                                                                                                                                                                                                                                                                                                                                                                                                                                                                                                                                                                                                                                                                                                                                                                                                                                                                                                                                                                                                                                                                                                                                                                                                                                                                                                                                                                                                                                                                                                                                                                                                                                                                                                                                                                                                                                                                                                                                                                                                                                                                                                                                                                                                                                                                                                                                                                                                                                                                                                                                                                                                                                                                                                                                                                                                                                                                                                                                                                                                                                                                                                                                                                                                                                                                                                                                                                                                                                                                                                                                                                                                                                                                                                                                                                                                                                                                                                                                                                                                                                                                                                                                                                                                                                                                                                                                                                                                                                                                                                                                                                                                                                                                                                                                                                                                                                                                                                                                                  The intermodulation rejection characteristic of a receiver is a measure of its ability to receive a wanted modulated signal without exceeding a given performance degradation due to the presence of two or more unwanted signals with a specific frequency relationship to the wanted signal frequency. "wanted signal" in this test is the signal generated by the transmitted rlc data blocks. </w:t>
      </w:r>
    </w:p>
    <w:p w:rsidR="00761C1B" w:rsidRDefault="00761C1B" w:rsidP="00761C1B">
      <w:r>
        <w:t>SOURCE: Used in EN 301 908-08 V1.1.1, clause 4.2.3.4.3.1</w:t>
      </w:r>
    </w:p>
    <w:p w:rsidR="00761C1B" w:rsidRDefault="00761C1B" w:rsidP="00761C1B"/>
    <w:p w:rsidR="00761C1B" w:rsidRDefault="00761C1B" w:rsidP="00761C1B">
      <w:r>
        <w:t xml:space="preserve">                                                                                                                                                                                                                                                                                                                                                                                                                                                                                                                                                                                                                                                                                                                                                                                                                                                                                                                                                                                                                                                                                                                                                                                                                                                                                                                                                                                                                                                                                                                                                                                                                                                                                                                                                                                                                                                                                                                                                                                                                                                                                                                                                                                                                                                                                                                                                                                                                                                                                                                                                                                                                                                                                                                                                                                                                                                                                                                                                                                                                                                                                                                                                                                                                                                                                                                                                                                                                                                                                                                                                                                                                                                                                                                                                                                                                                                                                                                                                                                                                                                                                                                                                                                                                                                                                                                                                                                                                                                                                                                                                                                                                                                                                                                                                                                                                                                                                                                                                                                                                                                                                                                                                                                                                                                                                                                                                                                                                                                                                                                                                                                                                                                                                                                                                                                                                                                                                                                                                                                                                                                                                                                                                                                                                                                                                                                                                                                                                                                                                                                                                                                                                                                                                                                                                                                                                                                                                                                                                                                                                                                                                                                              intermodulation response is a measure of the 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301 925 V1.5.1, clause 12.8.1</w:t>
      </w:r>
    </w:p>
    <w:p w:rsidR="00761C1B" w:rsidRDefault="00761C1B" w:rsidP="00761C1B"/>
    <w:p w:rsidR="00761C1B" w:rsidRDefault="00761C1B" w:rsidP="00761C1B">
      <w:r>
        <w:t xml:space="preserve">                                                                                                                                                                                                                                                                                                                                                                                                                                                                                                                                                                                                                                                                                                                                                                                                                                                                                                                                                                                                                                                                                                                                                                                                                                                                                                                                                                                                                                                                                                                                                                                                                                                                                                                                                                                                                                                                                                                                                                                                                                                                                                                                                                                                                                                                                                                                                                                                                                                                                                                                                                                                                                                                                                                                                                                                                                                                                                                                                                                                                                                                                                                                                                                                                                                                                                                                                                                                                                                                                                                                                                                                                                                                                                                                                                                                                                                                                                                                                                                                                                                                                                                                                                                                                                                                                                                                                                                                                                                                                                                                                                                                                                                                                                                                                                                                                                                                                                                                                                                                                                                                                                                                                                                                                                                                                                                                                                                                                                                                                                                                                                                                                                                                                                                                                                                                                                                                                                                                                                                                                                                                                                                                                                                                                                                                                                                                                                                                                                                                                                                                                                                                                                                                                                                                                                                                                                                                                                                                                                                                                                                                                                                                  The intermodulation response is a measure of the capability of a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300 162-01 V1.4.1, clause 9.7.1</w:t>
      </w:r>
    </w:p>
    <w:p w:rsidR="00761C1B" w:rsidRDefault="00761C1B" w:rsidP="00761C1B"/>
    <w:p w:rsidR="00761C1B" w:rsidRDefault="00761C1B" w:rsidP="00761C1B">
      <w:r>
        <w:t xml:space="preserve">                                                                                                                                                                                                                                                                                                                                                                                                                                                                                                                                                                                                                                                                                                                                                                                                                                                                                                                                                                                                                                                                                                                                                                                                                                                                                                                                                                                                                                                                                                                                                                                                                                                                                                                                                                                                                                                                                                                                                                                                                                                                                                                                                                                                                                                                                                                                                                                                                                                                                                                                                                                                                                                                                                                                                                                                                                                                                                                                                                                                                                                                                                                                                                                                                                                                                                                                                                                                                                                                                                                                                                                                                                                                                                                                                                                                                                                                                                                                                                                                                                                                                                                                                                                                                                                                                                                                                                                                                                                                                                                                                                                                                                                                                                                                                                                                                                                                                                                                                                                                                                                                                                                                                                                                                                                                                                                                                                                                                                                                                                                                                                                                                                                                                                                                                                                                                                                                                                                                                                                                                                                                                                                                                                                                                                                                                                                                                                                                                                                                                                                                                                                                                                                                                                                                                                                                                                                                                                                                                                                                                                                                                                                              The intermodulation response is a measure of the capability of a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300 225 V1.5.1, clause 10.7.1 SOURCE: Used in EN 300 698 V2.2.1, clause 9.7.1 SOURCE: Used in EN 300 698-01 V1.4.1, clause 9.7.1 SOURCE: Used in EN 300 720 V2.1.1, clause 9.7.1.1 SOURCE: Used in EN 300 720-01 V1.3.2, clause 9.7.1 SOURCE: Used in EN 301 025 V2.2.1, clause 9.7.1 SOURCE: Used in EN 301 025-01 V1.5.1, clause 9.7.1 SOURCE: Used in EN 301 178 V2.2.1, clause 9.7.1 SOURCE: Used in EN 301 178-01 V1.4.1, clause 9.7.1 SOURCE: Used in EN 301 466 V1.2.1, clause 9.7.1 SOURCE: Used in EN 301 929 V2.1.1, clause 9.8.1 SOURCE: Used in EN 301 929-01 V1.2.1, clause 9.8.1 SOURCE: Used in EN 302 885 V2.2.1, clause 9.7.1 SOURCE: Used in EN 302 885-01 V1.3.1, clause 9.7.1</w:t>
      </w:r>
    </w:p>
    <w:p w:rsidR="00761C1B" w:rsidRDefault="00761C1B" w:rsidP="00761C1B"/>
    <w:p w:rsidR="00761C1B" w:rsidRDefault="00761C1B" w:rsidP="00761C1B">
      <w:r>
        <w:t xml:space="preserve">                                                                                                                                                                                                                                                                                                                                                                                                                                                                                                                                                                                                                                                                                                                                                                                                                                                                                                                                                                                                                                                                                                                                                                                                                                                                                                                                                                                                                                                                                                                                                                                                                                                                                                                                                                                                                                                                                                                                                                                                                                                                                                                                                                                                                                                                                                                                                                                                                                                                                                                                                                                                                                                                                                                                                                                                                                                                                                                                                                                                                                                                                                                                                                                                                                                                                                                                                                                                                                                                                                                                                                                                                                                                                                                                                                                                                                                                                                                                                                                                                                                                                                                                                                                                                                                                                                                                                                                                                                                                                                                                                                                                                                                                                                                                                                                                                                                                                                                                                                                                                                                                                                                                                                                                                                                                                                                                                                                                                                                                                                                                                                                                                                                                                                                                                                                                                                                                                                                                                                                                                                                                                                                                                                                                                                                                                                                                                                                                                                                                                                                                                                                                                                                                                                                                                                                                                                                                                                                                                                                                                                                                                                                              The intermodulation response is a measure of the capability of the receiver to achieve a specific response ratio when receiving a wanted modulated signal in the presence of two or more unwanted signals with a specific frequency relationship to the wanted signal frequency. </w:t>
      </w:r>
    </w:p>
    <w:p w:rsidR="00761C1B" w:rsidRDefault="00761C1B" w:rsidP="00761C1B">
      <w:r>
        <w:t>SOURCE: Used in EN 300 219 V2.1.1, clause 9.7.1 SOURCE: Used in EN 300 219-01 V1.2.1, clause 9.7.1</w:t>
      </w:r>
    </w:p>
    <w:p w:rsidR="00761C1B" w:rsidRDefault="00761C1B" w:rsidP="00761C1B"/>
    <w:p w:rsidR="00761C1B" w:rsidRDefault="00761C1B" w:rsidP="00761C1B">
      <w:r>
        <w:t xml:space="preserve">                                                                                                                                                                                                                                                                                                                                                                                                                                                                                                                                                                                                                                                                                                                                                                                                                                                                                                                                                                                                                                                                                                                                                                                                                                                                                                                                                                                                                                                                                                                                                                                                                                                                                                                                                                                                                                                                                                                                                                                                                                                                                                                                                                                                                                                                                                                                                                                                                                                                                                                                                                                                                                                                                                                                                                                                                                                                                                                                                                                                                                                                                                                                                                                                                                                                                                                                                                                                                                                                                                                                                                                                                                                                                                                                                                                                                                                                                                                                                                                                                                                                                                                                                                                                                                                                                                                                                                                                                                                                                                                                                                                                                                                                                                                                                                                                                                                                                                                                                                                                                                                                                                                                                                                                                                                                                                                                                                                                                                                                                                                                                                                                                                                                                                                                                                                                                                                                                                                                                                                                                                                                                                                                                                                                                                                                                                                                                                                                                                                                                                                                                                                                                                                                                                                                                                                                                                                                                                                                                                                                                                                                                                                              The intermodulation response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300 338 V1.2.1, clause 10.5.1 SOURCE: Used in EN 301 025 V2.2.1, clause 10.5.1 SOURCE: Used in EN 301 025-01 V1.5.1, clause 10.5.1 SOURCE: Used in EN 301 929 V2.1.1, clause 9.20.1 SOURCE: Used in EN 301 929-01 V1.2.1, clause 9.20.1</w:t>
      </w:r>
    </w:p>
    <w:p w:rsidR="00761C1B" w:rsidRDefault="00761C1B" w:rsidP="00761C1B"/>
    <w:p w:rsidR="00761C1B" w:rsidRDefault="00761C1B" w:rsidP="00761C1B">
      <w:r>
        <w:t xml:space="preserve">                                                                                                                                                                                                                                                                                                                                                                                                                                                                                                                                                                                                                                                                                                                                                                                                                                                                                                                                                                                                                                                                                                                                                                                                                                                                                                                                                                                                                                                                                                                                                                                                                                                                                                                                                                                                                                                                                                                                                                                                                                                                                                                                                                                                                                                                                                                                                                                                                                                                                                                                                                                                                                                                                                                                                                                                                                                                                                                                                                                                                                                                                                                                                                                                                                                                                                                                                                                                                                                                                                                                                                                                                                                                                                                                                                                                                                                                                                                                                                                                                                                                                                                                                                                                                                                                                                                                                                                                                                                                                                                                                                                                                                                                                                                                                                                                                                                                                                                                                                                                                                                                                                                                                                                                                                                                                                                                                                                                                                                                                                                                                                                                                                                                                                                                                                                                                                                                                                                                                                                                                                                                                                                                                                                                                                                                                                                                                                                                                                                                                                                                                                                                                                                                                                                                                                                                                                                                                                                                                                                                                                                                                                                              The intermodulation response is defined in en 300 162-1 [2], clause 9.7.1. </w:t>
      </w:r>
    </w:p>
    <w:p w:rsidR="00761C1B" w:rsidRDefault="00761C1B" w:rsidP="00761C1B">
      <w:r>
        <w:t>SOURCE: Used in EN 300 162-02 V1.2.1, clause 4.2.12.1</w:t>
      </w:r>
    </w:p>
    <w:p w:rsidR="00761C1B" w:rsidRDefault="00761C1B" w:rsidP="00761C1B"/>
    <w:p w:rsidR="00761C1B" w:rsidRDefault="00761C1B" w:rsidP="00761C1B">
      <w:r>
        <w:t xml:space="preserve">                                                                                                                                                                                                                                                                                                                                                                                                                                                                                                                                                                                                                                                                                                                                                                                                                                                                                                                                                                                                                                                                                                                                                                                                                                                                                                                                                                                                                                                                                                                                                                                                                                                                                                                                                                                                                                                                                                                                                                                                                                                                                                                                                                                                                                                                                                                                                                                                                                                                                                                                                                                                                                                                                                                                                                                                                                                                                                                                                                                                                                                                                                                                                                                                                                                                                                                                                                                                                                                                                                                                                                                                                                                                                                                                                                                                                                                                                                                                                                                                                                                                                                                                                                                                                                                                                                                                                                                                                                                                                                                                                                                                                                                                                                                                                                                                                                                                                                                                                                                                                                                                                                                                                                                                                                                                                                                                                                                                                                                                                                                                                                                                                                                                                                                                                                                                                                                                                                                                                                                                                                                                                                                                                                                                                                                                                                                                                                                                                                                                                                                                                                                                                                                                                                                                                                                                                                                                                                                                                                                                                                                                                                                              The intermodulation response is defined in en 300 698-1 [1], clause 9.7.1. </w:t>
      </w:r>
    </w:p>
    <w:p w:rsidR="00761C1B" w:rsidRDefault="00761C1B" w:rsidP="00761C1B">
      <w:r>
        <w:t>SOURCE: Used in EN 300 698-02 V1.2.1, clause 4.2.15.1</w:t>
      </w:r>
    </w:p>
    <w:p w:rsidR="00761C1B" w:rsidRDefault="00761C1B" w:rsidP="00761C1B"/>
    <w:p w:rsidR="00761C1B" w:rsidRDefault="00761C1B" w:rsidP="00761C1B">
      <w:r>
        <w:t xml:space="preserve">                                                                                                                                                                                                                                                                                                                                                                                                                                                                                                                                                                                                                                                                                                                                                                                                                                                                                                                                                                                                                                                                                                                                                                                                                                                                                                                                                                                                                                                                                                                                                                                                                                                                                                                                                                                                                                                                                                                                                                                                                                                                                                                                                                                                                                                                                                                                                                                                                                                                                                                                                                                                                                                                                                                                                                                                                                                                                                                                                                                                                                                                                                                                                                                                                                                                                                                                                                                                                                                                                                                                                                                                                                                                                                                                                                                                                                                                                                                                                                                                                                                                                                                                                                                                                                                                                                                                                                                                                                                                                                                                                                                                                                                                                                                                                                                                                                                                                                                                                                                                                                                                                                                                                                                                                                                                                                                                                                                                                                                                                                                                                                                                                                                                                                                                                                                                                                                                                                                                                                                                                                                                                                                                                                                                                                                                                                                                                                                                                                                                                                                                                                                                                                                                                                                                                                                                                                                                                                                                                                                                                                                                                                                              The intermodulation response is defined in en 301 025-1 [1], clause 9.7.1 for the receiver and in en 301 025-1 [1], clause 10.5.1 for the dsc receiver. </w:t>
      </w:r>
    </w:p>
    <w:p w:rsidR="00761C1B" w:rsidRDefault="00761C1B" w:rsidP="00761C1B">
      <w:r>
        <w:t>SOURCE: Used in EN 301 025-02 V1.5.1, clause 4.2.15.1</w:t>
      </w:r>
    </w:p>
    <w:p w:rsidR="00761C1B" w:rsidRDefault="00761C1B" w:rsidP="00761C1B"/>
    <w:p w:rsidR="00761C1B" w:rsidRDefault="00761C1B" w:rsidP="00761C1B">
      <w:r>
        <w:t xml:space="preserve">                                                                                                                                                                                                                                                                                                                                                                                                                                                                                                                                                                                                                                                                                                                                                                                                                                                                                                                                                                                                                                                                                                                                                                                                                                                                                                                                                                                                                                                                                                                                                                                                                                                                                                                                                                                                                                                                                                                                                                                                                                                                                                                                                                                                                                                                                                                                                                                                                                                                                                                                                                                                                                                                                                                                                                                                                                                                                                                                                                                                                                                                                                                                                                                                                                                                                                                                                                                                                                                                                                                                                                                                                                                                                                                                                                                                                                                                                                                                                                                                                                                                                                                                                                                                                                                                                                                                                                                                                                                                                                                                                                                                                                                                                                                                                                                                                                                                                                                                                                                                                                                                                                                                                                                                                                                                                                                                                                                                                                                                                                                                                                                                                                                                                                                                                                                                                                                                                                                                                                                                                                                                                                                                                                                                                                                                                                                                                                                                                                                                                                                                                                                                                                                                                                                                                                                                                                                                                                                                                                                                                                                                                                                              The intermodulation response is defined in en 301 929-1 [5], clause 9.8.1 for the receiver and in en 301 929-1 [5], clause 9.20.1, for the dsc receiver. </w:t>
      </w:r>
    </w:p>
    <w:p w:rsidR="00761C1B" w:rsidRDefault="00761C1B" w:rsidP="00761C1B">
      <w:r>
        <w:t>SOURCE: Used in EN 301 929-02 V1.2.1, clause 4.2.14.1</w:t>
      </w:r>
    </w:p>
    <w:p w:rsidR="00761C1B" w:rsidRDefault="00761C1B" w:rsidP="00761C1B"/>
    <w:p w:rsidR="00761C1B" w:rsidRDefault="00761C1B" w:rsidP="00761C1B">
      <w:r>
        <w:t xml:space="preserv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300 394-01 V3.3.1, clause 7.2.7.1</w:t>
      </w:r>
    </w:p>
    <w:p w:rsidR="00761C1B" w:rsidRDefault="00761C1B" w:rsidP="00761C1B"/>
    <w:p w:rsidR="00761C1B" w:rsidRDefault="00761C1B" w:rsidP="00761C1B">
      <w:r>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300 086 V2.1.2, clause 8.6.1</w:t>
      </w:r>
    </w:p>
    <w:p w:rsidR="00761C1B" w:rsidRDefault="00761C1B" w:rsidP="00761C1B"/>
    <w:p w:rsidR="00761C1B" w:rsidRDefault="00761C1B" w:rsidP="00761C1B">
      <w:r>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300 086-01 V1.4.1, clause 8.6.1 SOURCE: Used in EN 300 296 V2.1.1, clause 8.6.1 SOURCE: Used in EN 300 296-01 V1.4.1, clause 8.6.1 SOURCE: Used in EN 300 341 V2.1.1, clause 9.5.1 SOURCE: Used in EN 300 341-01 V1.3.1, clause 9.5.1 SOURCE: Used in EN 300 390 V2.1.1, clause 8.6.1 SOURCE: Used in EN 300 390-01 V1.2.1, clause 9.6.1 SOURCE: Used in EN 300 674 V1.1.1, clause 8.3.6.1 SOURCE: Used in EN 300 720 V2.1.1, clause 9.7.2.1 SOURCE: Used in EN 300 761 V1.1.1, clause 8.3.6.1 SOURCE: Used in EN 300 761-01 V1.2.1, clause 8.3.6.1 SOURCE: Used in EN 301 166 V2.1.1, clause 8.7.1 SOURCE: Used in EN 301 166-01 V1.3.1, clause 8.7.1 SOURCE: Used in EN 302 561 V2.1.1, clause 8.7.1 SOURCE: Used in EN 303 405 V1.1.1, clause 8.6.1</w:t>
      </w:r>
    </w:p>
    <w:p w:rsidR="00761C1B" w:rsidRDefault="00761C1B" w:rsidP="00761C1B"/>
    <w:p w:rsidR="00761C1B" w:rsidRDefault="00761C1B" w:rsidP="00761C1B">
      <w:r>
        <w:t xml:space="preserve">                                                                                                                                                                                                                                                                                                                                                                                                                                                                                                                                                                                                                                                                                                                                                                                                                                                                                                                                                                                                                                                                                                                                                                                                                                                                                                                                                                                                                                                                                                                                                                                                                                                                                                                                                                                                                                                                                                                                                                                                                                                                                                                                                                                                                                                                                                                                                                                                                                                                                                                                                                                                                                                                                                                                                                                                                                                                                                                                                                                                                                                                                                                                                                                                                                                                                                                                                                                                                                                                                                                                                                                                                                                                                                                                                                                                                                                                                                                                                                                                                                                                                                                                                                                                                                                                                                                                                                                                                                                                                                                                                                                                                                                                                                                                                                                                                                                                                                                                                                                                                                                                                                                                                                                                                                                                                                                                                                                                                                                                                                                                                                                                                                                                                                                                                                                                                                                                                                                                                                                                                                                                                                                                                                                                                                                                                                                                                                                                                                                                                                                                                                                                                                                                                                                                                                                                                                                                                                                                                                                                                                                                                                                              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761C1B" w:rsidRDefault="00761C1B" w:rsidP="00761C1B">
      <w:r>
        <w:t>SOURCE: Used in EN 301 908-13 V11.1.1, clause 4.2.9.1.1</w:t>
      </w:r>
    </w:p>
    <w:p w:rsidR="00761C1B" w:rsidRDefault="00761C1B" w:rsidP="00761C1B"/>
    <w:p w:rsidR="00761C1B" w:rsidRDefault="00761C1B" w:rsidP="00761C1B">
      <w:r>
        <w:t xml:space="preserve">                                                                                                                                                                                                                                                                                                                                                                                                                                                                                                                                                                                                                                                                                                                                                                                                                                                                                                                                                                                                                                                                                                                                                                                                                                                                                                                                                                                                                                                                                                                                                                                                                                                                                                                                                                                                                                                                                                                                                                                                                                                                                                                                                                                                                                                                                                                                                                                                                                                                                                                                                                                                                                                                                                                                                                                                                                                                                                                                                                                                                                                                                                                                                                                                                                                                                                                                                                                                                                                                                                                                                                                                                                                                                                                                                                                                                                                                                                                                                                                                                                                                                                                                                                                                                                                                                                                                                                                                                                                                                                                                                                                                                                                                                                                                                                                                                                                                                                                                                                                                                                                                                                                                                                                                                                                                                                                                                                                                                                                                                                                                                                                                                                                                                                                                                                                                                                                                                                                                                                                                                                                                                                                                                                                                                                                                                                                                                                                                                                                                                                                                                                                                                                                                                                                                                                                                                                                                                                                                                                                                                                                                                                                                  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761C1B" w:rsidRDefault="00761C1B" w:rsidP="00761C1B">
      <w:r>
        <w:t>SOURCE: Used in EN 301 908-13 V11.1.1, clause 4.2.9.2.1 SOURCE: Used in EN 302 574-02 V2.1.1, clause 8.2.9.1</w:t>
      </w:r>
    </w:p>
    <w:p w:rsidR="00761C1B" w:rsidRDefault="00761C1B" w:rsidP="00761C1B"/>
    <w:p w:rsidR="00761C1B" w:rsidRDefault="00761C1B" w:rsidP="00761C1B">
      <w:r>
        <w:t xml:space="preserve">                                                                                                                                                                                                                                                                                                                                                                                                                                                                                                                                                                                                                                                                                                                                                                                                                                                                                                                                                                                                                                                                                                                                                                                                                                                                                                                                                                                                                                                                                                                                                                                                                                                                                                                                                                                                                                                                                                                                                                                                                                                                                                                                                                                                                                                                                                                                                                                                                                                                                                                                                                                                                                                                                                                                                                                                                                                                                                                                                                                                                                                                                                                                                                                                                                                                                                                                                                                                                                                                                                                                                                                                                                                                                                                                                                                                                                                                                                                                                                                                                                                                                                                                                                                                                                                                                                                                                                                                                                                                                                                                                                                                                                                                                                                                                                                                                                                                                                                                                                                                                                                                                                                                                                                                                                                                                                                                                                                                                                                                                                                                                                                                                                                                                                                                                                                                                                                                                                                                                                                                                                                                                                                                                                                                                                                                                                                                                                                                                                                                                                                                                                                                                                                                                                                                                                                                                                                                                                                                                                                                                                                                                                                                  The intermodulation response rejection is defined in en 300 086-1 [1], clause 8.6.1. </w:t>
      </w:r>
    </w:p>
    <w:p w:rsidR="00761C1B" w:rsidRDefault="00761C1B" w:rsidP="00761C1B">
      <w:r>
        <w:t>SOURCE: Used in EN 300 086-02 V1.3.1, clause 4.3.5.1</w:t>
      </w:r>
    </w:p>
    <w:p w:rsidR="00761C1B" w:rsidRDefault="00761C1B" w:rsidP="00761C1B"/>
    <w:p w:rsidR="00761C1B" w:rsidRDefault="00761C1B" w:rsidP="00761C1B">
      <w:r>
        <w:t xml:space="preserve">                                                                                                                                                                                                                                                                                                                                                                                                                                                                                                                                                                                                                                                                                                                                                                                                                                                                                                                                                                                                                                                                                                                                                                                                                                                                                                                                                                                                                                                                                                                                                                                                                                                                                                                                                                                                                                                                                                                                                                                                                                                                                                                                                                                                                                                                                                                                                                                                                                                                                                                                                                                                                                                                                                                                                                                                                                                                                                                                                                                                                                                                                                                                                                                                                                                                                                                                                                                                                                                                                                                                                                                                                                                                                                                                                                                                                                                                                                                                                                                                                                                                                                                                                                                                                                                                                                                                                                                                                                                                                                                                                                                                                                                                                                                                                                                                                                                                                                                                                                                                                                                                                                                                                                                                                                                                                                                                                                                                                                                                                                                                                                                                                                                                                                                                                                                                                                                                                                                                                                                                                                                                                                                                                                                                                                                                                                                                                                                                                                                                                                                                                                                                                                                                                                                                                                                                                                                                                                                                                                                                                                                                                                                              The intermodulation response rejection is defined in en 300 113-1 [1], clause 8.8.1. </w:t>
      </w:r>
    </w:p>
    <w:p w:rsidR="00761C1B" w:rsidRDefault="00761C1B" w:rsidP="00761C1B">
      <w:r>
        <w:t>SOURCE: Used in EN 300 113-02 V1.5.1, clause 4.3.5.1</w:t>
      </w:r>
    </w:p>
    <w:p w:rsidR="00761C1B" w:rsidRDefault="00761C1B" w:rsidP="00761C1B"/>
    <w:p w:rsidR="00761C1B" w:rsidRDefault="00761C1B" w:rsidP="00761C1B">
      <w:r>
        <w:t xml:space="preserve">                                                                                                                                                                                                                                                                                                                                                                                                                                                                                                                                                                                                                                                                                                                                                                                                                                                                                                                                                                                                                                                                                                                                                                                                                                                                                                                                                                                                                                                                                                                                                                                                                                                                                                                                                                                                                                                                                                                                                                                                                                                                                                                                                                                                                                                                                                                                                                                                                                                                                                                                                                                                                                                                                                                                                                                                                                                                                                                                                                                                                                                                                                                                                                                                                                                                                                                                                                                                                                                                                                                                                                                                                                                                                                                                                                                                                                                                                                                                                                                                                                                                                                                                                                                                                                                                                                                                                                                                                                                                                                                                                                                                                                                                                                                                                                                                                                                                                                                                                                                                                                                                                                                                                                                                                                                                                                                                                                                                                                                                                                                                                                                                                                                                                                                                                                                                                                                                                                                                                                                                                                                                                                                                                                                                                                                                                                                                                                                                                                                                                                                                                                                                                                                                                                                                                                                                                                                                                                                                                                                                                                                                                                                              The intermodulation response rejection is defined in en 300 219-1 [4], clause 9.7.1. </w:t>
      </w:r>
    </w:p>
    <w:p w:rsidR="00761C1B" w:rsidRDefault="00761C1B" w:rsidP="00761C1B">
      <w:r>
        <w:t>SOURCE: Used in EN 300 219-02 V1.1.1, clause 4.2.14.1</w:t>
      </w:r>
    </w:p>
    <w:p w:rsidR="00761C1B" w:rsidRDefault="00761C1B" w:rsidP="00761C1B"/>
    <w:p w:rsidR="00761C1B" w:rsidRDefault="00761C1B" w:rsidP="00761C1B">
      <w:r>
        <w:t xml:space="preserve">                                                                                                                                                                                                                                                                                                                                                                                                                                                                                                                                                                                                                                                                                                                                                                                                                                                                                                                                                                                                                                                                                                                                                                                                                                                                                                                                                                                                                                                                                                                                                                                                                                                                                                                                                                                                                                                                                                                                                                                                                                                                                                                                                                                                                                                                                                                                                                                                                                                                                                                                                                                                                                                                                                                                                                                                                                                                                                                                                                                                                                                                                                                                                                                                                                                                                                                                                                                                                                                                                                                                                                                                                                                                                                                                                                                                                                                                                                                                                                                                                                                                                                                                                                                                                                                                                                                                                                                                                                                                                                                                                                                                                                                                                                                                                                                                                                                                                                                                                                                                                                                                                                                                                                                                                                                                                                                                                                                                                                                                                                                                                                                                                                                                                                                                                                                                                                                                                                                                                                                                                                                                                                                                                                                                                                                                                                                                                                                                                                                                                                                                                                                                                                                                                                                                                                                                                                                                                                                                                                                                                                                                                                                              The intermodulation response rejection is defined in en 300 296-1 [1], clause 8.6.1. </w:t>
      </w:r>
    </w:p>
    <w:p w:rsidR="00761C1B" w:rsidRDefault="00761C1B" w:rsidP="00761C1B">
      <w:r>
        <w:t>SOURCE: Used in EN 300 296-02 V1.4.1, clause 4.3.5.1</w:t>
      </w:r>
    </w:p>
    <w:p w:rsidR="00761C1B" w:rsidRDefault="00761C1B" w:rsidP="00761C1B"/>
    <w:p w:rsidR="00761C1B" w:rsidRDefault="00761C1B" w:rsidP="00761C1B">
      <w:r>
        <w:t xml:space="preserve">                                                                                                                                                                                                                                                                                                                                                                                                                                                                                                                                                                                                                                                                                                                                                                                                                                                                                                                                                                                                                                                                                                                                                                                                                                                                                                                                                                                                                                                                                                                                                                                                                                                                                                                                                                                                                                                                                                                                                                                                                                                                                                                                                                                                                                                                                                                                                                                                                                                                                                                                                                                                                                                                                                                                                                                                                                                                                                                                                                                                                                                                                                                                                                                                                                                                                                                                                                                                                                                                                                                                                                                                                                                                                                                                                                                                                                                                                                                                                                                                                                                                                                                                                                                                                                                                                                                                                                                                                                                                                                                                                                                                                                                                                                                                                                                                                                                                                                                                                                                                                                                                                                                                                                                                                                                                                                                                                                                                                                                                                                                                                                                                                                                                                                                                                                                                                                                                                                                                                                                                                                                                                                                                                                                                                                                                                                                                                                                                                                                                                                                                                                                                                                                                                                                                                                                                                                                                                                                                                                                                                                                                                                                              The intermodulation response rejection is defined in en 300 341-1 [4], subclause 9.5.1. </w:t>
      </w:r>
    </w:p>
    <w:p w:rsidR="00761C1B" w:rsidRDefault="00761C1B" w:rsidP="00761C1B">
      <w:r>
        <w:t>SOURCE: Used in EN 300 341-02 V1.1.1, clause 4.2.10.1</w:t>
      </w:r>
    </w:p>
    <w:p w:rsidR="00761C1B" w:rsidRDefault="00761C1B" w:rsidP="00761C1B"/>
    <w:p w:rsidR="00761C1B" w:rsidRDefault="00761C1B" w:rsidP="00761C1B">
      <w:r>
        <w:t xml:space="preserve">                                                                                                                                                                                                                                                                                                                                                                                                                                                                                                                                                                                                                                                                                                                                                                                                                                                                                                                                                                                                                                                                                                                                                                                                                                                                                                                                                                                                                                                                                                                                                                                                                                                                                                                                                                                                                                                                                                                                                                                                                                                                                                                                                                                                                                                                                                                                                                                                                                                                                                                                                                                                                                                                                                                                                                                                                                                                                                                                                                                                                                                                                                                                                                                                                                                                                                                                                                                                                                                                                                                                                                                                                                                                                                                                                                                                                                                                                                                                                                                                                                                                                                                                                                                                                                                                                                                                                                                                                                                                                                                                                                                                                                                                                                                                                                                                                                                                                                                                                                                                                                                                                                                                                                                                                                                                                                                                                                                                                                                                                                                                                                                                                                                                                                                                                                                                                                                                                                                                                                                                                                                                                                                                                                                                                                                                                                                                                                                                                                                                                                                                                                                                                                                                                                                                                                                                                                                                                                                                                                                                                                                                                                                              The intermodulation response rejection is defined in en 300 390-1 [4], subclause 9.6.1. </w:t>
      </w:r>
    </w:p>
    <w:p w:rsidR="00761C1B" w:rsidRDefault="00761C1B" w:rsidP="00761C1B">
      <w:r>
        <w:t>SOURCE: Used in EN 300 390-02 V1.1.1, clause 4.2.12.1</w:t>
      </w:r>
    </w:p>
    <w:p w:rsidR="00761C1B" w:rsidRDefault="00761C1B" w:rsidP="00761C1B"/>
    <w:p w:rsidR="00761C1B" w:rsidRDefault="00761C1B" w:rsidP="00761C1B">
      <w:r>
        <w:t xml:space="preserve">                                                                                                                                                                                                                                                                                                                                                                                                                                                                                                                                                                                                                                                                                                                                                                                                                                                                                                                                                                                                                                                                                                                                                                                                                                                                                                                                                                                                                                                                                                                                                                                                                                                                                                                                                                                                                                                                                                                                                                                                                                                                                                                                                                                                                                                                                                                                                                                                                                                                                                                                                                                                                                                                                                                                                                                                                                                                                                                                                                                                                                                                                                                                                                                                                                                                                                                                                                                                                                                                                                                                                                                                                                                                                                                                                                                                                                                                                                                                                                                                                                                                                                                                                                                                                                                                                                                                                                                                                                                                                                                                                                                                                                                                                                                                                                                                                                                                                                                                                                                                                                                                                                                                                                                                                                                                                                                                                                                                                                                                                                                                                                                                                                                                                                                                                                                                                                                                                                                                                                                                                                                                                                                                                                                                                                                                                                                                                                                                                                                                                                                                                                                                                                                                                                                                                                                                                                                                                                                                                                                                                                                                                                                              The intermodulation response rejection is defined in en 301 166-1 [2], clause 8.7.1. </w:t>
      </w:r>
    </w:p>
    <w:p w:rsidR="00761C1B" w:rsidRDefault="00761C1B" w:rsidP="00761C1B">
      <w:r>
        <w:t>SOURCE: Used in EN 301 166-02 V1.2.1, clause 4.3.5.1</w:t>
      </w:r>
    </w:p>
    <w:p w:rsidR="00761C1B" w:rsidRDefault="00761C1B" w:rsidP="00761C1B"/>
    <w:p w:rsidR="00761C1B" w:rsidRDefault="00761C1B" w:rsidP="00761C1B">
      <w:r>
        <w:t xml:space="preserve">                                                                                                                                                                                                                                                                                                                                                                                                                                                                                                                                                                                                                                                                                                                                                                                                                                                                                                                                                                                                                                                                                                                                                                                                                                                                                                                                                                                                                                                                                                                                                                                                                                                                                                                                                                                                                                                                                                                                                                                                                                                                                                                                                                                                                                                                                                                                                                                                                                                                                                                                                                                                                                                                                                                                                                                                                                                                                                                                                                                                                                                                                                                                                                                                                                                                                                                                                                                                                                                                                                                                                                                                                                                                                                                                                                                                                                                                                                                                                                                                                                                                                                                                                                                                                                                                                                                                                                                                                                                                                                                                                                                                                                                                                                                                                                                                                                                                                                                                                                                                                                                                                                                                                                                                                                                                                                                                                                                                                                                                                                                                                                                                                                                                                                                                                                                                                                                                                                                                                                                                                                                                                                                                                                                                                                                                                                                                                                                                                                                                                                                                                                                                                                                                                                                                                                                                                                                                                                                                                                                                                                                                                                                              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761C1B" w:rsidRDefault="00761C1B" w:rsidP="00761C1B">
      <w:r>
        <w:t>SOURCE: Used in EN 300 676 V1.3.1, clause 8.8.1 SOURCE: Used in EN 300 676-01 V1.5.1, clause 8.8.1 SOURCE: Used in EN 302 617 V2.3.1, clause 7.5.1 SOURCE: Used in EN 302 617-01 V1.1.1, clause 8.8.1</w:t>
      </w:r>
    </w:p>
    <w:p w:rsidR="00761C1B" w:rsidRDefault="00761C1B" w:rsidP="00761C1B"/>
    <w:p w:rsidR="00761C1B" w:rsidRDefault="00761C1B" w:rsidP="00761C1B">
      <w:r>
        <w:t xml:space="preserve">                                                                                                                                                                                                                                                                                                                                                                                                                                                                                                                                                                                                                                                                                                                                                                                                                                                                                                                                                                                                                                                                                                                                                                                                                                                                                                                                                                                                                                                                                                                                                                                                                                                                                                                                                                                                                                                                                                                                                                                                                                                                                                                                                                                                                                                                                                                                                                                                                                                                                                                                                                                                                                                                                                                                                                                                                                                                                                                                                                                                                                                                                                                                                                                                                                                                                                                                                                                                                                                                                                                                                                                                                                                                                                                                                                                                                                                                                                                                                                                                                                                                                                                                                                                                                                                                                                                                                                                                                                                                                                                                                                                                                                                                                                                                                                                                                                                                                                                                                                                                                                                                                                                                                                                                                                                                                                                                                                                                                                                                                                                                                                                                                                                                                                                                                                                                                                                                                                                                                                                                                                                                                                                                                                                                                                                                                                                                                                                                                                                                                                                                                                                                                                                                                                                                                                                                                                                                                                                                                                                                                                                                                                                              The intermodulation spurious response attenuation is a measure of a receiver's ability to receive a cdma signal on its assigned channel frequency in the presence of two interfering cw tones. these tones are separated from the assigned channel frequency and are separated from each other such that the third order mixing of the two interfering cw tones can occur in the non-linear elements of the receiver, producing an interfering signal in the band of the desired cdma signal. for mobile stations operating in 1x systems, the receiver performance is measured by the frame error rate (fer). for mobile stations operating in hrpd systems, the receiver performance is measured by the packet error rate (per). </w:t>
      </w:r>
    </w:p>
    <w:p w:rsidR="00761C1B" w:rsidRDefault="00761C1B" w:rsidP="00761C1B">
      <w:r>
        <w:t>SOURCE: Used in EN 301 526 V1.1.1, clause 4.2.12.1</w:t>
      </w:r>
    </w:p>
    <w:p w:rsidR="00761C1B" w:rsidRDefault="00761C1B" w:rsidP="00761C1B"/>
    <w:p w:rsidR="00761C1B" w:rsidRDefault="00761C1B" w:rsidP="00761C1B">
      <w:r>
        <w:t xml:space="preserve">                                                                                                                                                                                                                                                                                                                                                                                                                                                                                                                                                                                                                                                                                                                                                                                                                                                                                                                                                                                                                                                                                                                                                                                                                                                                                                                                                                                                                                                                                                                                                                                                                                                                                                                                                                                                                                                                                                                                                                                                                                                                                                                                                                                                                                                                                                                                                                                                                                                                                                                                                                                                                                                                                                                                                                                                                                                                                                                                                                                                                                                                                                                                                                                                                                                                                                                                                                                                                                                                                                                                                                                                                                                                                                                                                                                                                                                                                                                                                                                                                                                                                                                                                                                                                                                                                                                                                                                                                                                                                                                                                                                                                                                                                                                                                                                                                                                                                                                                                                                                                                                                                                                                                                                                                                                                                                                                                                                                                                                                                                                                                                                                                                                                                                                                                                                                                                                                                                                                                                                                                                                                                                                                                                                                                                                                                                                                                                                                                                                                                                                                                                                                                                                                                                                                                                                                                                                                                                                                                                                                                                                                                                                              The intermodulation spurious response attenuation is a measure of a receiver's ability to receive a cdma signal on its assigned channel frequency in the presence of two interfering cw tones. these tones are separated from the assigned channel frequency and are separated from each other such that the third order mixing of the two interfering cw tones can occur in the non-linear elements of the receiver, producing an interfering signal in the band of the desired cdma signal. for mobile stations operating in type 1 cdma2000 systems, the receiver performance shall be measured by the frame error rate (fer). for mobile stations operating in type 2 cdma2000 systems, the receiver performance shall be measured by the packet error rate (per). </w:t>
      </w:r>
    </w:p>
    <w:p w:rsidR="00761C1B" w:rsidRDefault="00761C1B" w:rsidP="00761C1B">
      <w:r>
        <w:t>SOURCE: Used in EN 301 908-04 V6.2.1, clause 4.2.7.1</w:t>
      </w:r>
    </w:p>
    <w:p w:rsidR="00761C1B" w:rsidRDefault="00761C1B" w:rsidP="00761C1B"/>
    <w:p w:rsidR="00761C1B" w:rsidRDefault="00761C1B" w:rsidP="00761C1B">
      <w:r>
        <w:t xml:space="preserve">                                                                                                                                                                                                                                                                                                                                                                                                                                                                                                                                                                                                                                                                                                                                                                                                                                                                                                                                                                                                                                                                                                                                                                                                                                                                                                                                                                                                                                                                                                                                                                                                                                                                                                                                                                                                                                                                                                                                                                                                                                                                                                                                                                                                                                                                                                                                                                                                                                                                                                                                                                                                                                                                                                                                                                                                                                                                                                                                                                                                                                                                                                                                                                                                                                                                                                                                                                                                                                                                                                                                                                                                                                                                                                                                                                                                                                                                                                                                                                                                                                                                                                                                                                                                                                                                                                                                                                                                                                                                                                                                                                                                                                                                                                                                                                                                                                                                                                                                                                                                                                                                                                                                                                                                                                                                                                                                                                                                                                                                                                                                                                                                                                                                                                                                                                                                                                                                                                                                                                                                                                                                                                                                                                                                                                                                                                                                                                                                                                                                                                                                                                                                                                                                                                                                                                                                                                                                                                                                                                                                                                                                                                                              The intermodulation spurious response attenuation is a measure of a receiver's ability to receive a cdma signal or an hrpd signal on its assigned channel frequency in the presence of two interfering cw tones. these tones are separated from the assigned channel frequency and are separated from each other such that the third order mixing of the two interfering cw tones can occur in the non-linear elements of the receiver, producing an interfering signal in the band of the desired cdma signal. for the case of multiple adjacent carrier receivers, the test places the cw tones outside the bandwidth of the receiver, which is approximately n ? 1,25 mhz, where n is the number of adjacent carriers. </w:t>
      </w:r>
    </w:p>
    <w:p w:rsidR="00761C1B" w:rsidRDefault="00761C1B" w:rsidP="00761C1B">
      <w:r>
        <w:t>SOURCE: Used in EN 301 908-05 V5.2.1, clause 4.2.7.1</w:t>
      </w:r>
    </w:p>
    <w:p w:rsidR="00761C1B" w:rsidRDefault="00761C1B" w:rsidP="00761C1B"/>
    <w:p w:rsidR="00761C1B" w:rsidRDefault="00761C1B" w:rsidP="00761C1B">
      <w:r>
        <w:t xml:space="preserve">                                                                                                                                                                                                                                                                                                                                                                                                                                                                                                                                                                                                                                                                                                                                                                                                                                                                                                                                                                                                                                                                                                                                                                                                                                                                                                                                                                                                                                                                                                                                                                                                                                                                                                                                                                                                                                                                                                                                                                                                                                                                                                                                                                                                                                                                                                                                                                                                                                                                                                                                                                                                                                                                                                                                                                                                                                                                                                                                                                                                                                                                                                                                                                                                                                                                                                                                                                                                                                                                                                                                                                                                                                                                                                                                                                                                                                                                                                                                                                                                                                                                                                                                                                                                                                                                                                                                                                                                                                                                                                                                                                                                                                                                                                                                                                                                                                                                                                                                                                                                                                                                                                                                                                                                                                                                                                                                                                                                                                                                                                                                                                                                                                                                                                                                                                                                                                                                                                                                                                                                                                                                                                                                                                                                                                                                                                                                                                                                                                                                                                                                                                                                                                                                                                                                                                                                                                                                                                                                                                                                                                                                                                                              The intermodulation spurious response attenuation is a measure of a receiver's ability to receive a umb signal on its assigned channel frequency in the presence of two interfering cw tones (narrowband test) and an interfering 5 mhz umb signal along with an interfering cw tone (broadband test). these tones are separated from the assigned channel frequency and are separated from each other such that the third order mixing of the two interfering cw tones can occur in the non-linear elements of the receiver, producing an interfering signal in the band of the desired signal. the receiver performance is measured by the frame error rate (fer). </w:t>
      </w:r>
    </w:p>
    <w:p w:rsidR="00761C1B" w:rsidRDefault="00761C1B" w:rsidP="00761C1B">
      <w:r>
        <w:t>SOURCE: Used in EN 301 908-16 V4.2.1, clause 4.2.7.1</w:t>
      </w:r>
    </w:p>
    <w:p w:rsidR="00761C1B" w:rsidRDefault="00761C1B" w:rsidP="00761C1B"/>
    <w:p w:rsidR="00761C1B" w:rsidRDefault="00761C1B" w:rsidP="00761C1B">
      <w:r>
        <w:t xml:space="preserve">                                                                                                                                                                                                                                                                                                                                                                                                                                                                                                                                                                                                                                                                                                                                                                                                                                                                                                                                                                                                                                                                                                                                                                                                                                                                                                                                                                                                                                                                                                                                                                                                                                                                                                                                                                                                                                                                                                                                                                                                                                                                                                                                                                                                                                                                                                                                                                                                                                                                                                                                                                                                                                                                                                                                                                                                                                                                                                                                                                                                                                                                                                                                                                                                                                                                                                                                                                                                                                                                                                                                                                                                                                                                                                                                                                                                                                                                                                                                                                                                                                                                                                                                                                                                                                                                                                                                                                                                                                                                                                                                                                                                                                                                                                                                                                                                                                                                                                                                                                                                                                                                                                                                                                                                                                                                                                                                                                                                                                                                                                                                                                                                                                                                                                                                                                                                                                                                                                                                                                                                                                                                                                                                                                                                                                                                                                                                                                                                                                                                                                                                                                                                                                                                                                                                                                                                                                                                                                                                                                                                                                                                                                                              The intermodulation spurious response attenuation requirement of the umb system is specified as a measure of the capability of the receiver to receive a desired umb signal in the presence of interfering signals at a carefully chosen frequency offsets such that their third order inter-modulation product falls in the desired signal channel increasing the noise floor. the desired signal is allowed to desense by at most 6 db. table 4.2.7.1-1: access network broadband intermodulation performance requirement umb channel bandwidth (mhz) configuration desired signal mean power (dbm) interfering signal mean power (dbm) interfering signal centre frequency offset to the channel edge of the desired carrier (mhz) type of interfering signal 1,25 a1 in table 4.2.7.1-3 &lt;refsens&gt; + 6 db -52 1,875 cw -52 4,375 1,25 mhz umb signal 2,5 a2 in table 4.2.7.1-3 &lt;refsens&gt; + 6 db -52 3,75 cw -52 8,75 2,5 mhz umb signal 5 a3 in table 4.2.7.1-3 &lt;refsens&gt; + 6 db -52 7,5 cw -52 17,5 5 mhz umb signal 10 a3 in table 4.2.7.1-3 &lt;refsens&gt; + 6 db -52 7,5 cw -52 17,7 5 mhz umb signal 20 a3 in table 4.2.7.1-3 &lt;refsens&gt; + 6 db -52 7,5 cw -52 17,95 5 mhz umb signal table (...\...) [the expected end of this definition was beyond the limit of 200 words] </w:t>
      </w:r>
    </w:p>
    <w:p w:rsidR="00761C1B" w:rsidRDefault="00761C1B" w:rsidP="00761C1B">
      <w:r>
        <w:t>SOURCE: Used in EN 301 908-17 V4.2.1, clause 4.2.7.1</w:t>
      </w:r>
    </w:p>
    <w:p w:rsidR="00761C1B" w:rsidRDefault="00761C1B" w:rsidP="00761C1B"/>
    <w:p w:rsidR="00761C1B" w:rsidRDefault="00761C1B" w:rsidP="00761C1B">
      <w:r>
        <w:t xml:space="preserve">                                                                                                                                                                                                                                                                                                                                                                                                                                                                                                                                                                                                                                                                                                                                                                                                                                                                                                                                                                                                                                                                                                                                                                                                                                                                                                                                                                                                                                                                                                                                                                                                                                                                                                                                                                                                                                                                                                                                                                                                                                                                                                                                                                                                                                                                                                                                                                                                                                                                                                                                                                                                                                                                                                                                                                                                                                                                                                                                                                                                                                                                                                                                                                                                                                                                                                                                                                                                                                                                                                                                                                                                                                                                                                                                                                                                                                                                                                                                                                                                                                                                                                                                                                                                                                                                                                                                                                                                                                                                                                                                                                                                                                                                                                                                                                                                                                                                                                                                                                                                                                                                                                                                                                                                                                                                                                                                                                                                                                                                                                                                                                                                                                                                                                                                                                                                                                                                                                                                                                                                                                                                                                                                                                                                                                                                                                                                                                                                                                                                                                                                                                                                                                                                                                                                                                                                                                                                                                                                                                                                                                                                                                                              internal immunity is defined in cenelec en 50083-2 [1], clause 4.5. </w:t>
      </w:r>
    </w:p>
    <w:p w:rsidR="00761C1B" w:rsidRDefault="00761C1B" w:rsidP="00761C1B">
      <w:r>
        <w:t>SOURCE: Used in EN 303 354 V1.1.1, clause 4.5.9.1</w:t>
      </w:r>
    </w:p>
    <w:p w:rsidR="00761C1B" w:rsidRDefault="00761C1B" w:rsidP="00761C1B"/>
    <w:p w:rsidR="00761C1B" w:rsidRDefault="00761C1B" w:rsidP="00761C1B">
      <w:r>
        <w:t xml:space="preserve">                                                                                                                                                                                                                                                                                                                                                                                                                                                                                                                                                                                                                                                                                                                                                                                                                                                                                                                                                                                                                                                                                                                                                                                                                                                                                                                                                                                                                                                                                                                                                                                                                                                                                                                                                                                                                                                                                                                                                                                                                                                                                                                                                                                                                                                                                                                                                                                                                                                                                                                                                                                                                                                                                                                                                                                                                                                                                                                                                                                                                                                                                                                                                                                                                                                                                                                                                                                                                                                                                                                                                                                                                                                                                                                                                                                                                                                                                                                                                                                                                                                                                                                                                                                                                                                                                                                                                                                                                                                                                                                                                                                                                                                                                                                                                                                                                                                                                                                                                                                                                                                                                                                                                                                                                                                                                                                                                                                                                                                                                                                                                                                                                                                                                                                                                                                                                                                                                                                                                                                                                                                                                                                                                                                                                                                                                                                                                                                                                                                                                                                                                                                                                                                                                                                                                                                                                                                                                                                                                                                                                                                                                                                                  internally generated spurious signals are those signals that may appear in the output of a receiver due to mixing processes in the receiver system without any antenna input signal. </w:t>
      </w:r>
    </w:p>
    <w:p w:rsidR="00761C1B" w:rsidRDefault="00761C1B" w:rsidP="00761C1B">
      <w:r>
        <w:t>SOURCE: Used in EN 300 373-01 V1.4.1, clause 10.14.1 SOURCE: Used in EN 300 373-03 V1.2.1, clause 4.4.15.1 SOURCE: Used in EN 303 402 V2.1.1, clause 9.13.1</w:t>
      </w:r>
    </w:p>
    <w:p w:rsidR="00761C1B" w:rsidRDefault="00761C1B" w:rsidP="00761C1B"/>
    <w:p w:rsidR="00761C1B" w:rsidRDefault="00761C1B" w:rsidP="00761C1B">
      <w:r>
        <w:t xml:space="preserve">                                                                                                                                                                                                                                                                                                                                                                                                                                                                                                                                                                                                                                                                                                                                                                                                                                                                                                                                                                                                                                                                                                                                                                                                                                                                                                                                                                                                                                                                                                                                                                                                                                                                                                                                                                                                                                                                                                                                                                                                                                                                                                                                                                                                                                                                                                                                                                                                                                                                                                                                                                                                                                                                                                                                                                                                                                                                                                                                                                                                                                                                                                                                                                                                                                                                                                                                                                                                                                                                                                                                                                                                                                                                                                                                                                                                                                                                                                                                                                                                                                                                                                                                                                                                                                                                                                                                                                                                                                                                                                                                                                                                                                                                                                                                                                                                                                                                                                                                                                                                                                                                                                                                                                                                                                                                                                                                                                                                                                                                                                                                                                                                                                                                                                                                                                                                                                                                                                                                                                                                                                                                                                                                                                                                                                                                                                                                                                                                                                                                                                                                                                                                                                                                                                                                                                                                                                                                                                                                                                                                                                                                                                                                  international mobile subscriber identity (imsi) authentication is the corroboration by the land-based part of the system that the subscriber identity (imsi or tmsi), transferred by the mobile subscriber within the identification procedure at the radio path, is the one claimed. </w:t>
      </w:r>
    </w:p>
    <w:p w:rsidR="00761C1B" w:rsidRDefault="00761C1B" w:rsidP="00761C1B">
      <w:r>
        <w:t>SOURCE: Used in EN 300 920 V7.1.1, clause 3.2.1</w:t>
      </w:r>
    </w:p>
    <w:p w:rsidR="00761C1B" w:rsidRDefault="00761C1B" w:rsidP="00761C1B"/>
    <w:p w:rsidR="00761C1B" w:rsidRDefault="00761C1B" w:rsidP="00761C1B">
      <w:r>
        <w:t xml:space="preserve">                                                                                                                                                                                                                                                                                                                                                                                                                                                                                                                                                                                                                                                                                                                                                                                                                                                                                                                                                                                                                                                                                                                                                                                                                                                                                                                                                                                                                                                                                                                                                                                                                                                                                                                                                                                                                                                                                                                                                                                                                                                                                                                                                                                                                                                                                                                                                                                                                                                                                                                                                                                                                                                                                                                                                                                                                                                                                                                                                                                                                                                                                                                                                                                                                                                                                                                                                                                                                                                                                                                                                                                                                                                                                                                                                                                                                                                                                                                                                                                                                                                                                                                                                                                                                                                                                                                                                                                                                                                                                                                                                                                                                                                                                                                                                                                                                                                                                                                                                                                                                                                                                                                                                                                                                                                                                                                                                                                                                                                                                                                                                                                                                                                                                                                                                                                                                                                                                                                                                                                                                                                                                                                                                                                                                                                                                                                                                                                                                                                                                                                                                                                                                                                                                                                                                                                                                                                                                                                                                                                                                                                                                                                                  interpnotopologicalsubnetworkpair-pnovcsubnetwork name binding subordinate object class interpnotopologicalsubnetworkpair; named by superior object class pnovcsubnetwork; with attribute "es 200 653 [9] ": subnetworkpairid; behaviour interpnotopologicalsubnetworkpair-pnovcsubnetworkbehaviour behaviour defined as "the interpnotopologicalsubnetworkpair object is not created or deleted by system management protocol. an instance of the object is created when a bundle of physical links between one pno and another, comes into existence. the object is deleted when the underlying resource ceases to exist." ;; registered as {xatmnamebinding 6}; </w:t>
      </w:r>
    </w:p>
    <w:p w:rsidR="00761C1B" w:rsidRDefault="00761C1B" w:rsidP="00761C1B">
      <w:r>
        <w:t>SOURCE: Used in EN 300 820-01 V1.2.1, clause 8.12.1</w:t>
      </w:r>
    </w:p>
    <w:p w:rsidR="00761C1B" w:rsidRDefault="00761C1B" w:rsidP="00761C1B"/>
    <w:p w:rsidR="00761C1B" w:rsidRDefault="00761C1B" w:rsidP="00761C1B">
      <w:r>
        <w:t xml:space="preserve">                                                                                                                                                                                                                                                                                                                                                                                                                                                                                                                                                                                                                                                                                                                                                                                                                                                                                                                                                                                                                                                                                                                                                                                                                                                                                                                                                                                                                                                                                                                                                                                                                                                                                                                                                                                                                                                                                                                                                                                                                                                                                                                                                                                                                                                                                                                                                                                                                                                                                                                                                                                                                                                                                                                                                                                                                                                                                                                                                                                                                                                                                                                                                                                                                                                                                                                                                                                                                                                                                                                                                                                                                                                                                                                                                                                                                                                                                                                                                                                                                                                                                                                                                                                                                                                                                                                                                                                                                                                                                                                                                                                                                                                                                                                                                                                                                                                                                                                                                                                                                                                                                                                                                                                                                                                                                                                                                                                                                                                                                                                                                                                                                                                                                                                                                                                                                                                                                                                                                                                                                                                                                                                                                                                                                                                                                                                                                                                                                                                                                                                                                                                                                                                                                                                                                                                                                                                                                                                                                                                                                                                                                                                                  The interrogator transmitter spectrum mask is defined as the radiated power density around the carrier frequency caused by the modulated transmitter. the spectrum mask depends on the actual bit rate and coding scheme used for the declared system application(s). the specific bit rates and coding schemes offered by the equipment under test is defined by uic specifications (annex e) and is stated in the test report. the distance between multiple interrogators is determined by the spectrum-mask attenuation. </w:t>
      </w:r>
    </w:p>
    <w:p w:rsidR="00761C1B" w:rsidRDefault="00761C1B" w:rsidP="00761C1B">
      <w:r>
        <w:t>SOURCE: Used in EN 300 761 V1.1.1, clause 7.3.1</w:t>
      </w:r>
    </w:p>
    <w:p w:rsidR="00761C1B" w:rsidRDefault="00761C1B" w:rsidP="00761C1B"/>
    <w:p w:rsidR="00761C1B" w:rsidRDefault="00761C1B" w:rsidP="00761C1B">
      <w:r>
        <w:t xml:space="preserve">                                                                                                                                                                                                                                                                                                                                                                                                                                                                                                                                                                                                                                                                                                                                                                                                                                                                                                                                                                                                                                                                                                                                                                                                                                                                                                                                                                                                                                                                                                                                                                                                                                                                                                                                                                                                                                                                                                                                                                                                                                                                                                                                                                                                                                                                                                                                                                                                                                                                                                                                                                                                                                                                                                                                                                                                                                                                                                                                                                                                                                                                                                                                                                                                                                                                                                                                                                                                                                                                                                                                                                                                                                                                                                                                                                                                                                                                                                                                                                                                                                                                                                                                                                                                                                                                                                                                                                                                                                                                                                                                                                                                                                                                                                                                                                                                                                                                                                                                                                                                                                                                                                                                                                                                                                                                                                                                                                                                                                                                                                                                                                                                                                                                                                                                                                                                                                                                                                                                                                                                                                                                                                                                                                                                                                                                                                                                                                                                                                                                                                                                                                                                                                                                                                                                                                                                                                                                                                                                                                                                                                                                                                                              The interrogator transmitter spectrum mask is defined as the radiated power density around the carrier frequency caused by the modulated transmitter. the spectrum mask depends on the actual bit rate and coding scheme used for the declared system application(s). the specific bit rates and coding schemes offered by the equipment under test is defined by uic specifications (see bibliography) and is stated in the test report. the distance between multiple interrogators is determined by the spectrum-mask attenuation. </w:t>
      </w:r>
    </w:p>
    <w:p w:rsidR="00761C1B" w:rsidRDefault="00761C1B" w:rsidP="00761C1B">
      <w:r>
        <w:t>SOURCE: Used in EN 300 761-01 V1.2.1, clause 7.3.1</w:t>
      </w:r>
    </w:p>
    <w:p w:rsidR="00761C1B" w:rsidRDefault="00761C1B" w:rsidP="00761C1B"/>
    <w:p w:rsidR="00761C1B" w:rsidRDefault="00761C1B" w:rsidP="00761C1B">
      <w:r>
        <w:t xml:space="preserve">                                                                                                                                                                                                                                                                                                                                                                                                                                                                                                                                                                                                                                                                                                                                                                                                                                                                                                                                                                                                                                                                                                                                                                                                                                                                                                                                                                                                                                                                                                                                                                                                                                                                                                                                                                                                                                                                                                                                                                                                                                                                                                                                                                                                                                                                                                                                                                                                                                                                                                                                                                                                                                                                                                                                                                                                                                                                                                                                                                                                                                                                                                                                                                                                                                                                                                                                                                                                                                                                                                                                                                                                                                                                                                                                                                                                                                                                                                                                                                                                                                                                                                                                                                                                                                                                                                                                                                                                                                                                                                                                                                                                                                                                                                                                                                                                                                                                                                                                                                                                                                                                                                                                                                                                                                                                                                                                                                                                                                                                                                                                                                                                                                                                                                                                                                                                                                                                                                                                                                                                                                                                                                                                                                                                                                                                                                                                                                                                                                                                                                                                                                                                                                                                                                                                                                                                                                                                                                                                                                                                                                                                                                                              it shall be mandatory for all cards complying with ets 300 823 [1] to support all functions described therein. this test applies to both plug-in and id-1 pim2 cards. </w:t>
      </w:r>
    </w:p>
    <w:p w:rsidR="00761C1B" w:rsidRDefault="00761C1B" w:rsidP="00761C1B">
      <w:r>
        <w:t>SOURCE: Used in EN 301 363 V1.1.2, clause 4.3.6.3.1.1</w:t>
      </w:r>
    </w:p>
    <w:p w:rsidR="00761C1B" w:rsidRDefault="00761C1B" w:rsidP="00761C1B"/>
    <w:p w:rsidR="00761C1B" w:rsidRDefault="00761C1B" w:rsidP="00761C1B">
      <w:r>
        <w:t xml:space="preserve">                                                                                                                                                                                                                                                                                                                                                                                                                                                                                                                                                                                                                                                                                                                                                                                                                                                                                                                                                                                                                                                                                                                                                                                                                                                                                                                                                                                                                                                                                                                                                                                                                                                                                                                                                                                                                                                                                                                                                                                                                                                                                                                                                                                                                                                                                                                                                                                                                                                                                                                                                                                                                                                                                                                                                                                                                                                                                                                                                                                                                                                                                                                                                                                                                                                                                                                                                                                                                                                                                                                                                                                                                                                                                                                                                                                                                                                                                                                                                                                                                                                                                                                                                                                                                                                                                                                                                                                                                                                                                                                                                                                                                                                                                                                                                                                                                                                                                                                                                                                                                                                                                                                                                                                                                                                                                                                                                                                                                                                                                                                                                                                                                                                                                                                                                                                                                                                                                                                                                                                                                                                                                                                                                                                                                                                                                                                                                                                                                                                                                                                                                                                                                                                                                                                                                                                                                                                                                                                                                                                                                                                                                                                                  itu-r recommendation sm.1541-1 [8] gives guidance to calculate the -40 db bandwidth and to specify the oob mask for primary radars in per cent of the -40db bandwidth (see figure 2). the -40 db bandwidth (b-40) for primary radars will be determined with the following established formula by using the lesser of: where the coefficient k is 6,2 for radars with output power greater than 100 kw and 7,6 for lower-power radars and radars operating in the radionavigation service in the 2 900 mhz to 3 100 mhz and 9 300 mhz to 9 500 mhz bands. the latter expression applies if the rise time tr is less than about 0,0094t when k is 6,2 or about 0,014t when k is 7.6. figure 2: oob mask for primary radars as the pulses used by river radars have trapezoidal character with a fix rise time of 10 ns, and the ratio of rise time to pulse duration exceeds 0,008 the 40 db points will fall on the 40 db per decade slope, in which case the bandwidth b-40 would be: this results in bandwidth values as shown in table 4 and in oob frequency boundaries with respect to the operating frequency (...\...) [the expected end of this definition was beyond the limit of 200 words] </w:t>
      </w:r>
    </w:p>
    <w:p w:rsidR="00761C1B" w:rsidRDefault="00761C1B" w:rsidP="00761C1B">
      <w:r>
        <w:t>SOURCE: Used in EN 302 194-01 V1.1.2, clause 7.9.4.1</w:t>
      </w:r>
    </w:p>
    <w:p w:rsidR="00761C1B" w:rsidRDefault="00761C1B" w:rsidP="00761C1B"/>
    <w:p w:rsidR="00761C1B" w:rsidRDefault="00761C1B" w:rsidP="00761C1B">
      <w:r>
        <w:t xml:space="preserve">                                                                                                                                                                                                                                                                                                                                                                                                                                                                                                                                                                                                                                                                                                                                                                                                                                                                                                                                                                                                                                                                                                                                                                                                                                                                                                                                                                                                                                                                                                                                                                                                                                                                                                                                                                                                                                                                                                                                                                                                                                                                                                                                                                                                                                                                                                                                                                                                                                                                                                                                                                                                                                                                                                                                                                                                                                                                                                                                                                                                                                                                                                                                                                                                                                                                                                                                                                                                                                                                                                                                                                                                                                                                                                                                                                                                                                                                                                                                                                                                                                                                                                                                                                                                                                                                                                                                                                                                                                                                                                                                                                                                                                                                                                                                                                                                                                                                                                                                                                                                                                                                                                                                                                                                                                                                                                                                                                                                                                                                                                                                                                                                                                                                                                                                                                                                                                                                                                                                                                                                                                                                                                                                                                                                                                                                                                                                                                                                                                                                                                                                                                                                                                                                                                                                                                                                                                                                                                                                                                                                                                                                                                                                  january 2018 1.2.1 following enap public enquiry, the following changes were made. on https://docbox.etsi.org/esi/open/compared_deliverables, one will be able to see what changes have taken place between the previous published version (v1.1.1) and this version. rev-6.2.4-05: replaced "in advance" by "at a future date" and correction of wrong reference. harmonisation of the use of "electronic signature", "electronic seal" and "digital signature" and reference to the certificate key usage is of type a, b, or f as specified in clause 4.3.2 of etsi en 319 412-2 to generalize electronic signatures or seal to usage beyond the eidas regulation (mainly impacting ovr-6.3.5-01 and sdp-6.3.12-03). reworking of ovr-6.3.5-01 as the requirement was requiring the subscriber's obligations to literally include items a) to j) expressed below, i.e. a copy paste of the text of the standard and adaptation of ovr-6.3.5-02 accordingly. addition of rev-6.3.9-02 to require revocation under certain circumstances. annex b modified to point to etsi tr 119 411-4 will contain the checklist. history document history v1.0.1 july 2015 publication as etsi ts 119 411-1 (withdrawn) v1.1.1 february 2016 publication v1.2.0 august 2017 en approval procedure ap 20171121: 2017-08-23 to 2017-11-21 v1.2.1 february 2018 vote v 20180423: 2018-02-22 to 2018-04-23 v1.2.2 april 2018 publication (...\...) [the expected end of this definition was beyond the limit of 200 words] </w:t>
      </w:r>
    </w:p>
    <w:p w:rsidR="00761C1B" w:rsidRDefault="00761C1B" w:rsidP="00761C1B">
      <w:r>
        <w:t>SOURCE: Used in EN 319 411-01 V1.2.2, clause 6.3.6</w:t>
      </w:r>
    </w:p>
    <w:p w:rsidR="00761C1B" w:rsidRDefault="00761C1B" w:rsidP="00761C1B"/>
    <w:p w:rsidR="00761C1B" w:rsidRDefault="00761C1B" w:rsidP="00761C1B">
      <w:r>
        <w:t xml:space="preserve">                                                                                                                                                                                                                                                                                                                                                                                                                                                                                                                                                                                                                                                                                                                                                                                                                                                                                                                                                                                                                                                                                                                                                                                                                                                                                                                                                                                                                                                                                                                                                                                                                                                                                                                                                                                                                                                                                                                                                                                                                                                                                                                                                                                                                                                                                                                                                                                                                                                                                                                                                                                                                                                                                                                                                                                                                                                                                                                                                                                                                                                                                                                                                                                                                                                                                                                                                                                                                                                                                                                                                                                                                                                                                                                                                                                                                                                                                                                                                                                                                                                                                                                                                                                                                                                                                                                                                                                                                                                                                                                                                                                                                                                                                                                                                                                                                                                                                                                                                                                                                                                                                                                                                                                                                                                                                                                                                                                                                                                                                                                                                                                                                                                                                                                                                                                                                                                                                                                                                                                                                                                                                                                                                                                                                                                                                                                                                                                                                                                                                                                                                                                                                                                                                                                                                                                                                                                                                                                                                                                                                                                                                                                                  lbt based detect and avoid is a mechanism by which equipment using wide band modulations other than fhss, avoids transmissions in a channel in the presence of an interfering signal in that channel. this mechanism shall operate as intended in the presence of an unwanted signal on frequencies other than those of the operating band. </w:t>
      </w:r>
    </w:p>
    <w:p w:rsidR="00761C1B" w:rsidRDefault="00761C1B" w:rsidP="00761C1B">
      <w:r>
        <w:t>SOURCE: Used in EN 300 328 V2.1.1, clause 4.3.2.6.3.1</w:t>
      </w:r>
    </w:p>
    <w:p w:rsidR="00761C1B" w:rsidRDefault="00761C1B" w:rsidP="00761C1B"/>
    <w:p w:rsidR="00761C1B" w:rsidRDefault="00761C1B" w:rsidP="00761C1B">
      <w:r>
        <w:t xml:space="preserve">                                                                                                                                                                                                                                                                                                                                                                                                                                                                                                                                                                                                                                                                                                                                                                                                                                                                                                                                                                                                                                                                                                                                                                                                                                                                                                                                                                                                                                                                                                                                                                                                                                                                                                                                                                                                                                                                                                                                                                                                                                                                                                                                                                                                                                                                                                                                                                                                                                                                                                                                                                                                                                                                                                                                                                                                                                                                                                                                                                                                                                                                                                                                                                                                                                                                                                                                                                                                                                                                                                                                                                                                                                                                                                                                                                                                                                                                                                                                                                                                                                                                                                                                                                                                                                                                                                                                                                                                                                                                                                                                                                                                                                                                                                                                                                                                                                                                                                                                                                                                                                                                                                                                                                                                                                                                                                                                                                                                                                                                                                                                                                                                                                                                                                                                                                                                                                                                                                                                                                                                                                                                                                                                                                                                                                                                                                                                                                                                                                                                                                                                                                                                                                                                                                                                                                                                                                                                                                                                                                                                                                                                                                                                  The lbt threshold is defined as the received signal level above which the equipment can determine that the channel is not available for use. if the received signal is below the lbt threshold then the equipment can determine that the channel is available for use. the definition of the maximum transmitter on-time for an equipment with lbt facility is defined in clause 9.1.1.4.1. </w:t>
      </w:r>
    </w:p>
    <w:p w:rsidR="00761C1B" w:rsidRDefault="00761C1B" w:rsidP="00761C1B">
      <w:r>
        <w:t>SOURCE: Used in EN 300 440-01 V1.6.1, clause 9.2.1</w:t>
      </w:r>
    </w:p>
    <w:p w:rsidR="00761C1B" w:rsidRDefault="00761C1B" w:rsidP="00761C1B"/>
    <w:p w:rsidR="00761C1B" w:rsidRDefault="00761C1B" w:rsidP="00761C1B">
      <w:r>
        <w:t xml:space="preserve">                                                                                                                                                                                                                                                                                                                                                                                                                                                                                                                                                                                                                                                                                                                                                                                                                                                                                                                                                                                                                                                                                                                                                                                                                                                                                                                                                                                                                                                                                                                                                                                                                                                                                                                                                                                                                                                                                                                                                                                                                                                                                                                                                                                                                                                                                                                                                                                                                                                                                                                                                                                                                                                                                                                                                                                                                                                                                                                                                                                                                                                                                                                                                                                                                                                                                                                                                                                                                                                                                                                                                                                                                                                                                                                                                                                                                                                                                                                                                                                                                                                                                                                                                                                                                                                                                                                                                                                                                                                                                                                                                                                                                                                                                                                                                                                                                                                                                                                                                                                                                                                                                                                                                                                                                                                                                                                                                                                                                                                                                                                                                                                                                                                                                                                                                                                                                                                                                                                                                                                                                                                                                                                                                                                                                                                                                                                                                                                                                                                                                                                                                                                                                                                                                                                                                                                                                                                                                                                                                                                                                                                                                                                              lbt threshold power level is the level of ambient signal power above which the monitoring system selects spectrum for lp-ami/lp-ami-p transmissions according to the next available channel. there are two possibilities for channel selection: a manufacturer may elect to use channels with threshold power level that is below the permitted maximum level. alternatively the manufacturer may elect to use the least interfered channel method of channel selection if the system sensitivity is sufficient to measure power levels below the threshold power level. it is not necessary to measure the actual threshold power level of a amics system; however, it shall be determined that the system uses the lic selection process if no channel is available with an ambient power level at or below the calculated threshold power level. this test shows the system has sufficient sensitivity to recognize and accurately compare the ambient signals to the calculated threshold power level. </w:t>
      </w:r>
    </w:p>
    <w:p w:rsidR="00761C1B" w:rsidRDefault="00761C1B" w:rsidP="00761C1B">
      <w:r>
        <w:t>SOURCE: Used in EN 301 559 V2.1.1, clause 4.2.3.1.1</w:t>
      </w:r>
    </w:p>
    <w:p w:rsidR="00761C1B" w:rsidRDefault="00761C1B" w:rsidP="00761C1B"/>
    <w:p w:rsidR="00761C1B" w:rsidRDefault="00761C1B" w:rsidP="00761C1B">
      <w:r>
        <w:t xml:space="preserve">                                                                                                                                                                                                                                                                                                                                                                                                                                                                                                                                                                                                                                                                                                                                                                                                                                                                                                                                                                                                                                                                                                                                                                                                                                                                                                                                                                                                                                                                                                                                                                                                                                                                                                                                                                                                                                                                                                                                                                                                                                                                                                                                                                                                                                                                                                                                                                                                                                                                                                                                                                                                                                                                                                                                                                                                                                                                                                                                                                                                                                                                                                                                                                                                                                                                                                                                                                                                                                                                                                                                                                                                                                                                                                                                                                                                                                                                                                                                                                                                                                                                                                                                                                                                                                                                                                                                                                                                                                                                                                                                                                                                                                                                                                                                                                                                                                                                                                                                                                                                                                                                                                                                                                                                                                                                                                                                                                                                                                                                                                                                                                                                                                                                                                                                                                                                                                                                                                                                                                                                                                                                                                                                                                                                                                                                                                                                                                                                                                                                                                                                                                                                                                                                                                                                                                                                                                                                                                                                                                                                                                                                                                                                  lbt threshold power level is the level of ambient signal power above which the monitoring system selects spectrum for mbans transmissions according to the next available channel. </w:t>
      </w:r>
    </w:p>
    <w:p w:rsidR="00761C1B" w:rsidRDefault="00761C1B" w:rsidP="00761C1B">
      <w:r>
        <w:t>SOURCE: Used in EN 303 203 V2.1.1, clause 4.2.3.1.1</w:t>
      </w:r>
    </w:p>
    <w:p w:rsidR="00761C1B" w:rsidRDefault="00761C1B" w:rsidP="00761C1B"/>
    <w:p w:rsidR="00761C1B" w:rsidRDefault="00761C1B" w:rsidP="00761C1B">
      <w:r>
        <w:t xml:space="preserve">                                                                                                                                                                                                                                                                                                                                                                                                                                                                                                                                                                                                                                                                                                                                                                                                                                                                                                                                                                                                                                                                                                                                                                                                                                                                                                                                                                                                                                                                                                                                                                                                                                                                                                                                                                                                                                                                                                                                                                                                                                                                                                                                                                                                                                                                                                                                                                                                                                                                                                                                                                                                                                                                                                                                                                                                                                                                                                                                                                                                                                                                                                                                                                                                                                                                                                                                                                                                                                                                                                                                                                                                                                                                                                                                                                                                                                                                                                                                                                                                                                                                                                                                                                                                                                                                                                                                                                                                                                                                                                                                                                                                                                                                                                                                                                                                                                                                                                                                                                                                                                                                                                                                                                                                                                                                                                                                                                                                                                                                                                                                                                                                                                                                                                                                                                                                                                                                                                                                                                                                                                                                                                                                                                                                                                                                                                                                                                                                                                                                                                                                                                                                                                                                                                                                                                                                                                                                                                                                                                                                                                                                                                                                  The level of co-channel interference is a measure of the capability of the receiver to receive a wanted signal without exceeding a given degration due to the presence of an unwanted modulated signal at the same carrier frequency. </w:t>
      </w:r>
    </w:p>
    <w:p w:rsidR="00761C1B" w:rsidRDefault="00761C1B" w:rsidP="00761C1B">
      <w:r>
        <w:t>SOURCE: Used in EN 301 842-05 V2.1.1, clause 4.2.1.6.1</w:t>
      </w:r>
    </w:p>
    <w:p w:rsidR="00761C1B" w:rsidRDefault="00761C1B" w:rsidP="00761C1B"/>
    <w:p w:rsidR="00761C1B" w:rsidRDefault="00761C1B" w:rsidP="00761C1B">
      <w:r>
        <w:t xml:space="preserve">                                                                                                                                                                                                                                                                                                                                                                                                                                                                                                                                                                                                                                                                                                                                                                                                                                                                                                                                                                                                                                                                                                                                                                                                                                                                                                                                                                                                                                                                                                                                                                                                                                                                                                                                                                                                                                                                                                                                                                                                                                                                                                                                                                                                                                                                                                                                                                                                                                                                                                                                                                                                                                                                                                                                                                                                                                                                                                                                                                                                                                                                                                                                                                                                                                                                                                                                                                                                                                                                                                                                                                                                                                                                                                                                                                                                                                                                                                                                                                                                                                                                                                                                                                                                                                                                                                                                                                                                                                                                                                                                                                                                                                                                                                                                                                                                                                                                                                                                                                                                                                                                                                                                                                                                                                                                                                                                                                                                                                                                                                                                                                                                                                                                                                                                                                                                                                                                                                                                                                                                                                                                                                                                                                                                                                                                                                                                                                                                                                                                                                                                                                                                                                                                                                                                                                                                                                                                                                                                                                                                                                                                                                                              The level of spurious emissions shall be measured at normal conditions as their effective radiated power or field strength radiated by the cabinet and the integral antenna. </w:t>
      </w:r>
    </w:p>
    <w:p w:rsidR="00761C1B" w:rsidRDefault="00761C1B" w:rsidP="00761C1B">
      <w:r>
        <w:t>SOURCE: Used in EN 300 718-01 V2.1.1, clause 4.3.2.1</w:t>
      </w:r>
    </w:p>
    <w:p w:rsidR="00761C1B" w:rsidRDefault="00761C1B" w:rsidP="00761C1B"/>
    <w:p w:rsidR="00761C1B" w:rsidRDefault="00761C1B" w:rsidP="00761C1B">
      <w:r>
        <w:t xml:space="preserve">                                                                                                                                                                                                                                                                                                                                                                                                                                                                                                                                                                                                                                                                                                                                                                                                                                                                                                                                                                                                                                                                                                                                                                                                                                                                                                                                                                                                                                                                                                                                                                                                                                                                                                                                                                                                                                                                                                                                                                                                                                                                                                                                                                                                                                                                                                                                                                                                                                                                                                                                                                                                                                                                                                                                                                                                                                                                                                                                                                                                                                                                                                                                                                                                                                                                                                                                                                                                                                                                                                                                                                                                                                                                                                                                                                                                                                                                                                                                                                                                                                                                                                                                                                                                                                                                                                                                                                                                                                                                                                                                                                                                                                                                                                                                                                                                                                                                                                                                                                                                                                                                                                                                                                                                                                                                                                                                                                                                                                                                                                                                                                                                                                                                                                                                                                                                                                                                                                                                                                                                                                                                                                                                                                                                                                                                                                                                                                                                                                                                                                                                                                                                                                                                                                                                                                                                                                                                                                                                                                                                                                                                                                                              listen before talk is a mechanism to protect other operating services from interference in the same band. the lbt function identifies the presence of signals within the band of operation and only allows activation of bma devices when no signals are detected. </w:t>
      </w:r>
    </w:p>
    <w:p w:rsidR="00761C1B" w:rsidRDefault="00761C1B" w:rsidP="00761C1B">
      <w:r>
        <w:t>SOURCE: Used in EN 302 435-01 V1.3.1, clause 8.5.1</w:t>
      </w:r>
    </w:p>
    <w:p w:rsidR="00761C1B" w:rsidRDefault="00761C1B" w:rsidP="00761C1B"/>
    <w:p w:rsidR="00761C1B" w:rsidRDefault="00761C1B" w:rsidP="00761C1B">
      <w:r>
        <w:t xml:space="preserve">                                                                                                                                                                                                                                                                                                                                                                                                                                                                                                                                                                                                                                                                                                                                                                                                                                                                                                                                                                                                                                                                                                                                                                                                                                                                                                                                                                                                                                                                                                                                                                                                                                                                                                                                                                                                                                                                                                                                                                                                                                                                                                                                                                                                                                                                                                                                                                                                                                                                                                                                                                                                                                                                                                                                                                                                                                                                                                                                                                                                                                                                                                                                                                                                                                                                                                                                                                                                                                                                                                                                                                                                                                                                                                                                                                                                                                                                                                                                                                                                                                                                                                                                                                                                                                                                                                                                                                                                                                                                                                                                                                                                                                                                                                                                                                                                                                                                                                                                                                                                                                                                                                                                                                                                                                                                                                                                                                                                                                                                                                                                                                                                                                                                                                                                                                                                                                                                                                                                                                                                                                                                                                                                                                                                                                                                                                                                                                                                                                                                                                                                                                                                                                                                                                                                                                                                                                                                                                                                                                                                                                                                                                                                  listen before talk is a mechanism to protect other operating services from interference in the same band. the lbt function identifies the presence of signals within the band of operation and only allows activation of the odc equipment when no signals from the defined services are detected. </w:t>
      </w:r>
    </w:p>
    <w:p w:rsidR="00761C1B" w:rsidRDefault="00761C1B" w:rsidP="00761C1B">
      <w:r>
        <w:t>SOURCE: Used in EN 302 498-01 V1.1.1, clause 8.5.1</w:t>
      </w:r>
    </w:p>
    <w:p w:rsidR="00761C1B" w:rsidRDefault="00761C1B" w:rsidP="00761C1B"/>
    <w:p w:rsidR="00761C1B" w:rsidRDefault="00761C1B" w:rsidP="00761C1B">
      <w:r>
        <w:t xml:space="preserve">                                                                                                                                                                                                                                                                                                                                                                                                                                                                                                                                                                                                                                                                                                                                                                                                                                                                                                                                                                                                                                                                                                                                                                                                                                                                                                                                                                                                                                                                                                                                                                                                                                                                                                                                                                                                                                                                                                                                                                                                                                                                                                                                                                                                                                                                                                                                                                                                                                                                                                                                                                                                                                                                                                                                                                                                                                                                                                                                                                                                                                                                                                                                                                                                                                                                                                                                                                                                                                                                                                                                                                                                                                                                                                                                                                                                                                                                                                                                                                                                                                                                                                                                                                                                                                                                                                                                                                                                                                                                                                                                                                                                                                                                                                                                                                                                                                                                                                                                                                                                                                                                                                                                                                                                                                                                                                                                                                                                                                                                                                                                                                                                                                                                                                                                                                                                                                                                                                                                                                                                                                                                                                                                                                                                                                                                                                                                                                                                                                                                                                                                                                                                                                                                                                                                                                                                                                                                                                                                                                                                                                                                                                                                  The load vswr capability is the ability of the transmitter to maintain the limits of wide-band noise and adjacent channel power when a 2:1 mismatch to the transmitter output terminals is applied by a length of feeder, which is varied in electrical length by up to half a wavelength. </w:t>
      </w:r>
    </w:p>
    <w:p w:rsidR="00761C1B" w:rsidRDefault="00761C1B" w:rsidP="00761C1B">
      <w:r>
        <w:t>SOURCE: Used in EN 301 842-05 V2.1.1, clause 4.2.2.8.1</w:t>
      </w:r>
    </w:p>
    <w:p w:rsidR="00761C1B" w:rsidRDefault="00761C1B" w:rsidP="00761C1B"/>
    <w:p w:rsidR="00761C1B" w:rsidRDefault="00761C1B" w:rsidP="00761C1B">
      <w:r>
        <w:t xml:space="preserve">                                                                                                                                                                                                                                                                                                                                                                                                                                                                                                                                                                                                                                                                                                                                                                                                                                                                                                                                                                                                                                                                                                                                                                                                                                                                                                                                                                                                                                                                                                                                                                                                                                                                                                                                                                                                                                                                                                                                                                                                                                                                                                                                                                                                                                                                                                                                                                                                                                                                                                                                                                                                                                                                                                                                                                                                                                                                                                                                                                                                                                                                                                                                                                                                                                                                                                                                                                                                                                                                                                                                                                                                                                                                                                                                                                                                                                                                                                                                                                                                                                                                                                                                                                                                                                                                                                                                                                                                                                                                                                                                                                                                                                                                                                                                                                                                                                                                                                                                                                                                                                                                                                                                                                                                                                                                                                                                                                                                                                                                                                                                                                                                                                                                                                                                                                                                                                                                                                                                                                                                                                                                                                                                                                                                                                                                                                                                                                                                                                                                                                                                                                                                                                                                                                                                                                                                                                                                                                                                                                                                                                                                                                                              localisation this service component requires that the ne shall have the capability to provide all the necessary information to the os in order to localise the faults that may occur in the ne itself. in the process of localising the faults, the first piece of information is provided by the alarm surveillance service component, since after the fault detection an alarm notification is generated and, if the corresponding potential report is not discriminated, an alarm report which should contain sufficient information to localise the fault is forwarded to the os. in order to support localization wherever possible (as mentioned in 5.1 item 1), the ne should generate a single notification for a single fault. in case of ambiguity in the localisation, the operator can request from the ne: - the execution of diagnostic tests - retrieval of some log records to have a clear view of the events that occurred before the failure - other information like the current configuration, the value of some measurements, the value of some attributes, etc. testing may also be needed to verify the fault if the localisation process is initiated due to, for example, customer complaints instead of an alarm report. the detailed fault (...\...) [the expected end of this definition was beyond the limit of 200 words] </w:t>
      </w:r>
    </w:p>
    <w:p w:rsidR="00761C1B" w:rsidRDefault="00761C1B" w:rsidP="00761C1B">
      <w:r>
        <w:t>SOURCE: Used in EN 301 251 V4.2.1, clause 5.2</w:t>
      </w:r>
    </w:p>
    <w:p w:rsidR="00761C1B" w:rsidRDefault="00761C1B" w:rsidP="00761C1B"/>
    <w:p w:rsidR="00761C1B" w:rsidRDefault="00761C1B" w:rsidP="00761C1B">
      <w:r>
        <w:t xml:space="preserve">                                                                                                                                                                                                                                                                                                                                                                                                                                                                                                                                                                                                                                                                                                                                                                                                                                                                                                                                                                                                                                                                                                                                                                                                                                                                                                                                                                                                                                                                                                                                                                                                                                                                                                                                                                                                                                                                                                                                                                                                                                                                                                                                                                                                                                                                                                                                                                                                                                                                                                                                                                                                                                                                                                                                                                                                                                                                                                                                                                                                                                                                                                                                                                                                                                                                                                                                                                                                                                                                                                                                                                                                                                                                                                                                                                                                                                                                                                                                                                                                                                                                                                                                                                                                                                                                                                                                                                                                                                                                                                                                                                                                                                                                                                                                                                                                                                                                                                                                                                                                                                                                                                                                                                                                                                                                                                                                                                                                                                                                                                                                                                                                                                                                                                                                                                                                                                                                                                                                                                                                                                                                                                                                                                                                                                                                                                                                                                                                                                                                                                                                                                                                                                                                                                                                                                                                                                                                                                                                                                                                                                                                                                                                  localpartyep, remotepartyep, directcallassociation, remotecallassociation, servicecomponent from call-object-class-definitions { itu-t identified-organization etsi 2092 call-object-class-definitions (5) } ; -- the definition of call, localpartyep, remotepartyep, directcallassociation, remotecallassociation, -- servicecomponent is given in subclause </w:t>
      </w:r>
    </w:p>
    <w:p w:rsidR="00761C1B" w:rsidRDefault="00761C1B" w:rsidP="00761C1B">
      <w:r>
        <w:t>SOURCE: Used in EN 302 092-01 V1.2.2, clause 8.2</w:t>
      </w:r>
    </w:p>
    <w:p w:rsidR="00761C1B" w:rsidRDefault="00761C1B" w:rsidP="00761C1B"/>
    <w:p w:rsidR="00761C1B" w:rsidRDefault="00761C1B" w:rsidP="00761C1B">
      <w:r>
        <w:t xml:space="preserve">                                                                                                                                                                                                                                                                                                                                                                                                                                                                                                                                                                                                                                                                                                                                                                                                                                                                                                                                                                                                                                                                                                                                                                                                                                                                                                                                                                                                                                                                                                                                                                                                                                                                                                                                                                                                                                                                                                                                                                                                                                                                                                                                                                                                                                                                                                                                                                                                                                                                                                                                                                                                                                                                                                                                                                                                                                                                                                                                                                                                                                                                                                                                                                                                                                                                                                                                                                                                                                                                                                                                                                                                                                                                                                                                                                                                                                                                                                                                                                                                                                                                                                                                                                                                                                                                                                                                                                                                                                                                                                                                                                                                                                                                                                                                                                                                                                                                                                                                                                                                                                                                                                                                                                                                                                                                                                                                                                                                                                                                                                                                                                                                                                                                                                                                                                                                                                                                                                                                                                                                                                                                                                                                                                                                                                                                                                                                                                                                                                                                                                                                                                                                                                                                                                                                                                                                                                                                                                                                                                                                                                                                                                                                  The manufacturer's declared output power of the transmitter is the mean output power of the transmitter. </w:t>
      </w:r>
    </w:p>
    <w:p w:rsidR="00761C1B" w:rsidRDefault="00761C1B" w:rsidP="00761C1B">
      <w:r>
        <w:t>SOURCE: Used in EN 301 842-05 V2.1.1, clause 4.2.2.1.1</w:t>
      </w:r>
    </w:p>
    <w:p w:rsidR="00761C1B" w:rsidRDefault="00761C1B" w:rsidP="00761C1B"/>
    <w:p w:rsidR="00761C1B" w:rsidRDefault="00761C1B" w:rsidP="00761C1B">
      <w:r>
        <w:t xml:space="preserve">                                                                                                                                                                                                                                                                                                                                                                                                                                                                                                                                                                                                                                                                                                                                                                                                                                                                                                                                                                                                                                                                                                                                                                                                                                                                                                                                                                                                                                                                                                                                                                                                                                                                                                                                                                                                                                                                                                                                                                                                                                                                                                                                                                                                                                                                                                                                                                                                                                                                                                                                                                                                                                                                                                                                                                                                                                                                                                                                                                                                                                                                                                                                                                                                                                                                                                                                                                                                                                                                                                                                                                                                                                                                                                                                                                                                                                                                                                                                                                                                                                                                                                                                                                                                                                                                                                                                                                                                                                                                                                                                                                                                                                                                                                                                                                                                                                                                                                                                                                                                                                                                                                                                                                                                                                                                                                                                                                                                                                                                                                                                                                                                                                                                                                                                                                                                                                                                                                                                                                                                                                                                                                                                                                                                                                                                                                                                                                                                                                                                                                                                                                                                                                                                                                                                                                                                                                                                                                                                                                                                                                                                                                                              The maximum effective radiated peak envelope power shall be as defined in en 302 961-1 [1], clause 8.4.1. </w:t>
      </w:r>
    </w:p>
    <w:p w:rsidR="00761C1B" w:rsidRDefault="00761C1B" w:rsidP="00761C1B">
      <w:r>
        <w:t>SOURCE: Used in EN 302 961-02 V1.2.1, clause 4.2.5.1</w:t>
      </w:r>
    </w:p>
    <w:p w:rsidR="00761C1B" w:rsidRDefault="00761C1B" w:rsidP="00761C1B"/>
    <w:p w:rsidR="00761C1B" w:rsidRDefault="00761C1B" w:rsidP="00761C1B">
      <w:r>
        <w:t xml:space="preserve">                                                                                                                                                                                                                                                                                                                                                                                                                                                                                                                                                                                                                                                                                                                                                                                                                                                                                                                                                                                                                                                                                                                                                                                                                                                                                                                                                                                                                                                                                                                                                                                                                                                                                                                                                                                                                                                                                                                                                                                                                                                                                                                                                                                                                                                                                                                                                                                                                                                                                                                                                                                                                                                                                                                                                                                                                                                                                                                                                                                                                                                                                                                                                                                                                                                                                                                                                                                                                                                                                                                                                                                                                                                                                                                                                                                                                                                                                                                                                                                                                                                                                                                                                                                                                                                                                                                                                                                                                                                                                                                                                                                                                                                                                                                                                                                                                                                                                                                                                                                                                                                                                                                                                                                                                                                                                                                                                                                                                                                                                                                                                                                                                                                                                                                                                                                                                                                                                                                                                                                                                                                                                                                                                                                                                                                                                                                                                                                                                                                                                                                                                                                                                                                                                                                                                                                                                                                                                                                                                                                                                                                                                                                              The maximum effective radiated power is defined in en 300 086-1 [1], clause 7.3.1. </w:t>
      </w:r>
    </w:p>
    <w:p w:rsidR="00761C1B" w:rsidRDefault="00761C1B" w:rsidP="00761C1B">
      <w:r>
        <w:t>SOURCE: Used in EN 300 086-02 V1.3.1, clause 4.2.3.1</w:t>
      </w:r>
    </w:p>
    <w:p w:rsidR="00761C1B" w:rsidRDefault="00761C1B" w:rsidP="00761C1B"/>
    <w:p w:rsidR="00761C1B" w:rsidRDefault="00761C1B" w:rsidP="00761C1B">
      <w:r>
        <w:t xml:space="preserve">                                                                                                                                                                                                                                                                                                                                                                                                                                                                                                                                                                                                                                                                                                                                                                                                                                                                                                                                                                                                                                                                                                                                                                                                                                                                                                                                                                                                                                                                                                                                                                                                                                                                                                                                                                                                                                                                                                                                                                                                                                                                                                                                                                                                                                                                                                                                                                                                                                                                                                                                                                                                                                                                                                                                                                                                                                                                                                                                                                                                                                                                                                                                                                                                                                                                                                                                                                                                                                                                                                                                                                                                                                                                                                                                                                                                                                                                                                                                                                                                                                                                                                                                                                                                                                                                                                                                                                                                                                                                                                                                                                                                                                                                                                                                                                                                                                                                                                                                                                                                                                                                                                                                                                                                                                                                                                                                                                                                                                                                                                                                                                                                                                                                                                                                                                                                                                                                                                                                                                                                                                                                                                                                                                                                                                                                                                                                                                                                                                                                                                                                                                                                                                                                                                                                                                                                                                                                                                                                                                                                                                                                                                                              The maximum effective radiated power is defined in en 300 113-1 [1], clause 7.3.1. </w:t>
      </w:r>
    </w:p>
    <w:p w:rsidR="00761C1B" w:rsidRDefault="00761C1B" w:rsidP="00761C1B">
      <w:r>
        <w:t>SOURCE: Used in EN 300 113-02 V1.5.1, clause 4.2.3.1</w:t>
      </w:r>
    </w:p>
    <w:p w:rsidR="00761C1B" w:rsidRDefault="00761C1B" w:rsidP="00761C1B"/>
    <w:p w:rsidR="00761C1B" w:rsidRDefault="00761C1B" w:rsidP="00761C1B">
      <w:r>
        <w:t xml:space="preserve">                                                                                                                                                                                                                                                                                                                                                                                                                                                                                                                                                                                                                                                                                                                                                                                                                                                                                                                                                                                                                                                                                                                                                                                                                                                                                                                                                                                                                                                                                                                                                                                                                                                                                                                                                                                                                                                                                                                                                                                                                                                                                                                                                                                                                                                                                                                                                                                                                                                                                                                                                                                                                                                                                                                                                                                                                                                                                                                                                                                                                                                                                                                                                                                                                                                                                                                                                                                                                                                                                                                                                                                                                                                                                                                                                                                                                                                                                                                                                                                                                                                                                                                                                                                                                                                                                                                                                                                                                                                                                                                                                                                                                                                                                                                                                                                                                                                                                                                                                                                                                                                                                                                                                                                                                                                                                                                                                                                                                                                                                                                                                                                                                                                                                                                                                                                                                                                                                                                                                                                                                                                                                                                                                                                                                                                                                                                                                                                                                                                                                                                                                                                                                                                                                                                                                                                                                                                                                                                                                                                                                                                                                                                              The maximum effective radiated power is defined in en 301 166-1 [2], clause 7.2.1. </w:t>
      </w:r>
    </w:p>
    <w:p w:rsidR="00761C1B" w:rsidRDefault="00761C1B" w:rsidP="00761C1B">
      <w:r>
        <w:t>SOURCE: Used in EN 301 166-02 V1.2.1, clause 4.2.3.1</w:t>
      </w:r>
    </w:p>
    <w:p w:rsidR="00761C1B" w:rsidRDefault="00761C1B" w:rsidP="00761C1B"/>
    <w:p w:rsidR="00761C1B" w:rsidRDefault="00761C1B" w:rsidP="00761C1B">
      <w:r>
        <w:t xml:space="preserve">                                                                                                                                                                                                                                                                                                                                                                                                                                                                                                                                                                                                                                                                                                                                                                                                                                                                                                                                                                                                                                                                                                                                                                                                                                                                                                                                                                                                                                                                                                                                                                                                                                                                                                                                                                                                                                                                                                                                                                                                                                                                                                                                                                                                                                                                                                                                                                                                                                                                                                                                                                                                                                                                                                                                                                                                                                                                                                                                                                                                                                                                                                                                                                                                                                                                                                                                                                                                                                                                                                                                                                                                                                                                                                                                                                                                                                                                                                                                                                                                                                                                                                                                                                                                                                                                                                                                                                                                                                                                                                                                                                                                                                                                                                                                                                                                                                                                                                                                                                                                                                                                                                                                                                                                                                                                                                                                                                                                                                                                                                                                                                                                                                                                                                                                                                                                                                                                                                                                                                                                                                                                                                                                                                                                                                                                                                                                                                                                                                                                                                                                                                                                                                                                                                                                                                                                                                                                                                                                                                                                                                                                                                                              The maximum effective radiated power of the transmitter is the maximum value of the output pep for any condition of modulation radiated in the direction of the maximum field strength by the equipment with its antenna fitted. </w:t>
      </w:r>
    </w:p>
    <w:p w:rsidR="00761C1B" w:rsidRDefault="00761C1B" w:rsidP="00761C1B">
      <w:r>
        <w:t>SOURCE: Used in EN 300 720 V2.1.1, clause 8.2.1 SOURCE: Used in EN 300 720-01 V1.3.2, clause 8.2.1</w:t>
      </w:r>
    </w:p>
    <w:p w:rsidR="00761C1B" w:rsidRDefault="00761C1B" w:rsidP="00761C1B"/>
    <w:p w:rsidR="00761C1B" w:rsidRDefault="00761C1B" w:rsidP="00761C1B">
      <w:r>
        <w:t xml:space="preserve">                                                                                                                                                                                                                                                                                                                                                                                                                                                                                                                                                                                                                                                                                                                                                                                                                                                                                                                                                                                                                                                                                                                                                                                                                                                                                                                                                                                                                                                                                                                                                                                                                                                                                                                                                                                                                                                                                                                                                                                                                                                                                                                                                                                                                                                                                                                                                                                                                                                                                                                                                                                                                                                                                                                                                                                                                                                                                                                                                                                                                                                                                                                                                                                                                                                                                                                                                                                                                                                                                                                                                                                                                                                                                                                                                                                                                                                                                                                                                                                                                                                                                                                                                                                                                                                                                                                                                                                                                                                                                                                                                                                                                                                                                                                                                                                                                                                                                                                                                                                                                                                                                                                                                                                                                                                                                                                                                                                                                                                                                                                                                                                                                                                                                                                                                                                                                                                                                                                                                                                                                                                                                                                                                                                                                                                                                                                                                                                                                                                                                                                                                                                                                                                                                                                                                                                                                                                                                                                                                                                                                                                                                                                              The maximum effective radiated power of the transmitter is the maximum value of the output pep for any condition of modulation radiated in the direction of the maximum field strength by the equipment with its integral antenna fitted. the rated maximum effective radiated power is that declared by the manufacturer. </w:t>
      </w:r>
    </w:p>
    <w:p w:rsidR="00761C1B" w:rsidRDefault="00761C1B" w:rsidP="00761C1B">
      <w:r>
        <w:t>SOURCE: Used in EN 301 166 V2.1.1, clause 7.2.1 SOURCE: Used in EN 301 166-01 V1.3.1, clause 7.2.1</w:t>
      </w:r>
    </w:p>
    <w:p w:rsidR="00761C1B" w:rsidRDefault="00761C1B" w:rsidP="00761C1B"/>
    <w:p w:rsidR="00761C1B" w:rsidRDefault="00761C1B" w:rsidP="00761C1B">
      <w:r>
        <w:t xml:space="preserve">                                                                                                                                                                                                                                                                                                                                                                                                                                                                                                                                                                                                                                                                                                                                                                                                                                                                                                                                                                                                                                                                                                                                                                                                                                                                                                                                                                                                                                                                                                                                                                                                                                                                                                                                                                                                                                                                                                                                                                                                                                                                                                                                                                                                                                                                                                                                                                                                                                                                                                                                                                                                                                                                                                                                                                                                                                                                                                                                                                                                                                                                                                                                                                                                                                                                                                                                                                                                                                                                                                                                                                                                                                                                                                                                                                                                                                                                                                                                                                                                                                                                                                                                                                                                                                                                                                                                                                                                                                                                                                                                                                                                                                                                                                                                                                                                                                                                                                                                                                                                                                                                                                                                                                                                                                                                                                                                                                                                                                                                                                                                                                                                                                                                                                                                                                                                                                                                                                                                                                                                                                                                                                                                                                                                                                                                                                                                                                                                                                                                                                                                                                                                                                                                                                                                                                                                                                                                                                                                                                                                                                                                                                                              The maximum effective radiated power of the transmitter is the maximum value of the output pep for any condition of modulation radiated in the direction of the maximum field strength by the equipment with its integral antenna fitted. the rated maximum effective radiated power is that declared by the supplier. </w:t>
      </w:r>
    </w:p>
    <w:p w:rsidR="00761C1B" w:rsidRDefault="00761C1B" w:rsidP="00761C1B">
      <w:r>
        <w:t>SOURCE: Used in EN 302 561 V2.1.1, clause 7.2.1</w:t>
      </w:r>
    </w:p>
    <w:p w:rsidR="00761C1B" w:rsidRDefault="00761C1B" w:rsidP="00761C1B"/>
    <w:p w:rsidR="00761C1B" w:rsidRDefault="00761C1B" w:rsidP="00761C1B">
      <w:r>
        <w:t xml:space="preserve">                                                                                                                                                                                                                                                                                                                                                                                                                                                                                                                                                                                                                                                                                                                                                                                                                                                                                                                                                                                                                                                                                                                                                                                                                                                                                                                                                                                                                                                                                                                                                                                                                                                                                                                                                                                                                                                                                                                                                                                                                                                                                                                                                                                                                                                                                                                                                                                                                                                                                                                                                                                                                                                                                                                                                                                                                                                                                                                                                                                                                                                                                                                                                                                                                                                                                                                                                                                                                                                                                                                                                                                                                                                                                                                                                                                                                                                                                                                                                                                                                                                                                                                                                                                                                                                                                                                                                                                                                                                                                                                                                                                                                                                                                                                                                                                                                                                                                                                                                                                                                                                                                                                                                                                                                                                                                                                                                                                                                                                                                                                                                                                                                                                                                                                                                                                                                                                                                                                                                                                                                                                                                                                                                                                                                                                                                                                                                                                                                                                                                                                                                                                                                                                                                                                                                                                                                                                                                                                                                                                                                                                                                                                              The maximum effective radiated power shall be as defined in en 302 510-1 [2], clause 7.2.2. </w:t>
      </w:r>
    </w:p>
    <w:p w:rsidR="00761C1B" w:rsidRDefault="00761C1B" w:rsidP="00761C1B">
      <w:r>
        <w:t>SOURCE: Used in EN 302 510-02 V1.1.1, clause 4.2.2.1</w:t>
      </w:r>
    </w:p>
    <w:p w:rsidR="00761C1B" w:rsidRDefault="00761C1B" w:rsidP="00761C1B"/>
    <w:p w:rsidR="00761C1B" w:rsidRDefault="00761C1B" w:rsidP="00761C1B">
      <w:r>
        <w:t xml:space="preserve">                                                                                                                                                                                                                                                                                                                                                                                                                                                                                                                                                                                                                                                                                                                                                                                                                                                                                                                                                                                                                                                                                                                                                                                                                                                                                                                                                                                                                                                                                                                                                                                                                                                                                                                                                                                                                                                                                                                                                                                                                                                                                                                                                                                                                                                                                                                                                                                                                                                                                                                                                                                                                                                                                                                                                                                                                                                                                                                                                                                                                                                                                                                                                                                                                                                                                                                                                                                                                                                                                                                                                                                                                                                                                                                                                                                                                                                                                                                                                                                                                                                                                                                                                                                                                                                                                                                                                                                                                                                                                                                                                                                                                                                                                                                                                                                                                                                                                                                                                                                                                                                                                                                                                                                                                                                                                                                                                                                                                                                                                                                                                                                                                                                                                                                                                                                                                                                                                                                                                                                                                                                                                                                                                                                                                                                                                                                                                                                                                                                                                                                                                                                                                                                                                                                                                                                                                                                                                                                                                                                                                                                                                                                              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of audio modulation (erpep1 in figure 1). the measurements shall be made under normal test conditions and under extreme test conditions. </w:t>
      </w:r>
    </w:p>
    <w:p w:rsidR="00761C1B" w:rsidRDefault="00761C1B" w:rsidP="00761C1B">
      <w:r>
        <w:t>SOURCE: Used in EN 302 961-01 V1.2.1, clause 8.4.1</w:t>
      </w:r>
    </w:p>
    <w:p w:rsidR="00761C1B" w:rsidRDefault="00761C1B" w:rsidP="00761C1B"/>
    <w:p w:rsidR="00761C1B" w:rsidRDefault="00761C1B" w:rsidP="00761C1B">
      <w:r>
        <w:t xml:space="preserve">                                                                                                                                                                                                                                                                                                                                                                                                                                                                                                                                                                                                                                                                                                                                                                                                                                                                                                                                                                                                                                                                                                                                                                                                                                                                                                                                                                                                                                                                                                                                                                                                                                                                                                                                                                                                                                                                                                                                                                                                                                                                                                                                                                                                                                                                                                                                                                                                                                                                                                                                                                                                                                                                                                                                                                                                                                                                                                                                                                                                                                                                                                                                                                                                                                                                                                                                                                                                                                                                                                                                                                                                                                                                                                                                                                                                                                                                                                                                                                                                                                                                                                                                                                                                                                                                                                                                                                                                                                                                                                                                                                                                                                                                                                                                                                                                                                                                                                                                                                                                                                                                                                                                                                                                                                                                                                                                                                                                                                                                                                                                                                                                                                                                                                                                                                                                                                                                                                                                                                                                                                                                                                                                                                                                                                                                                                                                                                                                                                                                                                                                                                                                                                                                                                                                                                                                                                                                                                                                                                                                                                                                                                                              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of audio modulation (erpep1 in figure 2). the measurements shall be made under normal test conditions and under extreme test conditions. </w:t>
      </w:r>
    </w:p>
    <w:p w:rsidR="00761C1B" w:rsidRDefault="00761C1B" w:rsidP="00761C1B">
      <w:r>
        <w:t>SOURCE: Used in EN 302 961 V2.1.2, clause 8.4.1</w:t>
      </w:r>
    </w:p>
    <w:p w:rsidR="00761C1B" w:rsidRDefault="00761C1B" w:rsidP="00761C1B"/>
    <w:p w:rsidR="00761C1B" w:rsidRDefault="00761C1B" w:rsidP="00761C1B">
      <w:r>
        <w:t xml:space="preserve">                                                                                                                                                                                                                                                                                                                                                                                                                                                                                                                                                                                                                                                                                                                                                                                                                                                                                                                                                                                                                                                                                                                                                                                                                                                                                                                                                                                                                                                                                                                                                                                                                                                                                                                                                                                                                                                                                                                                                                                                                                                                                                                                                                                                                                                                                                                                                                                                                                                                                                                                                                                                                                                                                                                                                                                                                                                                                                                                                                                                                                                                                                                                                                                                                                                                                                                                                                                                                                                                                                                                                                                                                                                                                                                                                                                                                                                                                                                                                                                                                                                                                                                                                                                                                                                                                                                                                                                                                                                                                                                                                                                                                                                                                                                                                                                                                                                                                                                                                                                                                                                                                                                                                                                                                                                                                                                                                                                                                                                                                                                                                                                                                                                                                                                                                                                                                                                                                                                                                                                                                                                                                                                                                                                                                                                                                                                                                                                                                                                                                                                                                                                                                                                                                                                                                                                                                                                                                                                                                                                                                                                                                                                              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the measurements shall be made under normal test conditions and under extreme test conditions. </w:t>
      </w:r>
    </w:p>
    <w:p w:rsidR="00761C1B" w:rsidRDefault="00761C1B" w:rsidP="00761C1B">
      <w:r>
        <w:t>SOURCE: Used in EN 300 152 V1.2.1, clause 8.4.1 SOURCE: Used in EN 300 152-01 V1.2.2, clause 8.4.1</w:t>
      </w:r>
    </w:p>
    <w:p w:rsidR="00761C1B" w:rsidRDefault="00761C1B" w:rsidP="00761C1B"/>
    <w:p w:rsidR="00761C1B" w:rsidRDefault="00761C1B" w:rsidP="00761C1B">
      <w:r>
        <w:t xml:space="preserve">                                                                                                                                                                                                                                                                                                                                                                                                                                                                                                                                                                                                                                                                                                                                                                                                                                                                                                                                                                                                                                                                                                                                                                                                                                                                                                                                                                                                                                                                                                                                                                                                                                                                                                                                                                                                                                                                                                                                                                                                                                                                                                                                                                                                                                                                                                                                                                                                                                                                                                                                                                                                                                                                                                                                                                                                                                                                                                                                                                                                                                                                                                                                                                                                                                                                                                                                                                                                                                                                                                                                                                                                                                                                                                                                                                                                                                                                                                                                                                                                                                                                                                                                                                                                                                                                                                                                                                                                                                                                                                                                                                                                                                                                                                                                                                                                                                                                                                                                                                                                                                                                                                                                                                                                                                                                                                                                                                                                                                                                                                                                                                                                                                                                                                                                                                                                                                                                                                                                                                                                                                                                                                                                                                                                                                                                                                                                                                                                                                                                                                                                                                                                                                                                                                                                                                                                                                                                                                                                                                                                                                                                                                                              The maximum frequency deviation is the maximum difference between the instantaneous frequency of the angle-modulated radio frequency signal and the carrier frequency in the absence of modulation. the maximum permissible frequency deviation is the maximum value of frequency deviation. </w:t>
      </w:r>
    </w:p>
    <w:p w:rsidR="00761C1B" w:rsidRDefault="00761C1B" w:rsidP="00761C1B">
      <w:r>
        <w:t>SOURCE: Used in EN 300 433 V2.1.1, clause 7.3.1 SOURCE: Used in EN 300 433-01 V1.3.1, clause 7.3.1</w:t>
      </w:r>
    </w:p>
    <w:p w:rsidR="00761C1B" w:rsidRDefault="00761C1B" w:rsidP="00761C1B"/>
    <w:p w:rsidR="00761C1B" w:rsidRDefault="00761C1B" w:rsidP="00761C1B">
      <w:r>
        <w:t xml:space="preserve">                                                                                                                                                                                                                                                                                                                                                                                                                                                                                                                                                                                                                                                                                                                                                                                                                                                                                                                                                                                                                                                                                                                                                                                                                                                                                                                                                                                                                                                                                                                                                                                                                                                                                                                                                                                                                                                                                                                                                                                                                                                                                                                                                                                                                                                                                                                                                                                                                                                                                                                                                                                                                                                                                                                                                                                                                                                                                                                                                                                                                                                                                                                                                                                                                                                                                                                                                                                                                                                                                                                                                                                                                                                                                                                                                                                                                                                                                                                                                                                                                                                                                                                                                                                                                                                                                                                                                                                                                                                                                                                                                                                                                                                                                                                                                                                                                                                                                                                                                                                                                                                                                                                                                                                                                                                                                                                                                                                                                                                                                                                                                                                                                                                                                                                                                                                                                                                                                                                                                                                                                                                                                                                                                                                                                                                                                                                                                                                                                                                                                                                                                                                                                                                                                                                                                                                                                                                                                                                                                                                                                                                                                                                              The maximum mean equivalent isotropically radiated power spectral density of the device under test at a particular frequency is the mean power per unit bandwidth (centred on that frequency) radiated in the direction of the maximum level under the specified conditions of measurement. </w:t>
      </w:r>
    </w:p>
    <w:p w:rsidR="00761C1B" w:rsidRDefault="00761C1B" w:rsidP="00761C1B">
      <w:r>
        <w:t>SOURCE: Used in EN 302 500-01 V2.1.1, clause 8.1.1</w:t>
      </w:r>
    </w:p>
    <w:p w:rsidR="00761C1B" w:rsidRDefault="00761C1B" w:rsidP="00761C1B"/>
    <w:p w:rsidR="00761C1B" w:rsidRDefault="00761C1B" w:rsidP="00761C1B">
      <w:r>
        <w:t xml:space="preserve">                                                                                                                                                                                                                                                                                                                                                                                                                                                                                                                                                                                                                                                                                                                                                                                                                                                                                                                                                                                                                                                                                                                                                                                                                                                                                                                                                                                                                                                                                                                                                                                                                                                                                                                                                                                                                                                                                                                                                                                                                                                                                                                                                                                                                                                                                                                                                                                                                                                                                                                                                                                                                                                                                                                                                                                                                                                                                                                                                                                                                                                                                                                                                                                                                                                                                                                                                                                                                                                                                                                                                                                                                                                                                                                                                                                                                                                                                                                                                                                                                                                                                                                                                                                                                                                                                                                                                                                                                                                                                                                                                                                                                                                                                                                                                                                                                                                                                                                                                                                                                                                                                                                                                                                                                                                                                                                                                                                                                                                                                                                                                                                                                                                                                                                                                                                                                                                                                                                                                                                                                                                                                                                                                                                                                                                                                                                                                                                                                                                                                                                                                                                                                                                                                                                                                                                                                                                                                                                                                                                                                                                                                                                              The maximum mean power spectral density (specified as e.i.r.p.) of the radio device under test, at a particular frequency, is the average power per unit bandwidth (centred on that frequency) radiated in the direction of the maximum level under the specified conditions of measurement. </w:t>
      </w:r>
    </w:p>
    <w:p w:rsidR="00761C1B" w:rsidRDefault="00761C1B" w:rsidP="00761C1B">
      <w:r>
        <w:t>SOURCE: Used in EN 302 065 V1.2.1, clause 4.1.2.1</w:t>
      </w:r>
    </w:p>
    <w:p w:rsidR="00761C1B" w:rsidRDefault="00761C1B" w:rsidP="00761C1B"/>
    <w:p w:rsidR="00761C1B" w:rsidRDefault="00761C1B" w:rsidP="00761C1B">
      <w:r>
        <w:t xml:space="preserve">                                                                                                                                                                                                                                                                                                                                                                                                                                                                                                                                                                                                                                                                                                                                                                                                                                                                                                                                                                                                                                                                                                                                                                                                                                                                                                                                                                                                                                                                                                                                                                                                                                                                                                                                                                                                                                                                                                                                                                                                                                                                                                                                                                                                                                                                                                                                                                                                                                                                                                                                                                                                                                                                                                                                                                                                                                                                                                                                                                                                                                                                                                                                                                                                                                                                                                                                                                                                                                                                                                                                                                                                                                                                                                                                                                                                                                                                                                                                                                                                                                                                                                                                                                                                                                                                                                                                                                                                                                                                                                                                                                                                                                                                                                                                                                                                                                                                                                                                                                                                                                                                                                                                                                                                                                                                                                                                                                                                                                                                                                                                                                                                                                                                                                                                                                                                                                                                                                                                                                                                                                                                                                                                                                                                                                                                                                                                                                                                                                                                                                                                                                                                                                                                                                                                                                                                                                                                                                                                                                                                                                                                                                                              The maximum output power accuracy is the difference between the declared nominal maximum output power (pnom) and the actual maximum output power (pmax). </w:t>
      </w:r>
    </w:p>
    <w:p w:rsidR="00761C1B" w:rsidRDefault="00761C1B" w:rsidP="00761C1B">
      <w:r>
        <w:t>SOURCE: Used in EN 302 774 V1.2.1, clause 4.2.5.1</w:t>
      </w:r>
    </w:p>
    <w:p w:rsidR="00761C1B" w:rsidRDefault="00761C1B" w:rsidP="00761C1B"/>
    <w:p w:rsidR="00761C1B" w:rsidRDefault="00761C1B" w:rsidP="00761C1B">
      <w:r>
        <w:t xml:space="preserve">                                                                                                                                                                                                                                                                                                                                                                                                                                                                                                                                                                                                                                                                                                                                                                                                                                                                                                                                                                                                                                                                                                                                                                                                                                                                                                                                                                                                                                                                                                                                                                                                                                                                                                                                                                                                                                                                                                                                                                                                                                                                                                                                                                                                                                                                                                                                                                                                                                                                                                                                                                                                                                                                                                                                                                                                                                                                                                                                                                                                                                                                                                                                                                                                                                                                                                                                                                                                                                                                                                                                                                                                                                                                                                                                                                                                                                                                                                                                                                                                                                                                                                                                                                                                                                                                                                                                                                                                                                                                                                                                                                                                                                                                                                                                                                                                                                                                                                                                                                                                                                                                                                                                                                                                                                                                                                                                                                                                                                                                                                                                                                                                                                                                                                                                                                                                                                                                                                                                                                                                                                                                                                                                                                                                                                                                                                                                                                                                                                                                                                                                                                                                                                                                                                                                                                                                                                                                                                                                                                                                                                                                                                                              The maximum output power accuracy is the difference between the declared pnom and the actual maximum output power (pmax). corresponding tolerance limits are specified.here. </w:t>
      </w:r>
    </w:p>
    <w:p w:rsidR="00761C1B" w:rsidRDefault="00761C1B" w:rsidP="00761C1B">
      <w:r>
        <w:t>SOURCE: Used in EN 302 544-01 V1.1.1, clause 4.2.5.1</w:t>
      </w:r>
    </w:p>
    <w:p w:rsidR="00761C1B" w:rsidRDefault="00761C1B" w:rsidP="00761C1B"/>
    <w:p w:rsidR="00761C1B" w:rsidRDefault="00761C1B" w:rsidP="00761C1B">
      <w:r>
        <w:t xml:space="preserve">                                                                                                                                                                                                                                                                                                                                                                                                                                                                                                                                                                                                                                                                                                                                                                                                                                                                                                                                                                                                                                                                                                                                                                                                                                                                                                                                                                                                                                                                                                                                                                                                                                                                                                                                                                                                                                                                                                                                                                                                                                                                                                                                                                                                                                                                                                                                                                                                                                                                                                                                                                                                                                                                                                                                                                                                                                                                                                                                                                                                                                                                                                                                                                                                                                                                                                                                                                                                                                                                                                                                                                                                                                                                                                                                                                                                                                                                                                                                                                                                                                                                                                                                                                                                                                                                                                                                                                                                                                                                                                                                                                                                                                                                                                                                                                                                                                                                                                                                                                                                                                                                                                                                                                                                                                                                                                                                                                                                                                                                                                                                                                                                                                                                                                                                                                                                                                                                                                                                                                                                                                                                                                                                                                                                                                                                                                                                                                                                                                                                                                                                                                                                                                                                                                                                                                                                                                                                                                                                                                                                                                                                                                                              The maximum output power is the maximum value of the mean power over any specified time interval, delivered to a load with resistance equal to the nominal load impedance of the transmitter. the manufacturer or person responsible for placing the equipment on the market shall declare the maximum value of the mean output power for the base station. the maximum value of the mean output power shall be recorded in the documentation. the accuracy of the maximum output power is the maximum allowable error between the measured value and the declared value of the mean output power, when the transmit time slot are at their maximum power setting. within each slot, the pilot, mac and traffic or traffic control channels are time-division multiplexed. all time-division multiplexed channels shall be transmitted at equal power. this test measures the time response of the mean output power for non-idle slots and the mean power at the rf output port. </w:t>
      </w:r>
    </w:p>
    <w:p w:rsidR="00761C1B" w:rsidRDefault="00761C1B" w:rsidP="00761C1B">
      <w:r>
        <w:t>SOURCE: Used in EN 301 449 V1.1.1, clause 4.2.3.1</w:t>
      </w:r>
    </w:p>
    <w:p w:rsidR="00761C1B" w:rsidRDefault="00761C1B" w:rsidP="00761C1B"/>
    <w:p w:rsidR="00761C1B" w:rsidRDefault="00761C1B" w:rsidP="00761C1B">
      <w:r>
        <w:t xml:space="preserve">                                                                                                                                                                                                                                                                                                                                                                                                                                                                                                                                                                                                                                                                                                                                                                                                                                                                                                                                                                                                                                                                                                                                                                                                                                                                                                                                                                                                                                                                                                                                                                                                                                                                                                                                                                                                                                                                                                                                                                                                                                                                                                                                                                                                                                                                                                                                                                                                                                                                                                                                                                                                                                                                                                                                                                                                                                                                                                                                                                                                                                                                                                                                                                                                                                                                                                                                                                                                                                                                                                                                                                                                                                                                                                                                                                                                                                                                                                                                                                                                                                                                                                                                                                                                                                                                                                                                                                                                                                                                                                                                                                                                                                                                                                                                                                                                                                                                                                                                                                                                                                                                                                                                                                                                                                                                                                                                                                                                                                                                                                                                                                                                                                                                                                                                                                                                                                                                                                                                                                                                                                                                                                                                                                                                                                                                                                                                                                                                                                                                                                                                                                                                                                                                                                                                                                                                                                                                                                                                                                                                                                                                                                                              The maximum output power is the maximum value of the mean power per carrier over any specific time interval, delivered to a load with resistance equal to the nominal load impedance of the repeater. the manufacturer or person responsible for placing the equipment on the market shall declare the maximum value of the mean output power of the repeater. the maximum value of the mean output power shall be recorded in the documentation. </w:t>
      </w:r>
    </w:p>
    <w:p w:rsidR="00761C1B" w:rsidRDefault="00761C1B" w:rsidP="00761C1B">
      <w:r>
        <w:t>SOURCE: Used in EN 302 426 V1.1.1, clause 4.2.3.1</w:t>
      </w:r>
    </w:p>
    <w:p w:rsidR="00761C1B" w:rsidRDefault="00761C1B" w:rsidP="00761C1B"/>
    <w:p w:rsidR="00761C1B" w:rsidRDefault="00761C1B" w:rsidP="00761C1B">
      <w:r>
        <w:t xml:space="preserve">                                                                                                                                                                                                                                                                                                                                                                                                                                                                                                                                                                                                                                                                                                                                                                                                                                                                                                                                                                                                                                                                                                                                                                                                                                                                                                                                                                                                                                                                                                                                                                                                                                                                                                                                                                                                                                                                                                                                                                                                                                                                                                                                                                                                                                                                                                                                                                                                                                                                                                                                                                                                                                                                                                                                                                                                                                                                                                                                                                                                                                                                                                                                                                                                                                                                                                                                                                                                                                                                                                                                                                                                                                                                                                                                                                                                                                                                                                                                                                                                                                                                                                                                                                                                                                                                                                                                                                                                                                                                                                                                                                                                                                                                                                                                                                                                                                                                                                                                                                                                                                                                                                                                                                                                                                                                                                                                                                                                                                                                                                                                                                                                                                                                                                                                                                                                                                                                                                                                                                                                                                                                                                                                                                                                                                                                                                                                                                                                                                                                                                                                                                                                                                                                                                                                                                                                                                                                                                                                                                                                                                                                                                                              maximum output power is the mean power delivered to a load with resistance equal to the nominal load impedance of the transmitter. </w:t>
      </w:r>
    </w:p>
    <w:p w:rsidR="00761C1B" w:rsidRDefault="00761C1B" w:rsidP="00761C1B">
      <w:r>
        <w:t>SOURCE: Used in EN 301 908-17 V4.2.1, clause 4.2.3.1</w:t>
      </w:r>
    </w:p>
    <w:p w:rsidR="00761C1B" w:rsidRDefault="00761C1B" w:rsidP="00761C1B"/>
    <w:p w:rsidR="00761C1B" w:rsidRDefault="00761C1B" w:rsidP="00761C1B">
      <w:r>
        <w:t xml:space="preserve">                                                                                                                                                                                                                                                                                                                                                                                                                                                                                                                                                                                                                                                                                                                                                                                                                                                                                                                                                                                                                                                                                                                                                                                                                                                                                                                                                                                                                                                                                                                                                                                                                                                                                                                                                                                                                                                                                                                                                                                                                                                                                                                                                                                                                                                                                                                                                                                                                                                                                                                                                                                                                                                                                                                                                                                                                                                                                                                                                                                                                                                                                                                                                                                                                                                                                                                                                                                                                                                                                                                                                                                                                                                                                                                                                                                                                                                                                                                                                                                                                                                                                                                                                                                                                                                                                                                                                                                                                                                                                                                                                                                                                                                                                                                                                                                                                                                                                                                                                                                                                                                                                                                                                                                                                                                                                                                                                                                                                                                                                                                                                                                                                                                                                                                                                                                                                                                                                                                                                                                                                                                                                                                                                                                                                                                                                                                                                                                                                                                                                                                                                                                                                                                                                                                                                                                                                                                                                                                                                                                                                                                                                                                                  maximum output power is the mean power delivered to a load with resistance equal to the nominal load impedance of the transmitter. within each slot for base stations operating in type 2 cdma2000 systems, the pilot, mac and traffic or traffic control channels shall be time-division multiplexed. all time-division multiplexed channels shall be transmitted at equal power. for base stations operating in type 2 cdma2000 systems, this test measures the time response of the mean output power for non-idle slots and the mean power at the rf output port. </w:t>
      </w:r>
    </w:p>
    <w:p w:rsidR="00761C1B" w:rsidRDefault="00761C1B" w:rsidP="00761C1B">
      <w:r>
        <w:t>SOURCE: Used in EN 301 908-05 V5.2.1, clause 4.2.3.1</w:t>
      </w:r>
    </w:p>
    <w:p w:rsidR="00761C1B" w:rsidRDefault="00761C1B" w:rsidP="00761C1B"/>
    <w:p w:rsidR="00761C1B" w:rsidRDefault="00761C1B" w:rsidP="00761C1B">
      <w:r>
        <w:t xml:space="preserve">                                                                                                                                                                                                                                                                                                                                                                                                                                                                                                                                                                                                                                                                                                                                                                                                                                                                                                                                                                                                                                                                                                                                                                                                                                                                                                                                                                                                                                                                                                                                                                                                                                                                                                                                                                                                                                                                                                                                                                                                                                                                                                                                                                                                                                                                                                                                                                                                                                                                                                                                                                                                                                                                                                                                                                                                                                                                                                                                                                                                                                                                                                                                                                                                                                                                                                                                                                                                                                                                                                                                                                                                                                                                                                                                                                                                                                                                                                                                                                                                                                                                                                                                                                                                                                                                                                                                                                                                                                                                                                                                                                                                                                                                                                                                                                                                                                                                                                                                                                                                                                                                                                                                                                                                                                                                                                                                                                                                                                                                                                                                                                                                                                                                                                                                                                                                                                                                                                                                                                                                                                                                                                                                                                                                                                                                                                                                                                                                                                                                                                                                                                                                                                                                                                                                                                                                                                                                                                                                                                                                                                                                                                                                  The maximum output power is the power measured at the antenna port of the transmitter. the equipment shall use dedicated antennas to respect e.i.r.p. limits. </w:t>
      </w:r>
    </w:p>
    <w:p w:rsidR="00761C1B" w:rsidRDefault="00761C1B" w:rsidP="00761C1B">
      <w:r>
        <w:t>SOURCE: Used in EN 303 339 V1.1.1, clause 4.2.5.1</w:t>
      </w:r>
    </w:p>
    <w:p w:rsidR="00761C1B" w:rsidRDefault="00761C1B" w:rsidP="00761C1B"/>
    <w:p w:rsidR="00761C1B" w:rsidRDefault="00761C1B" w:rsidP="00761C1B">
      <w:r>
        <w:t xml:space="preserve">                                                                                                                                                                                                                                                                                                                                                                                                                                                                                                                                                                                                                                                                                                                                                                                                                                                                                                                                                                                                                                                                                                                                                                                                                                                                                                                                                                                                                                                                                                                                                                                                                                                                                                                                                                                                                                                                                                                                                                                                                                                                                                                                                                                                                                                                                                                                                                                                                                                                                                                                                                                                                                                                                                                                                                                                                                                                                                                                                                                                                                                                                                                                                                                                                                                                                                                                                                                                                                                                                                                                                                                                                                                                                                                                                                                                                                                                                                                                                                                                                                                                                                                                                                                                                                                                                                                                                                                                                                                                                                                                                                                                                                                                                                                                                                                                                                                                                                                                                                                                                                                                                                                                                                                                                                                                                                                                                                                                                                                                                                                                                                                                                                                                                                                                                                                                                                                                                                                                                                                                                                                                                                                                                                                                                                                                                                                                                                                                                                                                                                                                                                                                                                                                                                                                                                                                                                                                                                                                                                                                                                                                                                                              The maximum output power tolerance is the difference between the declared pnom and the actual maximum output power and corresponding tolerance limits. </w:t>
      </w:r>
    </w:p>
    <w:p w:rsidR="00761C1B" w:rsidRDefault="00761C1B" w:rsidP="00761C1B">
      <w:r>
        <w:t>SOURCE: Used in EN 301 908-20 V6.3.1, clause 4.2.5.1</w:t>
      </w:r>
    </w:p>
    <w:p w:rsidR="00761C1B" w:rsidRDefault="00761C1B" w:rsidP="00761C1B"/>
    <w:p w:rsidR="00761C1B" w:rsidRDefault="00761C1B" w:rsidP="00761C1B">
      <w:r>
        <w:t xml:space="preserve">                                                                                                                                                                                                                                                                                                                                                                                                                                                                                                                                                                                                                                                                                                                                                                                                                                                                                                                                                                                                                                                                                                                                                                                                                                                                                                                                                                                                                                                                                                                                                                                                                                                                                                                                                                                                                                                                                                                                                                                                                                                                                                                                                                                                                                                                                                                                                                                                                                                                                                                                                                                                                                                                                                                                                                                                                                                                                                                                                                                                                                                                                                                                                                                                                                                                                                                                                                                                                                                                                                                                                                                                                                                                                                                                                                                                                                                                                                                                                                                                                                                                                                                                                                                                                                                                                                                                                                                                                                                                                                                                                                                                                                                                                                                                                                                                                                                                                                                                                                                                                                                                                                                                                                                                                                                                                                                                                                                                                                                                                                                                                                                                                                                                                                                                                                                                                                                                                                                                                                                                                                                                                                                                                                                                                                                                                                                                                                                                                                                                                                                                                                                                                                                                                                                                                                                                                                                                                                                                                                                                                                                                                                                              maximum output power, pmax, of the aeronautical cgc is the mean power level per carrier measured at the antenna connector in specified reference conditions. </w:t>
      </w:r>
    </w:p>
    <w:p w:rsidR="00761C1B" w:rsidRDefault="00761C1B" w:rsidP="00761C1B">
      <w:r>
        <w:t>SOURCE: Used in EN 302 574-01 V2.1.1, clause 6.2.5.1</w:t>
      </w:r>
    </w:p>
    <w:p w:rsidR="00761C1B" w:rsidRDefault="00761C1B" w:rsidP="00761C1B"/>
    <w:p w:rsidR="00761C1B" w:rsidRDefault="00761C1B" w:rsidP="00761C1B">
      <w:r>
        <w:t xml:space="preserve">                                                                                                                                                                                                                                                                                                                                                                                                                                                                                                                                                                                                                                                                                                                                                                                                                                                                                                                                                                                                                                                                                                                                                                                                                                                                                                                                                                                                                                                                                                                                                                                                                                                                                                                                                                                                                                                                                                                                                                                                                                                                                                                                                                                                                                                                                                                                                                                                                                                                                                                                                                                                                                                                                                                                                                                                                                                                                                                                                                                                                                                                                                                                                                                                                                                                                                                                                                                                                                                                                                                                                                                                                                                                                                                                                                                                                                                                                                                                                                                                                                                                                                                                                                                                                                                                                                                                                                                                                                                                                                                                                                                                                                                                                                                                                                                                                                                                                                                                                                                                                                                                                                                                                                                                                                                                                                                                                                                                                                                                                                                                                                                                                                                                                                                                                                                                                                                                                                                                                                                                                                                                                                                                                                                                                                                                                                                                                                                                                                                                                                                                                                                                                                                                                                                                                                                                                                                                                                                                                                                                                                                                                                                                  maximum output power, pmax, of the base station is the mean power level per carrier measured at the antenna connector in specified reference condition. for a utra fdd bs additionally conforming to etsi en 301 908-18 [8], either the requirement of the present clause or the base station maximum output power requirement in clause 4.2.5 of etsi en 301 908-18 [8] can be equally applied. for a utra-obts additionally conforming to etsi en 301 908-3 [7], either the requirement of the present clause or the base station maximum output power requirement in clause 4.2.5 of etsi en 301 908-3 [7] can be equally applied. </w:t>
      </w:r>
    </w:p>
    <w:p w:rsidR="00761C1B" w:rsidRDefault="00761C1B" w:rsidP="00761C1B">
      <w:r>
        <w:t>SOURCE: Used in EN 302 480 V2.1.1, clause 4.2.3.4.1</w:t>
      </w:r>
    </w:p>
    <w:p w:rsidR="00761C1B" w:rsidRDefault="00761C1B" w:rsidP="00761C1B"/>
    <w:p w:rsidR="00761C1B" w:rsidRDefault="00761C1B" w:rsidP="00761C1B">
      <w:r>
        <w:t xml:space="preserve">                                                                                                                                                                                                                                                                                                                                                                                                                                                                                                                                                                                                                                                                                                                                                                                                                                                                                                                                                                                                                                                                                                                                                                                                                                                                                                                                                                                                                                                                                                                                                                                                                                                                                                                                                                                                                                                                                                                                                                                                                                                                                                                                                                                                                                                                                                                                                                                                                                                                                                                                                                                                                                                                                                                                                                                                                                                                                                                                                                                                                                                                                                                                                                                                                                                                                                                                                                                                                                                                                                                                                                                                                                                                                                                                                                                                                                                                                                                                                                                                                                                                                                                                                                                                                                                                                                                                                                                                                                                                                                                                                                                                                                                                                                                                                                                                                                                                                                                                                                                                                                                                                                                                                                                                                                                                                                                                                                                                                                                                                                                                                                                                                                                                                                                                                                                                                                                                                                                                                                                                                                                                                                                                                                                                                                                                                                                                                                                                                                                                                                                                                                                                                                                                                                                                                                                                                                                                                                                                                                                                                                                                                                                                  maximum output power, pmax, of the cgc is the mean power level per carrier measured at the antenna connector in specified reference conditions. </w:t>
      </w:r>
    </w:p>
    <w:p w:rsidR="00761C1B" w:rsidRDefault="00761C1B" w:rsidP="00761C1B">
      <w:r>
        <w:t>SOURCE: Used in EN 302 574-01 V2.1.1, clause 4.2.5.1</w:t>
      </w:r>
    </w:p>
    <w:p w:rsidR="00761C1B" w:rsidRDefault="00761C1B" w:rsidP="00761C1B"/>
    <w:p w:rsidR="00761C1B" w:rsidRDefault="00761C1B" w:rsidP="00761C1B">
      <w:r>
        <w:t xml:space="preserve">                                                                                                                                                                                                                                                                                                                                                                                                                                                                                                                                                                                                                                                                                                                                                                                                                                                                                                                                                                                                                                                                                                                                                                                                                                                                                                                                                                                                                                                                                                                                                                                                                                                                                                                                                                                                                                                                                                                                                                                                                                                                                                                                                                                                                                                                                                                                                                                                                                                                                                                                                                                                                                                                                                                                                                                                                                                                                                                                                                                                                                                                                                                                                                                                                                                                                                                                                                                                                                                                                                                                                                                                                                                                                                                                                                                                                                                                                                                                                                                                                                                                                                                                                                                                                                                                                                                                                                                                                                                                                                                                                                                                                                                                                                                                                                                                                                                                                                                                                                                                                                                                                                                                                                                                                                                                                                                                                                                                                                                                                                                                                                                                                                                                                                                                                                                                                                                                                                                                                                                                                                                                                                                                                                                                                                                                                                                                                                                                                                                                                                                                                                                                                                                                                                                                                                                                                                                                                                                                                                                                                                                                                                                                  maximum output power, pmax, of the repeater is the mean power level per carrier measured at the antenna connector in specified reference condition. </w:t>
      </w:r>
    </w:p>
    <w:p w:rsidR="00761C1B" w:rsidRDefault="00761C1B" w:rsidP="00761C1B">
      <w:r>
        <w:t>SOURCE: Used in EN 301 908-11 V11.1.1, clause 4.2.4.1 SOURCE: Used in EN 301 908-12 V7.1.1, clause 4.2.4.1</w:t>
      </w:r>
    </w:p>
    <w:p w:rsidR="00761C1B" w:rsidRDefault="00761C1B" w:rsidP="00761C1B"/>
    <w:p w:rsidR="00761C1B" w:rsidRDefault="00761C1B" w:rsidP="00761C1B">
      <w:r>
        <w:t xml:space="preserve">                                                                                                                                                                                                                                                                                                                                                                                                                                                                                                                                                                                                                                                                                                                                                                                                                                                                                                                                                                                                                                                                                                                                                                                                                                                                                                                                                                                                                                                                                                                                                                                                                                                                                                                                                                                                                                                                                                                                                                                                                                                                                                                                                                                                                                                                                                                                                                                                                                                                                                                                                                                                                                                                                                                                                                                                                                                                                                                                                                                                                                                                                                                                                                                                                                                                                                                                                                                                                                                                                                                                                                                                                                                                                                                                                                                                                                                                                                                                                                                                                                                                                                                                                                                                                                                                                                                                                                                                                                                                                                                                                                                                                                                                                                                                                                                                                                                                                                                                                                                                                                                                                                                                                                                                                                                                                                                                                                                                                                                                                                                                                                                                                                                                                                                                                                                                                                                                                                                                                                                                                                                                                                                                                                                                                                                                                                                                                                                                                                                                                                                                                                                                                                                                                                                                                                                                                                                                                                                                                                                                                                                                                                                                  The maximum output power, pmax,c of the base station is the mean power level per carrier measured at the antenna connector during the transmitter on period in a specified reference condition. for an e-utra wide area bs additionally conforming to etsi en 301 908-18 [i.8], either the requirement of the present clause or the base station maximum output power requirement in clause 4.2.5 of etsi en 301 908-18 [i.8] can be equally applied, as listed in table 4.2.1-2. </w:t>
      </w:r>
    </w:p>
    <w:p w:rsidR="00761C1B" w:rsidRDefault="00761C1B" w:rsidP="00761C1B">
      <w:r>
        <w:t>SOURCE: Used in EN 301 908-14 V11.1.1, clause 4.2.5.1</w:t>
      </w:r>
    </w:p>
    <w:p w:rsidR="00761C1B" w:rsidRDefault="00761C1B" w:rsidP="00761C1B"/>
    <w:p w:rsidR="00761C1B" w:rsidRDefault="00761C1B" w:rsidP="00761C1B">
      <w:r>
        <w:t xml:space="preserve">                                                                                                                                                                                                                                                                                                                                                                                                                                                                                                                                                                                                                                                                                                                                                                                                                                                                                                                                                                                                                                                                                                                                                                                                                                                                                                                                                                                                                                                                                                                                                                                                                                                                                                                                                                                                                                                                                                                                                                                                                                                                                                                                                                                                                                                                                                                                                                                                                                                                                                                                                                                                                                                                                                                                                                                                                                                                                                                                                                                                                                                                                                                                                                                                                                                                                                                                                                                                                                                                                                                                                                                                                                                                                                                                                                                                                                                                                                                                                                                                                                                                                                                                                                                                                                                                                                                                                                                                                                                                                                                                                                                                                                                                                                                                                                                                                                                                                                                                                                                                                                                                                                                                                                                                                                                                                                                                                                                                                                                                                                                                                                                                                                                                                                                                                                                                                                                                                                                                                                                                                                                                                                                                                                                                                                                                                                                                                                                                                                                                                                                                                                                                                                                                                                                                                                                                                                                                                                                                                                                                                                                                                                                              The maximum output power, pmax,c of the cgc is the mean power level per carrier measured at the antenna connector during the transmitter on period in a specified reference condition. </w:t>
      </w:r>
    </w:p>
    <w:p w:rsidR="00761C1B" w:rsidRDefault="00761C1B" w:rsidP="00761C1B">
      <w:r>
        <w:t>SOURCE: Used in EN 302 574-01 V2.1.1, clause 8.2.5.1</w:t>
      </w:r>
    </w:p>
    <w:p w:rsidR="00761C1B" w:rsidRDefault="00761C1B" w:rsidP="00761C1B"/>
    <w:p w:rsidR="00761C1B" w:rsidRDefault="00761C1B" w:rsidP="00761C1B">
      <w:r>
        <w:t xml:space="preserve">                                                                                                                                                                                                                                                                                                                                                                                                                                                                                                                                                                                                                                                                                                                                                                                                                                                                                                                                                                                                                                                                                                                                                                                                                                                                                                                                                                                                                                                                                                                                                                                                                                                                                                                                                                                                                                                                                                                                                                                                                                                                                                                                                                                                                                                                                                                                                                                                                                                                                                                                                                                                                                                                                                                                                                                                                                                                                                                                                                                                                                                                                                                                                                                                                                                                                                                                                                                                                                                                                                                                                                                                                                                                                                                                                                                                                                                                                                                                                                                                                                                                                                                                                                                                                                                                                                                                                                                                                                                                                                                                                                                                                                                                                                                                                                                                                                                                                                                                                                                                                                                                                                                                                                                                                                                                                                                                                                                                                                                                                                                                                                                                                                                                                                                                                                                                                                                                                                                                                                                                                                                                                                                                                                                                                                                                                                                                                                                                                                                                                                                                                                                                                                                                                                                                                                                                                                                                                                                                                                                                                                                                                                                              The maximum output power, pmax,c of the e-utra-obts is the mean power level per carrier measured at the antenna connector during the transmitter on period in a specified reference condition. </w:t>
      </w:r>
    </w:p>
    <w:p w:rsidR="00761C1B" w:rsidRDefault="00761C1B" w:rsidP="00761C1B">
      <w:r>
        <w:t>SOURCE: Used in EN 302 480 V2.1.1, clause 4.2.4.4.1</w:t>
      </w:r>
    </w:p>
    <w:p w:rsidR="00761C1B" w:rsidRDefault="00761C1B" w:rsidP="00761C1B"/>
    <w:p w:rsidR="00761C1B" w:rsidRDefault="00761C1B" w:rsidP="00761C1B">
      <w:r>
        <w:t xml:space="preserve">                                                                                                                                                                                                                                                                                                                                                                                                                                                                                                                                                                                                                                                                                                                                                                                                                                                                                                                                                                                                                                                                                                                                                                                                                                                                                                                                                                                                                                                                                                                                                                                                                                                                                                                                                                                                                                                                                                                                                                                                                                                                                                                                                                                                                                                                                                                                                                                                                                                                                                                                                                                                                                                                                                                                                                                                                                                                                                                                                                                                                                                                                                                                                                                                                                                                                                                                                                                                                                                                                                                                                                                                                                                                                                                                                                                                                                                                                                                                                                                                                                                                                                                                                                                                                                                                                                                                                                                                                                                                                                                                                                                                                                                                                                                                                                                                                                                                                                                                                                                                                                                                                                                                                                                                                                                                                                                                                                                                                                                                                                                                                                                                                                                                                                                                                                                                                                                                                                                                                                                                                                                                                                                                                                                                                                                                                                                                                                                                                                                                                                                                                                                                                                                                                                                                                                                                                                                                                                                                                                                                                                                                                                                              maximum output power, pmax,c, of the base station is the mean power level per carrier measured at the antenna connector in specified reference condition. for a utra fdd bs additionally conforming to etsi en 301 908-18 [i.8], either the requirement of the present clause or the base station maximum output power requirement in clause 4.2.5 of etsi en 301 908-18 [i.8] can be equally applied, as listed in table 4.2.1-2. </w:t>
      </w:r>
    </w:p>
    <w:p w:rsidR="00761C1B" w:rsidRDefault="00761C1B" w:rsidP="00761C1B">
      <w:r>
        <w:t>SOURCE: Used in EN 301 908-03 V11.1.1, clause 4.2.5.1</w:t>
      </w:r>
    </w:p>
    <w:p w:rsidR="00761C1B" w:rsidRDefault="00761C1B" w:rsidP="00761C1B"/>
    <w:p w:rsidR="00761C1B" w:rsidRDefault="00761C1B" w:rsidP="00761C1B">
      <w:r>
        <w:t xml:space="preserve">                                                                                                                                                                                                                                                                                                                                                                                                                                                                                                                                                                                                                                                                                                                                                                                                                                                                                                                                                                                                                                                                                                                                                                                                                                                                                                                                                                                                                                                                                                                                                                                                                                                                                                                                                                                                                                                                                                                                                                                                                                                                                                                                                                                                                                                                                                                                                                                                                                                                                                                                                                                                                                                                                                                                                                                                                                                                                                                                                                                                                                                                                                                                                                                                                                                                                                                                                                                                                                                                                                                                                                                                                                                                                                                                                                                                                                                                                                                                                                                                                                                                                                                                                                                                                                                                                                                                                                                                                                                                                                                                                                                                                                                                                                                                                                                                                                                                                                                                                                                                                                                                                                                                                                                                                                                                                                                                                                                                                                                                                                                                                                                                                                                                                                                                                                                                                                                                                                                                                                                                                                                                                                                                                                                                                                                                                                                                                                                                                                                                                                                                                                                                                                                                                                                                                                                                                                                                                                                                                                                                                                                                                                                                  The maximum peak equivalent isotropically radiated power of the device under test at a particular frequency is the peak power (centred on that frequency) radiated in the direction of the maximum level under the specified conditions of measurement. </w:t>
      </w:r>
    </w:p>
    <w:p w:rsidR="00761C1B" w:rsidRDefault="00761C1B" w:rsidP="00761C1B">
      <w:r>
        <w:t>SOURCE: Used in EN 302 500-01 V2.1.1, clause 8.3.1</w:t>
      </w:r>
    </w:p>
    <w:p w:rsidR="00761C1B" w:rsidRDefault="00761C1B" w:rsidP="00761C1B"/>
    <w:p w:rsidR="00761C1B" w:rsidRDefault="00761C1B" w:rsidP="00761C1B">
      <w:r>
        <w:t xml:space="preserve">                                                                                                                                                                                                                                                                                                                                                                                                                                                                                                                                                                                                                                                                                                                                                                                                                                                                                                                                                                                                                                                                                                                                                                                                                                                                                                                                                                                                                                                                                                                                                                                                                                                                                                                                                                                                                                                                                                                                                                                                                                                                                                                                                                                                                                                                                                                                                                                                                                                                                                                                                                                                                                                                                                                                                                                                                                                                                                                                                                                                                                                                                                                                                                                                                                                                                                                                                                                                                                                                                                                                                                                                                                                                                                                                                                                                                                                                                                                                                                                                                                                                                                                                                                                                                                                                                                                                                                                                                                                                                                                                                                                                                                                                                                                                                                                                                                                                                                                                                                                                                                                                                                                                                                                                                                                                                                                                                                                                                                                                                                                                                                                                                                                                                                                                                                                                                                                                                                                                                                                                                                                                                                                                                                                                                                                                                                                                                                                                                                                                                                                                                                                                                                                                                                                                                                                                                                                                                                                                                                                                                                                                                                                              The maximum permissible frequency deviation is defined in en 300 296-1 [1], clause 7.3.1. </w:t>
      </w:r>
    </w:p>
    <w:p w:rsidR="00761C1B" w:rsidRDefault="00761C1B" w:rsidP="00761C1B">
      <w:r>
        <w:t>SOURCE: Used in EN 300 296-02 V1.4.1, clause 4.2.3.1</w:t>
      </w:r>
    </w:p>
    <w:p w:rsidR="00761C1B" w:rsidRDefault="00761C1B" w:rsidP="00761C1B"/>
    <w:p w:rsidR="00761C1B" w:rsidRDefault="00761C1B" w:rsidP="00761C1B">
      <w:r>
        <w:t xml:space="preserve">                                                                                                                                                                                                                                                                                                                                                                                                                                                                                                                                                                                                                                                                                                                                                                                                                                                                                                                                                                                                                                                                                                                                                                                                                                                                                                                                                                                                                                                                                                                                                                                                                                                                                                                                                                                                                                                                                                                                                                                                                                                                                                                                                                                                                                                                                                                                                                                                                                                                                                                                                                                                                                                                                                                                                                                                                                                                                                                                                                                                                                                                                                                                                                                                                                                                                                                                                                                                                                                                                                                                                                                                                                                                                                                                                                                                                                                                                                                                                                                                                                                                                                                                                                                                                                                                                                                                                                                                                                                                                                                                                                                                                                                                                                                                                                                                                                                                                                                                                                                                                                                                                                                                                                                                                                                                                                                                                                                                                                                                                                                                                                                                                                                                                                                                                                                                                                                                                                                                                                                                                                                                                                                                                                                                                                                                                                                                                                                                                                                                                                                                                                                                                                                                                                                                                                                                                                                                                                                                                                                                                                                                                                                              The maximum permissible frequency deviation is defined in en 300 433-1 [1], clause 7.3.1. </w:t>
      </w:r>
    </w:p>
    <w:p w:rsidR="00761C1B" w:rsidRDefault="00761C1B" w:rsidP="00761C1B">
      <w:r>
        <w:t>SOURCE: Used in EN 300 433-02 V1.3.1, clause 4.2.3.1</w:t>
      </w:r>
    </w:p>
    <w:p w:rsidR="00761C1B" w:rsidRDefault="00761C1B" w:rsidP="00761C1B"/>
    <w:p w:rsidR="00761C1B" w:rsidRDefault="00761C1B" w:rsidP="00761C1B">
      <w:r>
        <w:t xml:space="preserve">                                                                                                                                                                                                                                                                                                                                                                                                                                                                                                                                                                                                                                                                                                                                                                                                                                                                                                                                                                                                                                                                                                                                                                                                                                                                                                                                                                                                                                                                                                                                                                                                                                                                                                                                                                                                                                                                                                                                                                                                                                                                                                                                                                                                                                                                                                                                                                                                                                                                                                                                                                                                                                                                                                                                                                                                                                                                                                                                                                                                                                                                                                                                                                                                                                                                                                                                                                                                                                                                                                                                                                                                                                                                                                                                                                                                                                                                                                                                                                                                                                                                                                                                                                                                                                                                                                                                                                                                                                                                                                                                                                                                                                                                                                                                                                                                                                                                                                                                                                                                                                                                                                                                                                                                                                                                                                                                                                                                                                                                                                                                                                                                                                                                                                                                                                                                                                                                                                                                                                                                                                                                                                                                                                                                                                                                                                                                                                                                                                                                                                                                                                                                                                                                                                                                                                                                                                                                                                                                                                                                                                                                                                                              The maximum permissible frequency deviation is the maximum value of frequency deviation given in this present document. </w:t>
      </w:r>
    </w:p>
    <w:p w:rsidR="00761C1B" w:rsidRDefault="00761C1B" w:rsidP="00761C1B">
      <w:r>
        <w:t>SOURCE: Used in EN 301 796 V1.1.1, clause 7.4.1.1</w:t>
      </w:r>
    </w:p>
    <w:p w:rsidR="00761C1B" w:rsidRDefault="00761C1B" w:rsidP="00761C1B"/>
    <w:p w:rsidR="00761C1B" w:rsidRDefault="00761C1B" w:rsidP="00761C1B">
      <w:r>
        <w:t xml:space="preserve">                                                                                                                                                                                                                                                                                                                                                                                                                                                                                                                                                                                                                                                                                                                                                                                                                                                                                                                                                                                                                                                                                                                                                                                                                                                                                                                                                                                                                                                                                                                                                                                                                                                                                                                                                                                                                                                                                                                                                                                                                                                                                                                                                                                                                                                                                                                                                                                                                                                                                                                                                                                                                                                                                                                                                                                                                                                                                                                                                                                                                                                                                                                                                                                                                                                                                                                                                                                                                                                                                                                                                                                                                                                                                                                                                                                                                                                                                                                                                                                                                                                                                                                                                                                                                                                                                                                                                                                                                                                                                                                                                                                                                                                                                                                                                                                                                                                                                                                                                                                                                                                                                                                                                                                                                                                                                                                                                                                                                                                                                                                                                                                                                                                                                                                                                                                                                                                                                                                                                                                                                                                                                                                                                                                                                                                                                                                                                                                                                                                                                                                                                                                                                                                                                                                                                                                                                                                                                                                                                                                                                                                                                                                              The maximum power (conducted) is defined in en 301 166-1 [2], clause 7.1.1. </w:t>
      </w:r>
    </w:p>
    <w:p w:rsidR="00761C1B" w:rsidRDefault="00761C1B" w:rsidP="00761C1B">
      <w:r>
        <w:t>SOURCE: Used in EN 301 166-02 V1.2.1, clause 4.2.2.1</w:t>
      </w:r>
    </w:p>
    <w:p w:rsidR="00761C1B" w:rsidRDefault="00761C1B" w:rsidP="00761C1B"/>
    <w:p w:rsidR="00761C1B" w:rsidRDefault="00761C1B" w:rsidP="00761C1B">
      <w:r>
        <w:t xml:space="preserve">                                                                                                                                                                                                                                                                                                                                                                                                                                                                                                                                                                                                                                                                                                                                                                                                                                                                                                                                                                                                                                                                                                                                                                                                                                                                                                                                                                                                                                                                                                                                                                                                                                                                                                                                                                                                                                                                                                                                                                                                                                                                                                                                                                                                                                                                                                                                                                                                                                                                                                                                                                                                                                                                                                                                                                                                                                                                                                                                                                                                                                                                                                                                                                                                                                                                                                                                                                                                                                                                                                                                                                                                                                                                                                                                                                                                                                                                                                                                                                                                                                                                                                                                                                                                                                                                                                                                                                                                                                                                                                                                                                                                                                                                                                                                                                                                                                                                                                                                                                                                                                                                                                                                                                                                                                                                                                                                                                                                                                                                                                                                                                                                                                                                                                                                                                                                                                                                                                                                                                                                                                                                                                                                                                                                                                                                                                                                                                                                                                                                                                                                                                                                                                                                                                                                                                                                                                                                                                                                                                                                                                                                                                                              The maximum radiated average power density (e.i.r.p.) is defined as the emitted power density in a one mhz bandwidth of the transmitter including antenna gain according to the procedure given in the following clause. see clause 5 for the test conditions. </w:t>
      </w:r>
    </w:p>
    <w:p w:rsidR="00761C1B" w:rsidRDefault="00761C1B" w:rsidP="00761C1B">
      <w:r>
        <w:t>SOURCE: Used in EN 302 288-01 V1.6.1, clause 7.1.2.1</w:t>
      </w:r>
    </w:p>
    <w:p w:rsidR="00761C1B" w:rsidRDefault="00761C1B" w:rsidP="00761C1B"/>
    <w:p w:rsidR="00761C1B" w:rsidRDefault="00761C1B" w:rsidP="00761C1B">
      <w:r>
        <w:t xml:space="preserve">                                                                                                                                                                                                                                                                                                                                                                                                                                                                                                                                                                                                                                                                                                                                                                                                                                                                                                                                                                                                                                                                                                                                                                                                                                                                                                                                                                                                                                                                                                                                                                                                                                                                                                                                                                                                                                                                                                                                                                                                                                                                                                                                                                                                                                                                                                                                                                                                                                                                                                                                                                                                                                                                                                                                                                                                                                                                                                                                                                                                                                                                                                                                                                                                                                                                                                                                                                                                                                                                                                                                                                                                                                                                                                                                                                                                                                                                                                                                                                                                                                                                                                                                                                                                                                                                                                                                                                                                                                                                                                                                                                                                                                                                                                                                                                                                                                                                                                                                                                                                                                                                                                                                                                                                                                                                                                                                                                                                                                                                                                                                                                                                                                                                                                                                                                                                                                                                                                                                                                                                                                                                                                                                                                                                                                                                                                                                                                                                                                                                                                                                                                                                                                                                                                                                                                                                                                                                                                                                                                                                                                                                                                                              The maximum radiated average power spectral density (e.i.r.p.) is defined as the emitted power spectral density in a one mhz bandwidth of the transmitter including antenna gain according to the procedure given in the following clause. see clause 5 for the test conditions. </w:t>
      </w:r>
    </w:p>
    <w:p w:rsidR="00761C1B" w:rsidRDefault="00761C1B" w:rsidP="00761C1B">
      <w:r>
        <w:t>SOURCE: Used in EN 302 264-01 V1.1.1, clause 7.1.2.1</w:t>
      </w:r>
    </w:p>
    <w:p w:rsidR="00761C1B" w:rsidRDefault="00761C1B" w:rsidP="00761C1B"/>
    <w:p w:rsidR="00761C1B" w:rsidRDefault="00761C1B" w:rsidP="00761C1B">
      <w:r>
        <w:t xml:space="preserve">                                                                                                                                                                                                                                                                                                                                                                                                                                                                                                                                                                                                                                                                                                                                                                                                                                                                                                                                                                                                                                                                                                                                                                                                                                                                                                                                                                                                                                                                                                                                                                                                                                                                                                                                                                                                                                                                                                                                                                                                                                                                                                                                                                                                                                                                                                                                                                                                                                                                                                                                                                                                                                                                                                                                                                                                                                                                                                                                                                                                                                                                                                                                                                                                                                                                                                                                                                                                                                                                                                                                                                                                                                                                                                                                                                                                                                                                                                                                                                                                                                                                                                                                                                                                                                                                                                                                                                                                                                                                                                                                                                                                                                                                                                                                                                                                                                                                                                                                                                                                                                                                                                                                                                                                                                                                                                                                                                                                                                                                                                                                                                                                                                                                                                                                                                                                                                                                                                                                                                                                                                                                                                                                                                                                                                                                                                                                                                                                                                                                                                                                                                                                                                                                                                                                                                                                                                                                                                                                                                                                                                                                                                                              The maximum radiated peak power density including antenna gain (e.i.r.p.) is defined as the peak power measured in a 50 mhz bandwidth. as it is difficult to measure the peak power in a 50 mhz bandwidth with spectrum analysers, the test is measuring the peak power in a resolution bandwidth greater than 1 mhz according to the procedure given in the following clause 7.1.3.2. see clause 5 for the test conditions. </w:t>
      </w:r>
    </w:p>
    <w:p w:rsidR="00761C1B" w:rsidRDefault="00761C1B" w:rsidP="00761C1B">
      <w:r>
        <w:t>SOURCE: Used in EN 302 288-01 V1.6.1, clause 7.1.3.1</w:t>
      </w:r>
    </w:p>
    <w:p w:rsidR="00761C1B" w:rsidRDefault="00761C1B" w:rsidP="00761C1B"/>
    <w:p w:rsidR="00761C1B" w:rsidRDefault="00761C1B" w:rsidP="00761C1B">
      <w:r>
        <w:t xml:space="preserve">                                                                                                                                                                                                                                                                                                                                                                                                                                                                                                                                                                                                                                                                                                                                                                                                                                                                                                                                                                                                                                                                                                                                                                                                                                                                                                                                                                                                                                                                                                                                                                                                                                                                                                                                                                                                                                                                                                                                                                                                                                                                                                                                                                                                                                                                                                                                                                                                                                                                                                                                                                                                                                                                                                                                                                                                                                                                                                                                                                                                                                                                                                                                                                                                                                                                                                                                                                                                                                                                                                                                                                                                                                                                                                                                                                                                                                                                                                                                                                                                                                                                                                                                                                                                                                                                                                                                                                                                                                                                                                                                                                                                                                                                                                                                                                                                                                                                                                                                                                                                                                                                                                                                                                                                                                                                                                                                                                                                                                                                                                                                                                                                                                                                                                                                                                                                                                                                                                                                                                                                                                                                                                                                                                                                                                                                                                                                                                                                                                                                                                                                                                                                                                                                                                                                                                                                                                                                                                                                                                                                                                                                                                                              The maximum radiated peak power is measured in the permitted range of operating frequencies and is an value including antenna gain (e.i.r.p.). the maximum radiated peak power including antenna gain (e.i.r.p.) is defined as the peak power measured in a 50 mhz bandwidth. as it is difficult to measure the peak power in a 50 mhz bandwidth with spectrum analysers, the test is measuring the peak power in a resolution bandwidth greater than 1 mhz according to the procedure given in the following clause 7.1.3.2. </w:t>
      </w:r>
    </w:p>
    <w:p w:rsidR="00761C1B" w:rsidRDefault="00761C1B" w:rsidP="00761C1B">
      <w:r>
        <w:t>SOURCE: Used in EN 302 264-01 V1.1.1, clause 7.1.3.1</w:t>
      </w:r>
    </w:p>
    <w:p w:rsidR="00761C1B" w:rsidRDefault="00761C1B" w:rsidP="00761C1B"/>
    <w:p w:rsidR="00761C1B" w:rsidRDefault="00761C1B" w:rsidP="00761C1B">
      <w:r>
        <w:t xml:space="preserve">                                                                                                                                                                                                                                                                                                                                                                                                                                                                                                                                                                                                                                                                                                                                                                                                                                                                                                                                                                                                                                                                                                                                                                                                                                                                                                                                                                                                                                                                                                                                                                                                                                                                                                                                                                                                                                                                                                                                                                                                                                                                                                                                                                                                                                                                                                                                                                                                                                                                                                                                                                                                                                                                                                                                                                                                                                                                                                                                                                                                                                                                                                                                                                                                                                                                                                                                                                                                                                                                                                                                                                                                                                                                                                                                                                                                                                                                                                                                                                                                                                                                                                                                                                                                                                                                                                                                                                                                                                                                                                                                                                                                                                                                                                                                                                                                                                                                                                                                                                                                                                                                                                                                                                                                                                                                                                                                                                                                                                                                                                                                                                                                                                                                                                                                                                                                                                                                                                                                                                                                                                                                                                                                                                                                                                                                                                                                                                                                                                                                                                                                                                                                                                                                                                                                                                                                                                                                                                                                                                                                                                                                                                                              The maximum radiated rf output power is determined by the measurement of the maximum power that the access terminal transmits as measured at the access terminal antenna connector plus the antenna gain recommended by the access terminal manufacturer. the antenna gain is determined by using the radiated signal measurement procedures (see clause 2.6 in 3gpp2 c.s0089-0 [2]) and calculating the antenna gain for eirp or erp as appropriate. </w:t>
      </w:r>
    </w:p>
    <w:p w:rsidR="00761C1B" w:rsidRDefault="00761C1B" w:rsidP="00761C1B">
      <w:r>
        <w:t>SOURCE: Used in EN 301 908-16 V4.2.1, clause 4.2.3.1</w:t>
      </w:r>
    </w:p>
    <w:p w:rsidR="00761C1B" w:rsidRDefault="00761C1B" w:rsidP="00761C1B"/>
    <w:p w:rsidR="00761C1B" w:rsidRDefault="00761C1B" w:rsidP="00761C1B">
      <w:r>
        <w:t xml:space="preserve">                                                                                                                                                                                                                                                                                                                                                                                                                                                                                                                                                                                                                                                                                                                                                                                                                                                                                                                                                                                                                                                                                                                                                                                                                                                                                                                                                                                                                                                                                                                                                                                                                                                                                                                                                                                                                                                                                                                                                                                                                                                                                                                                                                                                                                                                                                                                                                                                                                                                                                                                                                                                                                                                                                                                                                                                                                                                                                                                                                                                                                                                                                                                                                                                                                                                                                                                                                                                                                                                                                                                                                                                                                                                                                                                                                                                                                                                                                                                                                                                                                                                                                                                                                                                                                                                                                                                                                                                                                                                                                                                                                                                                                                                                                                                                                                                                                                                                                                                                                                                                                                                                                                                                                                                                                                                                                                                                                                                                                                                                                                                                                                                                                                                                                                                                                                                                                                                                                                                                                                                                                                                                                                                                                                                                                                                                                                                                                                                                                                                                                                                                                                                                                                                                                                                                                                                                                                                                                                                                                                                                                                                                                                              maximum ratio of peak power to mean power levels. </w:t>
      </w:r>
    </w:p>
    <w:p w:rsidR="00761C1B" w:rsidRDefault="00761C1B" w:rsidP="00761C1B">
      <w:r>
        <w:t>SOURCE: Used in EN 302 077 V2.1.1, clause 4.2.3.1</w:t>
      </w:r>
    </w:p>
    <w:p w:rsidR="00761C1B" w:rsidRDefault="00761C1B" w:rsidP="00761C1B"/>
    <w:p w:rsidR="00761C1B" w:rsidRDefault="00761C1B" w:rsidP="00761C1B">
      <w:r>
        <w:t xml:space="preserve">                                                                                                                                                                                                                                                                                                                                                                                                                                                                                                                                                                                                                                                                                                                                                                                                                                                                                                                                                                                                                                                                                                                                                                                                                                                                                                                                                                                                                                                                                                                                                                                                                                                                                                                                                                                                                                                                                                                                                                                                                                                                                                                                                                                                                                                                                                                                                                                                                                                                                                                                                                                                                                                                                                                                                                                                                                                                                                                                                                                                                                                                                                                                                                                                                                                                                                                                                                                                                                                                                                                                                                                                                                                                                                                                                                                                                                                                                                                                                                                                                                                                                                                                                                                                                                                                                                                                                                                                                                                                                                                                                                                                                                                                                                                                                                                                                                                                                                                                                                                                                                                                                                                                                                                                                                                                                                                                                                                                                                                                                                                                                                                                                                                                                                                                                                                                                                                                                                                                                                                                                                                                                                                                                                                                                                                                                                                                                                                                                                                                                                                                                                                                                                                                                                                                                                                                                                                                                                                                                                                                                                                                                                                                  maximum ratio of peak power to mean power levels. </w:t>
      </w:r>
    </w:p>
    <w:p w:rsidR="00761C1B" w:rsidRDefault="00761C1B" w:rsidP="00761C1B">
      <w:r>
        <w:t>SOURCE: Used in EN 302 077-01 V1.1.1, clause 4.2.3.1</w:t>
      </w:r>
    </w:p>
    <w:p w:rsidR="00761C1B" w:rsidRDefault="00761C1B" w:rsidP="00761C1B"/>
    <w:p w:rsidR="00761C1B" w:rsidRDefault="00761C1B" w:rsidP="00761C1B">
      <w:r>
        <w:t xml:space="preserve">                                                                                                                                                                                                                                                                                                                                                                                                                                                                                                                                                                                                                                                                                                                                                                                                                                                                                                                                                                                                                                                                                                                                                                                                                                                                                                                                                                                                                                                                                                                                                                                                                                                                                                                                                                                                                                                                                                                                                                                                                                                                                                                                                                                                                                                                                                                                                                                                                                                                                                                                                                                                                                                                                                                                                                                                                                                                                                                                                                                                                                                                                                                                                                                                                                                                                                                                                                                                                                                                                                                                                                                                                                                                                                                                                                                                                                                                                                                                                                                                                                                                                                                                                                                                                                                                                                                                                                                                                                                                                                                                                                                                                                                                                                                                                                                                                                                                                                                                                                                                                                                                                                                                                                                                                                                                                                                                                                                                                                                                                                                                                                                                                                                                                                                                                                                                                                                                                                                                                                                                                                                                                                                                                                                                                                                                                                                                                                                                                                                                                                                                                                                                                                                                                                                                                                                                                                                                                                                                                                                                                                                                                                                                  The maximum transmission time is defined in en 300 296-1 [1], clause 7.7.1. </w:t>
      </w:r>
    </w:p>
    <w:p w:rsidR="00761C1B" w:rsidRDefault="00761C1B" w:rsidP="00761C1B">
      <w:r>
        <w:t>SOURCE: Used in EN 300 296-02 V1.4.1, clause 4.2.7.1</w:t>
      </w:r>
    </w:p>
    <w:p w:rsidR="00761C1B" w:rsidRDefault="00761C1B" w:rsidP="00761C1B"/>
    <w:p w:rsidR="00761C1B" w:rsidRDefault="00761C1B" w:rsidP="00761C1B">
      <w:r>
        <w:t xml:space="preserve">                                                                                                                                                                                                                                                                                                                                                                                                                                                                                                                                                                                                                                                                                                                                                                                                                                                                                                                                                                                                                                                                                                                                                                                                                                                                                                                                                                                                                                                                                                                                                                                                                                                                                                                                                                                                                                                                                                                                                                                                                                                                                                                                                                                                                                                                                                                                                                                                                                                                                                                                                                                                                                                                                                                                                                                                                                                                                                                                                                                                                                                                                                                                                                                                                                                                                                                                                                                                                                                                                                                                                                                                                                                                                                                                                                                                                                                                                                                                                                                                                                                                                                                                                                                                                                                                                                                                                                                                                                                                                                                                                                                                                                                                                                                                                                                                                                                                                                                                                                                                                                                                                                                                                                                                                                                                                                                                                                                                                                                                                                                                                                                                                                                                                                                                                                                                                                                                                                                                                                                                                                                                                                                                                                                                                                                                                                                                                                                                                                                                                                                                                                                                                                                                                                                                                                                                                                                                                                                                                                                                                                                                                                                              The maximum transmission time is the total transmission time following an activation by either ptt, vox control or any other mechanism. </w:t>
      </w:r>
    </w:p>
    <w:p w:rsidR="00761C1B" w:rsidRDefault="00761C1B" w:rsidP="00761C1B">
      <w:r>
        <w:t>SOURCE: Used in EN 300 296 V2.1.1, clause 7.7.1 SOURCE: Used in EN 300 296-01 V1.4.1, clause 7.7.1 SOURCE: Used in EN 303 405 V1.1.1, clause 7.7.1</w:t>
      </w:r>
    </w:p>
    <w:p w:rsidR="00761C1B" w:rsidRDefault="00761C1B" w:rsidP="00761C1B"/>
    <w:p w:rsidR="00761C1B" w:rsidRDefault="00761C1B" w:rsidP="00761C1B">
      <w:r>
        <w:t xml:space="preserve">                                                                                                                                                                                                                                                                                                                                                                                                                                                                                                                                                                                                                                                                                                                                                                                                                                                                                                                                                                                                                                                                                                                                                                                                                                                                                                                                                                                                                                                                                                                                                                                                                                                                                                                                                                                                                                                                                                                                                                                                                                                                                                                                                                                                                                                                                                                                                                                                                                                                                                                                                                                                                                                                                                                                                                                                                                                                                                                                                                                                                                                                                                                                                                                                                                                                                                                                                                                                                                                                                                                                                                                                                                                                                                                                                                                                                                                                                                                                                                                                                                                                                                                                                                                                                                                                                                                                                                                                                                                                                                                                                                                                                                                                                                                                                                                                                                                                                                                                                                                                                                                                                                                                                                                                                                                                                                                                                                                                                                                                                                                                                                                                                                                                                                                                                                                                                                                                                                                                                                                                                                                                                                                                                                                                                                                                                                                                                                                                                                                                                                                                                                                                                                                                                                                                                                                                                                                                                                                                                                                                                                                                                                                              The maximum transmitter on-time is defined as the maximum time the transmitter can be on during: a) a single transmission. b) multiple transmissions and acknowledgements for a communication dialogue or polling sequence of other units under the condition that the channel is free. an equipment intended for very long messages must be capable of switching to a "free" channel before the maximum transmitter on-time is reached for each channel of operation. </w:t>
      </w:r>
    </w:p>
    <w:p w:rsidR="00761C1B" w:rsidRDefault="00761C1B" w:rsidP="00761C1B">
      <w:r>
        <w:t>SOURCE: Used in EN 300 440-01 V1.6.1, clause 9.1.1.4.1</w:t>
      </w:r>
    </w:p>
    <w:p w:rsidR="00761C1B" w:rsidRDefault="00761C1B" w:rsidP="00761C1B"/>
    <w:p w:rsidR="00761C1B" w:rsidRDefault="00761C1B" w:rsidP="00761C1B">
      <w:r>
        <w:t xml:space="preserve">                                                                                                                                                                                                                                                                                                                                                                                                                                                                                                                                                                                                                                                                                                                                                                                                                                                                                                                                                                                                                                                                                                                                                                                                                                                                                                                                                                                                                                                                                                                                                                                                                                                                                                                                                                                                                                                                                                                                                                                                                                                                                                                                                                                                                                                                                                                                                                                                                                                                                                                                                                                                                                                                                                                                                                                                                                                                                                                                                                                                                                                                                                                                                                                                                                                                                                                                                                                                                                                                                                                                                                                                                                                                                                                                                                                                                                                                                                                                                                                                                                                                                                                                                                                                                                                                                                                                                                                                                                                                                                                                                                                                                                                                                                                                                                                                                                                                                                                                                                                                                                                                                                                                                                                                                                                                                                                                                                                                                                                                                                                                                                                                                                                                                                                                                                                                                                                                                                                                                                                                                                                                                                                                                                                                                                                                                                                                                                                                                                                                                                                                                                                                                                                                                                                                                                                                                                                                                                                                                                                                                                                                                                                              The maximum transmitter output power has to be defined in terms of maximum radiated power density. the terms maximum output power and maximum radiated power density are defined in clause 3.1. </w:t>
      </w:r>
    </w:p>
    <w:p w:rsidR="00761C1B" w:rsidRDefault="00761C1B" w:rsidP="00761C1B">
      <w:r>
        <w:t>SOURCE: Used in EN 302 623 V1.1.1, clause 4.2.2.1</w:t>
      </w:r>
    </w:p>
    <w:p w:rsidR="00761C1B" w:rsidRDefault="00761C1B" w:rsidP="00761C1B"/>
    <w:p w:rsidR="00761C1B" w:rsidRDefault="00761C1B" w:rsidP="00761C1B">
      <w:r>
        <w:t xml:space="preserve">                                                                                                                                                                                                                                                                                                                                                                                                                                                                                                                                                                                                                                                                                                                                                                                                                                                                                                                                                                                                                                                                                                                                                                                                                                                                                                                                                                                                                                                                                                                                                                                                                                                                                                                                                                                                                                                                                                                                                                                                                                                                                                                                                                                                                                                                                                                                                                                                                                                                                                                                                                                                                                                                                                                                                                                                                                                                                                                                                                                                                                                                                                                                                                                                                                                                                                                                                                                                                                                                                                                                                                                                                                                                                                                                                                                                                                                                                                                                                                                                                                                                                                                                                                                                                                                                                                                                                                                                                                                                                                                                                                                                                                                                                                                                                                                                                                                                                                                                                                                                                                                                                                                                                                                                                                                                                                                                                                                                                                                                                                                                                                                                                                                                                                                                                                                                                                                                                                                                                                                                                                                                                                                                                                                                                                                                                                                                                                                                                                                                                                                                                                                                                                                                                                                                                                                                                                                                                                                                                                                                                                                                                                                              The maximum usable data sensitivity is the power, expressed in dbm, produced by a carrier at the nominal frequency of the receiver, modulated with the normal test signal (clauses 6.1.1.1 and 6.1.1.2) which will, without interference, produce after demodulation a data signal with a specified bit error ratio or a specified successful message ratio. </w:t>
      </w:r>
    </w:p>
    <w:p w:rsidR="00761C1B" w:rsidRDefault="00761C1B" w:rsidP="00761C1B">
      <w:r>
        <w:t>SOURCE: Used in EN 300 761-01 V1.2.1, clause 8.1.1</w:t>
      </w:r>
    </w:p>
    <w:p w:rsidR="00761C1B" w:rsidRDefault="00761C1B" w:rsidP="00761C1B"/>
    <w:p w:rsidR="00761C1B" w:rsidRDefault="00761C1B" w:rsidP="00761C1B">
      <w:r>
        <w:t xml:space="preserve">                                                                                                                                                                                                                                                                                                                                                                                                                                                                                                                                                                                                                                                                                                                                                                                                                                                                                                                                                                                                                                                                                                                                                                                                                                                                                                                                                                                                                                                                                                                                                                                                                                                                                                                                                                                                                                                                                                                                                                                                                                                                                                                                                                                                                                                                                                                                                                                                                                                                                                                                                                                                                                                                                                                                                                                                                                                                                                                                                                                                                                                                                                                                                                                                                                                                                                                                                                                                                                                                                                                                                                                                                                                                                                                                                                                                                                                                                                                                                                                                                                                                                                                                                                                                                                                                                                                                                                                                                                                                                                                                                                                                                                                                                                                                                                                                                                                                                                                                                                                                                                                                                                                                                                                                                                                                                                                                                                                                                                                                                                                                                                                                                                                                                                                                                                                                                                                                                                                                                                                                                                                                                                                                                                                                                                                                                                                                                                                                                                                                                                                                                                                                                                                                                                                                                                                                                                                                                                                                                                                                                                                                                                                              The maximum usable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w:t>
      </w:r>
    </w:p>
    <w:p w:rsidR="00761C1B" w:rsidRDefault="00761C1B" w:rsidP="00761C1B">
      <w:r>
        <w:t>SOURCE: Used in EN 300 761 V1.1.1, clause 8.1.1</w:t>
      </w:r>
    </w:p>
    <w:p w:rsidR="00761C1B" w:rsidRDefault="00761C1B" w:rsidP="00761C1B"/>
    <w:p w:rsidR="00761C1B" w:rsidRDefault="00761C1B" w:rsidP="00761C1B">
      <w:r>
        <w:t xml:space="preserve">                                                                                                                                                                                                                                                                                                                                                                                                                                                                                                                                                                                                                                                                                                                                                                                                                                                                                                                                                                                                                                                                                                                                                                                                                                                                                                                                                                                                                                                                                                                                                                                                                                                                                                                                                                                                                                                                                                                                                                                                                                                                                                                                                                                                                                                                                                                                                                                                                                                                                                                                                                                                                                                                                                                                                                                                                                                                                                                                                                                                                                                                                                                                                                                                                                                                                                                                                                                                                                                                                                                                                                                                                                                                                                                                                                                                                                                                                                                                                                                                                                                                                                                                                                                                                                                                                                                                                                                                                                                                                                                                                                                                                                                                                                                                                                                                                                                                                                                                                                                                                                                                                                                                                                                                                                                                                                                                                                                                                                                                                                                                                                                                                                                                                                                                                                                                                                                                                                                                                                                                                                                                                                                                                                                                                                                                                                                                                                                                                                                                                                                                                                                                                                                                                                                                                                                                                                                                                                                                                                                                                                                                                                                              The maximum usable receiver sensitivity is defined in en 300 086-1 [1], clause 8.1.1 (conducted) and clause 8.2.1 (field strength). in addition, for duplex equipment (equipment providing simultaneous transmission and reception), the receiver desensitization is defined in en 300 086-1 [1], clause 9.1.1. </w:t>
      </w:r>
    </w:p>
    <w:p w:rsidR="00761C1B" w:rsidRDefault="00761C1B" w:rsidP="00761C1B">
      <w:r>
        <w:t>SOURCE: Used in EN 300 086-02 V1.3.1, clause 4.3.1.1</w:t>
      </w:r>
    </w:p>
    <w:p w:rsidR="00761C1B" w:rsidRDefault="00761C1B" w:rsidP="00761C1B"/>
    <w:p w:rsidR="00761C1B" w:rsidRDefault="00761C1B" w:rsidP="00761C1B">
      <w:r>
        <w:t xml:space="preserve">                                                                                                                                                                                                                                                                                                                                                                                                                                                                                                                                                                                                                                                                                                                                                                                                                                                                                                                                                                                                                                                                                                                                                                                                                                                                                                                                                                                                                                                                                                                                                                                                                                                                                                                                                                                                                                                                                                                                                                                                                                                                                                                                                                                                                                                                                                                                                                                                                                                                                                                                                                                                                                                                                                                                                                                                                                                                                                                                                                                                                                                                                                                                                                                                                                                                                                                                                                                                                                                                                                                                                                                                                                                                                                                                                                                                                                                                                                                                                                                                                                                                                                                                                                                                                                                                                                                                                                                                                                                                                                                                                                                                                                                                                                                                                                                                                                                                                                                                                                                                                                                                                                                                                                                                                                                                                                                                                                                                                                                                                                                                                                                                                                                                                                                                                                                                                                                                                                                                                                                                                                                                                                                                                                                                                                                                                                                                                                                                                                                                                                                                                                                                                                                                                                                                                                                                                                                                                                                                                                                                                                                                                                                              The maximum usable receiver sensitivity is defined in en 300 113-1 [1], clauses 8.1.1 (conducted) and 8.2.1 (field strength). in addition, for duplex equipment (equipment providing simultaneous transmission and reception), the receiver desensitization is defined in en 300 113-1 [1], clause 9.1.1. </w:t>
      </w:r>
    </w:p>
    <w:p w:rsidR="00761C1B" w:rsidRDefault="00761C1B" w:rsidP="00761C1B">
      <w:r>
        <w:t>SOURCE: Used in EN 300 113-02 V1.5.1, clause 4.3.1.1</w:t>
      </w:r>
    </w:p>
    <w:p w:rsidR="00761C1B" w:rsidRDefault="00761C1B" w:rsidP="00761C1B"/>
    <w:p w:rsidR="00761C1B" w:rsidRDefault="00761C1B" w:rsidP="00761C1B">
      <w:r>
        <w:t xml:space="preserve">                                                                                                                                                                                                                                                                                                                                                                                                                                                                                                                                                                                                                                                                                                                                                                                                                                                                                                                                                                                                                                                                                                                                                                                                                                                                                                                                                                                                                                                                                                                                                                                                                                                                                                                                                                                                                                                                                                                                                                                                                                                                                                                                                                                                                                                                                                                                                                                                                                                                                                                                                                                                                                                                                                                                                                                                                                                                                                                                                                                                                                                                                                                                                                                                                                                                                                                                                                                                                                                                                                                                                                                                                                                                                                                                                                                                                                                                                                                                                                                                                                                                                                                                                                                                                                                                                                                                                                                                                                                                                                                                                                                                                                                                                                                                                                                                                                                                                                                                                                                                                                                                                                                                                                                                                                                                                                                                                                                                                                                                                                                                                                                                                                                                                                                                                                                                                                                                                                                                                                                                                                                                                                                                                                                                                                                                                                                                                                                                                                                                                                                                                                                                                                                                                                                                                                                                                                                                                                                                                                                                                                                                                                                              The maximum usable sensitivity (analogue) expressed as field strength is the field strength, expressed in db?v/m, produced by a carrier at the nominal frequency of the receiver, modulated with the receiver analogue test signal (see clause 6.1.2) which will, without interference, produce after demodulation a sinad ratio of 20 db measured through a psophometric weighting network. </w:t>
      </w:r>
    </w:p>
    <w:p w:rsidR="00761C1B" w:rsidRDefault="00761C1B" w:rsidP="00761C1B">
      <w:r>
        <w:t>SOURCE: Used in EN 301 166-01 V1.3.1, clause 8.2.1</w:t>
      </w:r>
    </w:p>
    <w:p w:rsidR="00761C1B" w:rsidRDefault="00761C1B" w:rsidP="00761C1B"/>
    <w:p w:rsidR="00761C1B" w:rsidRDefault="00761C1B" w:rsidP="00761C1B">
      <w:r>
        <w:t xml:space="preserve">                                                                                                                                                                                                                                                                                                                                                                                                                                                                                                                                                                                                                                                                                                                                                                                                                                                                                                                                                                                                                                                                                                                                                                                                                                                                                                                                                                                                                                                                                                                                                                                                                                                                                                                                                                                                                                                                                                                                                                                                                                                                                                                                                                                                                                                                                                                                                                                                                                                                                                                                                                                                                                                                                                                                                                                                                                                                                                                                                                                                                                                                                                                                                                                                                                                                                                                                                                                                                                                                                                                                                                                                                                                                                                                                                                                                                                                                                                                                                                                                                                                                                                                                                                                                                                                                                                                                                                                                                                                                                                                                                                                                                                                                                                                                                                                                                                                                                                                                                                                                                                                                                                                                                                                                                                                                                                                                                                                                                                                                                                                                                                                                                                                                                                                                                                                                                                                                                                                                                                                                                                                                                                                                                                                                                                                                                                                                                                                                                                                                                                                                                                                                                                                                                                                                                                                                                                                                                                                                                                                                                                                                                                                              The maximum usable sensitivity (analogue) expressed as field strength is the field strength, expressed in dbï</w:t>
      </w:r>
      <w:r>
        <w:rPr>
          <w:rFonts w:ascii="Calibri" w:hAnsi="Calibri" w:cs="Calibri"/>
        </w:rPr>
        <w:t>­</w:t>
      </w:r>
      <w:r>
        <w:t xml:space="preserve">v/m, produced by a carrier at the nominal frequency of the receiver, modulated with the receiver analogue test signal (see clause 6.1.2) which will, without interference, produce after demodulation a sinad ratio of 20 db measured through a psophometric weighting network. </w:t>
      </w:r>
    </w:p>
    <w:p w:rsidR="00761C1B" w:rsidRDefault="00761C1B" w:rsidP="00761C1B">
      <w:r>
        <w:t>SOURCE: Used in EN 301 166 V2.1.1, clause 8.2.1</w:t>
      </w:r>
    </w:p>
    <w:p w:rsidR="00761C1B" w:rsidRDefault="00761C1B" w:rsidP="00761C1B"/>
    <w:p w:rsidR="00761C1B" w:rsidRDefault="00761C1B" w:rsidP="00761C1B">
      <w:r>
        <w:t xml:space="preserve">                                                                                                                                                                                                                                                                                                                                                                                                                                                                                                                                                                                                                                                                                                                                                                                                                                                                                                                                                                                                                                                                                                                                                                                                                                                                                                                                                                                                                                                                                                                                                                                                                                                                                                                                                                                                                                                                                                                                                                                                                                                                                                                                                                                                                                                                                                                                                                                                                                                                                                                                                                                                                                                                                                                                                                                                                                                                                                                                                                                                                                                                                                                                                                                                                                                                                                                                                                                                                                                                                                                                                                                                                                                                                                                                                                                                                                                                                                                                                                                                                                                                                                                                                                                                                                                                                                                                                                                                                                                                                                                                                                                                                                                                                                                                                                                                                                                                                                                                                                                                                                                                                                                                                                                                                                                                                                                                                                                                                                                                                                                                                                                                                                                                                                                                                                                                                                                                                                                                                                                                                                                                                                                                                                                                                                                                                                                                                                                                                                                                                                                                                                                                                                                                                                                                                                                                                                                                                                                                                                                                                                                                                                                              The maximum usable sensitivity (analogue) of the receiver is the minimum level of signal (emf) at the receiver input, produced by a carrier at the nominal frequency of the receiver, modulated with the receiver analogue test signal (see clause 6.1.2), which will, without interference, produce after demodulation: * an audio frequency output power of at least 50 % of the rated power output (see clause 6.11); and * a sinad ratio of 20 db, measured at the receiver output through a telephone psophometric weighting network as described in recommendation itu-t o.41 [5]. </w:t>
      </w:r>
    </w:p>
    <w:p w:rsidR="00761C1B" w:rsidRDefault="00761C1B" w:rsidP="00761C1B">
      <w:r>
        <w:t>SOURCE: Used in EN 301 166 V2.1.1, clause 8.1.1</w:t>
      </w:r>
    </w:p>
    <w:p w:rsidR="00761C1B" w:rsidRDefault="00761C1B" w:rsidP="00761C1B"/>
    <w:p w:rsidR="00761C1B" w:rsidRDefault="00761C1B" w:rsidP="00761C1B">
      <w:r>
        <w:t xml:space="preserve">                                                                                                                                                                                                                                                                                                                                                                                                                                                                                                                                                                                                                                                                                                                                                                                                                                                                                                                                                                                                                                                                                                                                                                                                                                                                                                                                                                                                                                                                                                                                                                                                                                                                                                                                                                                                                                                                                                                                                                                                                                                                                                                                                                                                                                                                                                                                                                                                                                                                                                                                                                                                                                                                                                                                                                                                                                                                                                                                                                                                                                                                                                                                                                                                                                                                                                                                                                                                                                                                                                                                                                                                                                                                                                                                                                                                                                                                                                                                                                                                                                                                                                                                                                                                                                                                                                                                                                                                                                                                                                                                                                                                                                                                                                                                                                                                                                                                                                                                                                                                                                                                                                                                                                                                                                                                                                                                                                                                                                                                                                                                                                                                                                                                                                                                                                                                                                                                                                                                                                                                                                                                                                                                                                                                                                                                                                                                                                                                                                                                                                                                                                                                                                                                                                                                                                                                                                                                                                                                                                                                                                                                                                                              The maximum usable sensitivity (analogue) of the receiver is the minimum level of signal (emf) at the receiver input, produced by a carrier at the nominal frequency of the receiver, modulated with the receiver analogue test signal (see clause 6.1.2), which will, without interference, produce after demodulation: - an audio frequency output power of at least 50 % of the rated power output (see clause 6.11); and - a sinad ratio of 20 db, measured at the receiver output through a telephone psophometric weighting network as described in itu-t recommendation o.41 [5]. </w:t>
      </w:r>
    </w:p>
    <w:p w:rsidR="00761C1B" w:rsidRDefault="00761C1B" w:rsidP="00761C1B">
      <w:r>
        <w:t>SOURCE: Used in EN 301 166-01 V1.3.1, clause 8.1.1</w:t>
      </w:r>
    </w:p>
    <w:p w:rsidR="00761C1B" w:rsidRDefault="00761C1B" w:rsidP="00761C1B"/>
    <w:p w:rsidR="00761C1B" w:rsidRDefault="00761C1B" w:rsidP="00761C1B">
      <w:r>
        <w:t xml:space="preserve">                                                                                                                                                                                                                                                                                                                                                                                                                                                                                                                                                                                                                                                                                                                                                                                                                                                                                                                                                                                                                                                                                                                                                                                                                                                                                                                                                                                                                                                                                                                                                                                                                                                                                                                                                                                                                                                                                                                                                                                                                                                                                                                                                                                                                                                                                                                                                                                                                                                                                                                                                                                                                                                                                                                                                                                                                                                                                                                                                                                                                                                                                                                                                                                                                                                                                                                                                                                                                                                                                                                                                                                                                                                                                                                                                                                                                                                                                                                                                                                                                                                                                                                                                                                                                                                                                                                                                                                                                                                                                                                                                                                                                                                                                                                                                                                                                                                                                                                                                                                                                                                                                                                                                                                                                                                                                                                                                                                                                                                                                                                                                                                                                                                                                                                                                                                                                                                                                                                                                                                                                                                                                                                                                                                                                                                                                                                                                                                                                                                                                                                                                                                                                                                                                                                                                                                                                                                                                                                                                                                                                                                                                                                              The maximum usable sensitivity (conducted) is the minimum average signal power at the receiver input, produced by a signal at the nominal frequency of the receiver, modulated with the normal test signal (see clause 6.3.2), which will, without interference, produce after demodulation a data signal with a specified bit error ratio or a specified successful message ratio. the specified bit error ratio is 10-2. the specified successful message ratio is 80 %. </w:t>
      </w:r>
    </w:p>
    <w:p w:rsidR="00761C1B" w:rsidRDefault="00761C1B" w:rsidP="00761C1B">
      <w:r>
        <w:t>SOURCE: Used in EN 302 561 V2.1.1, clause 8.1.1</w:t>
      </w:r>
    </w:p>
    <w:p w:rsidR="00761C1B" w:rsidRDefault="00761C1B" w:rsidP="00761C1B"/>
    <w:p w:rsidR="00761C1B" w:rsidRDefault="00761C1B" w:rsidP="00761C1B">
      <w:r>
        <w:t xml:space="preserve">                                                                                                                                                                                                                                                                                                                                                                                                                                                                                                                                                                                                                                                                                                                                                                                                                                                                                                                                                                                                                                                                                                                                                                                                                                                                                                                                                                                                                                                                                                                                                                                                                                                                                                                                                                                                                                                                                                                                                                                                                                                                                                                                                                                                                                                                                                                                                                                                                                                                                                                                                                                                                                                                                                                                                                                                                                                                                                                                                                                                                                                                                                                                                                                                                                                                                                                                                                                                                                                                                                                                                                                                                                                                                                                                                                                                                                                                                                                                                                                                                                                                                                                                                                                                                                                                                                                                                                                                                                                                                                                                                                                                                                                                                                                                                                                                                                                                                                                                                                                                                                                                                                                                                                                                                                                                                                                                                                                                                                                                                                                                                                                                                                                                                                                                                                                                                                                                                                                                                                                                                                                                                                                                                                                                                                                                                                                                                                                                                                                                                                                                                                                                                                                                                                                                                                                                                                                                                                                                                                                                                                                                                                                              The maximum usable sensitivity (conducted) of the receiver is the minimum level of signal (emf) at the receiver input, at the nominal frequency of the receiver and with normal test modulation which will produce: * an audio frequency output power of at least 50 % of the rated power output; and * a snd/nd ratio of 20 db, measured at the receiver output through a telephone psophometric weighting network as described in itu-t recommendation o.41 [2] red book 1984. </w:t>
      </w:r>
    </w:p>
    <w:p w:rsidR="00761C1B" w:rsidRDefault="00761C1B" w:rsidP="00761C1B">
      <w:r>
        <w:t>SOURCE: Used in EN 300 086-01 V1.4.1, clause 8.1.1</w:t>
      </w:r>
    </w:p>
    <w:p w:rsidR="00761C1B" w:rsidRDefault="00761C1B" w:rsidP="00761C1B"/>
    <w:p w:rsidR="00761C1B" w:rsidRDefault="00761C1B" w:rsidP="00761C1B">
      <w:r>
        <w:t xml:space="preserve">                                                                                                                                                                                                                                                                                                                                                                                                                                                                                                                                                                                                                                                                                                                                                                                                                                                                                                                                                                                                                                                                                                                                                                                                                                                                                                                                                                                                                                                                                                                                                                                                                                                                                                                                                                                                                                                                                                                                                                                                                                                                                                                                                                                                                                                                                                                                                                                                                                                                                                                                                                                                                                                                                                                                                                                                                                                                                                                                                                                                                                                                                                                                                                                                                                                                                                                                                                                                                                                                                                                                                                                                                                                                                                                                                                                                                                                                                                                                                                                                                                                                                                                                                                                                                                                                                                                                                                                                                                                                                                                                                                                                                                                                                                                                                                                                                                                                                                                                                                                                                                                                                                                                                                                                                                                                                                                                                                                                                                                                                                                                                                                                                                                                                                                                                                                                                                                                                                                                                                                                                                                                                                                                                                                                                                                                                                                                                                                                                                                                                                                                                                                                                                                                                                                                                                                                                                                                                                                                                                                                                                                                                                                              The maximum usable sensitivity (conducted) of the receiver is the minimum level of signal (emf) at the receiver input, at the nominal frequency of the receiver and with normal test modulation which will produce: * an audio frequency output power of at least 50 % of the rated power output; and * a snd/nd ratio of 20 db, measured at the receiver output through a telephone psophometric weighting network as described in recommendation itu-t o.41 [2] red book 1994. </w:t>
      </w:r>
    </w:p>
    <w:p w:rsidR="00761C1B" w:rsidRDefault="00761C1B" w:rsidP="00761C1B">
      <w:r>
        <w:t>SOURCE: Used in EN 300 086 V2.1.2, clause 8.1.1</w:t>
      </w:r>
    </w:p>
    <w:p w:rsidR="00761C1B" w:rsidRDefault="00761C1B" w:rsidP="00761C1B"/>
    <w:p w:rsidR="00761C1B" w:rsidRDefault="00761C1B" w:rsidP="00761C1B">
      <w:r>
        <w:t xml:space="preserve">                                                                                                                                                                                                                                                                                                                                                                                                                                                                                                                                                                                                                                                                                                                                                                                                                                                                                                                                                                                                                                                                                                                                                                                                                                                                                                                                                                                                                                                                                                                                                                                                                                                                                                                                                                                                                                                                                                                                                                                                                                                                                                                                                                                                                                                                                                                                                                                                                                                                                                                                                                                                                                                                                                                                                                                                                                                                                                                                                                                                                                                                                                                                                                                                                                                                                                                                                                                                                                                                                                                                                                                                                                                                                                                                                                                                                                                                                                                                                                                                                                                                                                                                                                                                                                                                                                                                                                                                                                                                                                                                                                                                                                                                                                                                                                                                                                                                                                                                                                                                                                                                                                                                                                                                                                                                                                                                                                                                                                                                                                                                                                                                                                                                                                                                                                                                                                                                                                                                                                                                                                                                                                                                                                                                                                                                                                                                                                                                                                                                                                                                                                                                                                                                                                                                                                                                                                                                                                                                                                                                                                                                                                                              The maximum usable sensitivity (data or messages, conducted) is the minimum level of signal at the receiver input, produced by a carrier at the nominal frequency of the receiver, modulated with the normal test signal 2 (see clause 6.1), which will, without interference, produce after demodulation a data signal with a specified bit error ratio or a specified successful message ratio. </w:t>
      </w:r>
    </w:p>
    <w:p w:rsidR="00761C1B" w:rsidRDefault="00761C1B" w:rsidP="00761C1B">
      <w:r>
        <w:t>SOURCE: Used in EN 303 276 V1.1.1, clause 9.1.1</w:t>
      </w:r>
    </w:p>
    <w:p w:rsidR="00761C1B" w:rsidRDefault="00761C1B" w:rsidP="00761C1B"/>
    <w:p w:rsidR="00761C1B" w:rsidRDefault="00761C1B" w:rsidP="00761C1B">
      <w:r>
        <w:t xml:space="preserve">                                                                                                                                                                                                                                                                                                                                                                                                                                                                                                                                                                                                                                                                                                                                                                                                                                                                                                                                                                                                                                                                                                                                                                                                                                                                                                                                                                                                                                                                                                                                                                                                                                                                                                                                                                                                                                                                                                                                                                                                                                                                                                                                                                                                                                                                                                                                                                                                                                                                                                                                                                                                                                                                                                                                                                                                                                                                                                                                                                                                                                                                                                                                                                                                                                                                                                                                                                                                                                                                                                                                                                                                                                                                                                                                                                                                                                                                                                                                                                                                                                                                                                                                                                                                                                                                                                                                                                                                                                                                                                                                                                                                                                                                                                                                                                                                                                                                                                                                                                                                                                                                                                                                                                                                                                                                                                                                                                                                                                                                                                                                                                                                                                                                                                                                                                                                                                                                                                                                                                                                                                                                                                                                                                                                                                                                                                                                                                                                                                                                                                                                                                                                                                                                                                                                                                                                                                                                                                                                                                                                                                                                                                                              The maximum usable sensitivity (data) expressed as field strength is the average field strength, expressed in dbï</w:t>
      </w:r>
      <w:r>
        <w:rPr>
          <w:rFonts w:ascii="Calibri" w:hAnsi="Calibri" w:cs="Calibri"/>
        </w:rPr>
        <w:t>­</w:t>
      </w:r>
      <w:r>
        <w:t xml:space="preserve">v/m, produced by a signal at the nominal frequency of the receiver, modulated with the test signal m3 or m4 (see clause 6.3.2) which will, without interference, produce after demodulation a data signal with a specified bit error ratio or a specified successful message ratio. the specified bit error ratio is 10-2. the specified successful message ratio is 80 %. </w:t>
      </w:r>
    </w:p>
    <w:p w:rsidR="00761C1B" w:rsidRDefault="00761C1B" w:rsidP="00761C1B">
      <w:r>
        <w:t>SOURCE: Used in EN 302 561 V2.1.1, clause 8.2.1</w:t>
      </w:r>
    </w:p>
    <w:p w:rsidR="00761C1B" w:rsidRDefault="00761C1B" w:rsidP="00761C1B"/>
    <w:p w:rsidR="00761C1B" w:rsidRDefault="00761C1B" w:rsidP="00761C1B">
      <w:r>
        <w:t xml:space="preserve">                                                                                                                                                                                                                                                                                                                                                                                                                                                                                                                                                                                                                                                                                                                                                                                                                                                                                                                                                                                                                                                                                                                                                                                                                                                                                                                                                                                                                                                                                                                                                                                                                                                                                                                                                                                                                                                                                                                                                                                                                                                                                                                                                                                                                                                                                                                                                                                                                                                                                                                                                                                                                                                                                                                                                                                                                                                                                                                                                                                                                                                                                                                                                                                                                                                                                                                                                                                                                                                                                                                                                                                                                                                                                                                                                                                                                                                                                                                                                                                                                                                                                                                                                                                                                                                                                                                                                                                                                                                                                                                                                                                                                                                                                                                                                                                                                                                                                                                                                                                                                                                                                                                                                                                                                                                                                                                                                                                                                                                                                                                                                                                                                                                                                                                                                                                                                                                                                                                                                                                                                                                                                                                                                                                                                                                                                                                                                                                                                                                                                                                                                                                                                                                                                                                                                                                                                                                                                                                                                                                                                                                                                                                              The maximum usable sensitivity (data) expressed as field strength is the field strength, expressed in db?v/m, produced by a carrier at the nominal frequency of the receiver, modulated with the test signal m2 or m6 (see clause 6.1.3) which will, without interference, produce after demodulation a data signal with a specified bit error ratio or a specified successful message ratio. the specified bit error ratio is 10-2. the specified successful message ratio is 0,8. </w:t>
      </w:r>
    </w:p>
    <w:p w:rsidR="00761C1B" w:rsidRDefault="00761C1B" w:rsidP="00761C1B">
      <w:r>
        <w:t>SOURCE: Used in EN 301 166-01 V1.3.1, clause 8.4.1</w:t>
      </w:r>
    </w:p>
    <w:p w:rsidR="00761C1B" w:rsidRDefault="00761C1B" w:rsidP="00761C1B"/>
    <w:p w:rsidR="00761C1B" w:rsidRDefault="00761C1B" w:rsidP="00761C1B">
      <w:r>
        <w:t xml:space="preserve">                                                                                                                                                                                                                                                                                                                                                                                                                                                                                                                                                                                                                                                                                                                                                                                                                                                                                                                                                                                                                                                                                                                                                                                                                                                                                                                                                                                                                                                                                                                                                                                                                                                                                                                                                                                                                                                                                                                                                                                                                                                                                                                                                                                                                                                                                                                                                                                                                                                                                                                                                                                                                                                                                                                                                                                                                                                                                                                                                                                                                                                                                                                                                                                                                                                                                                                                                                                                                                                                                                                                                                                                                                                                                                                                                                                                                                                                                                                                                                                                                                                                                                                                                                                                                                                                                                                                                                                                                                                                                                                                                                                                                                                                                                                                                                                                                                                                                                                                                                                                                                                                                                                                                                                                                                                                                                                                                                                                                                                                                                                                                                                                                                                                                                                                                                                                                                                                                                                                                                                                                                                                                                                                                                                                                                                                                                                                                                                                                                                                                                                                                                                                                                                                                                                                                                                                                                                                                                                                                                                                                                                                                                                              The maximum usable sensitivity (data) expressed as field strength is the field strength, expressed in dbï</w:t>
      </w:r>
      <w:r>
        <w:rPr>
          <w:rFonts w:ascii="Calibri" w:hAnsi="Calibri" w:cs="Calibri"/>
        </w:rPr>
        <w:t>­</w:t>
      </w:r>
      <w:r>
        <w:t xml:space="preserve">v/m, produced by a carrier at the nominal frequency of the receiver, modulated with the test signal m2 or m6 (see clause 6.1.3) which will, without interference, produce after demodulation a data signal with a specified bit error ratio or a specified successful message ratio. the specified bit error ratio is 10-2. the specified successful message ratio is 0,8. </w:t>
      </w:r>
    </w:p>
    <w:p w:rsidR="00761C1B" w:rsidRDefault="00761C1B" w:rsidP="00761C1B">
      <w:r>
        <w:t>SOURCE: Used in EN 301 166 V2.1.1, clause 8.4.1</w:t>
      </w:r>
    </w:p>
    <w:p w:rsidR="00761C1B" w:rsidRDefault="00761C1B" w:rsidP="00761C1B"/>
    <w:p w:rsidR="00761C1B" w:rsidRDefault="00761C1B" w:rsidP="00761C1B">
      <w:r>
        <w:t xml:space="preserve">                                                                                                                                                                                                                                                                                                                                                                                                                                                                                                                                                                                                                                                                                                                                                                                                                                                                                                                                                                                                                                                                                                                                                                                                                                                                                                                                                                                                                                                                                                                                                                                                                                                                                                                                                                                                                                                                                                                                                                                                                                                                                                                                                                                                                                                                                                                                                                                                                                                                                                                                                                                                                                                                                                                                                                                                                                                                                                                                                                                                                                                                                                                                                                                                                                                                                                                                                                                                                                                                                                                                                                                                                                                                                                                                                                                                                                                                                                                                                                                                                                                                                                                                                                                                                                                                                                                                                                                                                                                                                                                                                                                                                                                                                                                                                                                                                                                                                                                                                                                                                                                                                                                                                                                                                                                                                                                                                                                                                                                                                                                                                                                                                                                                                                                                                                                                                                                                                                                                                                                                                                                                                                                                                                                                                                                                                                                                                                                                                                                                                                                                                                                                                                                                                                                                                                                                                                                                                                                                                                                                                                                                                                                              The maximum usable sensitivity (data) of the receiver is the minimum level of signal (emf) at the receiver input, at the nominal frequency of the receiver, with test signal m2 or m7 as appropriate (see clause 6.1.3), which without interference will produce after demodulation a data signal with a specified bit error ratio or a specified successful message ratio. the specified bit error ratio is 10-2. the specified successful message ratio is 0,8. </w:t>
      </w:r>
    </w:p>
    <w:p w:rsidR="00761C1B" w:rsidRDefault="00761C1B" w:rsidP="00761C1B">
      <w:r>
        <w:t>SOURCE: Used in EN 301 166 V2.1.1, clause 8.3.1 SOURCE: Used in EN 301 166-01 V1.3.1, clause 8.3.1</w:t>
      </w:r>
    </w:p>
    <w:p w:rsidR="00761C1B" w:rsidRDefault="00761C1B" w:rsidP="00761C1B"/>
    <w:p w:rsidR="00761C1B" w:rsidRDefault="00761C1B" w:rsidP="00761C1B">
      <w:r>
        <w:t xml:space="preserve">                                                                                                                                                                                                                                                                                                                                                                                                                                                                                                                                                                                                                                                                                                                                                                                                                                                                                                                                                                                                                                                                                                                                                                                                                                                                                                                                                                                                                                                                                                                                                                                                                                                                                                                                                                                                                                                                                                                                                                                                                                                                                                                                                                                                                                                                                                                                                                                                                                                                                                                                                                                                                                                                                                                                                                                                                                                                                                                                                                                                                                                                                                                                                                                                                                                                                                                                                                                                                                                                                                                                                                                                                                                                                                                                                                                                                                                                                                                                                                                                                                                                                                                                                                                                                                                                                                                                                                                                                                                                                                                                                                                                                                                                                                                                                                                                                                                                                                                                                                                                                                                                                                                                                                                                                                                                                                                                                                                                                                                                                                                                                                                                                                                                                                                                                                                                                                                                                                                                                                                                                                                                                                                                                                                                                                                                                                                                                                                                                                                                                                                                                                                                                                                                                                                                                                                                                                                                                                                                                                                                                                                                                                                              The maximum usable sensitivity (response, conducted) is defined in en 300 219-1 [4], clause 9.2.1. </w:t>
      </w:r>
    </w:p>
    <w:p w:rsidR="00761C1B" w:rsidRDefault="00761C1B" w:rsidP="00761C1B">
      <w:r>
        <w:t>SOURCE: Used in EN 300 219-02 V1.1.1, clause 4.2.10.1</w:t>
      </w:r>
    </w:p>
    <w:p w:rsidR="00761C1B" w:rsidRDefault="00761C1B" w:rsidP="00761C1B"/>
    <w:p w:rsidR="00761C1B" w:rsidRDefault="00761C1B" w:rsidP="00761C1B">
      <w:r>
        <w:t xml:space="preserve">                                                                                                                                                                                                                                                                                                                                                                                                                                                                                                                                                                                                                                                                                                                                                                                                                                                                                                                                                                                                                                                                                                                                                                                                                                                                                                                                                                                                                                                                                                                                                                                                                                                                                                                                                                                                                                                                                                                                                                                                                                                                                                                                                                                                                                                                                                                                                                                                                                                                                                                                                                                                                                                                                                                                                                                                                                                                                                                                                                                                                                                                                                                                                                                                                                                                                                                                                                                                                                                                                                                                                                                                                                                                                                                                                                                                                                                                                                                                                                                                                                                                                                                                                                                                                                                                                                                                                                                                                                                                                                                                                                                                                                                                                                                                                                                                                                                                                                                                                                                                                                                                                                                                                                                                                                                                                                                                                                                                                                                                                                                                                                                                                                                                                                                                                                                                                                                                                                                                                                                                                                                                                                                                                                                                                                                                                                                                                                                                                                                                                                                                                                                                                                                                                                                                                                                                                                                                                                                                                                                                                                                                                                                              The maximum usable sensitivity (responses, conducted) of the receiver is the minimum level of signal (emf) at the receiver input, produced by a carrier at the nominal frequency of the receiver, modulated with the normal test signal d-m3 (see clause 7.3), which will, without interference, produce after demodulation a specified successful response ratio. the specified response ratio is 80 %. </w:t>
      </w:r>
    </w:p>
    <w:p w:rsidR="00761C1B" w:rsidRDefault="00761C1B" w:rsidP="00761C1B">
      <w:r>
        <w:t>SOURCE: Used in EN 300 219 V2.1.1, clause 9.2.1</w:t>
      </w:r>
    </w:p>
    <w:p w:rsidR="00761C1B" w:rsidRDefault="00761C1B" w:rsidP="00761C1B"/>
    <w:p w:rsidR="00761C1B" w:rsidRDefault="00761C1B" w:rsidP="00761C1B">
      <w:r>
        <w:t xml:space="preserve">                                                                                                                                                                                                                                                                                                                                                                                                                                                                                                                                                                                                                                                                                                                                                                                                                                                                                                                                                                                                                                                                                                                                                                                                                                                                                                                                                                                                                                                                                                                                                                                                                                                                                                                                                                                                                                                                                                                                                                                                                                                                                                                                                                                                                                                                                                                                                                                                                                                                                                                                                                                                                                                                                                                                                                                                                                                                                                                                                                                                                                                                                                                                                                                                                                                                                                                                                                                                                                                                                                                                                                                                                                                                                                                                                                                                                                                                                                                                                                                                                                                                                                                                                                                                                                                                                                                                                                                                                                                                                                                                                                                                                                                                                                                                                                                                                                                                                                                                                                                                                                                                                                                                                                                                                                                                                                                                                                                                                                                                                                                                                                                                                                                                                                                                                                                                                                                                                                                                                                                                                                                                                                                                                                                                                                                                                                                                                                                                                                                                                                                                                                                                                                                                                                                                                                                                                                                                                                                                                                                                                                                                                                                              The maximum usable sensitivity is defined as the minimum receiver radio frequency (rf) input signal level or field strength able to produce a specified analogue sinad ratio or bit error ratio (ber), or other specified output performance which depends on this input signal level. in the present document receiver sensitivity is determined by the onset of picture degradation. </w:t>
      </w:r>
    </w:p>
    <w:p w:rsidR="00761C1B" w:rsidRDefault="00761C1B" w:rsidP="00761C1B">
      <w:r>
        <w:t>SOURCE: Used in EN 303 340 V1.1.2, clause 4.2.3.1</w:t>
      </w:r>
    </w:p>
    <w:p w:rsidR="00761C1B" w:rsidRDefault="00761C1B" w:rsidP="00761C1B"/>
    <w:p w:rsidR="00761C1B" w:rsidRDefault="00761C1B" w:rsidP="00761C1B">
      <w:r>
        <w:t xml:space="preserve">                                                                                                                                                                                                                                                                                                                                                                                                                                                                                                                                                                                                                                                                                                                                                                                                                                                                                                                                                                                                                                                                                                                                                                                                                                                                                                                                                                                                                                                                                                                                                                                                                                                                                                                                                                                                                                                                                                                                                                                                                                                                                                                                                                                                                                                                                                                                                                                                                                                                                                                                                                                                                                                                                                                                                                                                                                                                                                                                                                                                                                                                                                                                                                                                                                                                                                                                                                                                                                                                                                                                                                                                                                                                                                                                                                                                                                                                                                                                                                                                                                                                                                                                                                                                                                                                                                                                                                                                                                                                                                                                                                                                                                                                                                                                                                                                                                                                                                                                                                                                                                                                                                                                                                                                                                                                                                                                                                                                                                                                                                                                                                                                                                                                                                                                                                                                                                                                                                                                                                                                                                                                                                                                                                                                                                                                                                                                                                                                                                                                                                                                                                                                                                                                                                                                                                                                                                                                                                                                                                                                                                                                                                                              The maximum usable sensitivity is defined in en 300 162-1 [2], clause 9.3.1. </w:t>
      </w:r>
    </w:p>
    <w:p w:rsidR="00761C1B" w:rsidRDefault="00761C1B" w:rsidP="00761C1B">
      <w:r>
        <w:t>SOURCE: Used in EN 300 162-02 V1.2.1, clause 4.2.8.1</w:t>
      </w:r>
    </w:p>
    <w:p w:rsidR="00761C1B" w:rsidRDefault="00761C1B" w:rsidP="00761C1B"/>
    <w:p w:rsidR="00761C1B" w:rsidRDefault="00761C1B" w:rsidP="00761C1B">
      <w:r>
        <w:t xml:space="preserve">                                                                                                                                                                                                                                                                                                                                                                                                                                                                                                                                                                                                                                                                                                                                                                                                                                                                                                                                                                                                                                                                                                                                                                                                                                                                                                                                                                                                                                                                                                                                                                                                                                                                                                                                                                                                                                                                                                                                                                                                                                                                                                                                                                                                                                                                                                                                                                                                                                                                                                                                                                                                                                                                                                                                                                                                                                                                                                                                                                                                                                                                                                                                                                                                                                                                                                                                                                                                                                                                                                                                                                                                                                                                                                                                                                                                                                                                                                                                                                                                                                                                                                                                                                                                                                                                                                                                                                                                                                                                                                                                                                                                                                                                                                                                                                                                                                                                                                                                                                                                                                                                                                                                                                                                                                                                                                                                                                                                                                                                                                                                                                                                                                                                                                                                                                                                                                                                                                                                                                                                                                                                                                                                                                                                                                                                                                                                                                                                                                                                                                                                                                                                                                                                                                                                                                                                                                                                                                                                                                                                                                                                                                                              The maximum usable sensitivity is the minimum level of a radio frequency input signal with specified modulation which will produce at the receiver analogue outputs a chosen value of signal + noise + distortion/noise + distortion (sinad) ratio and, at the same time an output power not less than the standard output power. in the case of digital outputs it is the minimum level of a radio frequency input signal with specified modulation which will produce a chosen value of bit error ratio. </w:t>
      </w:r>
    </w:p>
    <w:p w:rsidR="00761C1B" w:rsidRDefault="00761C1B" w:rsidP="00761C1B">
      <w:r>
        <w:t>SOURCE: Used in EN 300 373-02 V1.2.1, clause 4.2.6.1 SOURCE: Used in EN 303 402 V2.1.1, clause 9.2.1</w:t>
      </w:r>
    </w:p>
    <w:p w:rsidR="00761C1B" w:rsidRDefault="00761C1B" w:rsidP="00761C1B"/>
    <w:p w:rsidR="00761C1B" w:rsidRDefault="00761C1B" w:rsidP="00761C1B">
      <w:r>
        <w:t xml:space="preserve">                                                                                                                                                                                                                                                                                                                                                                                                                                                                                                                                                                                                                                                                                                                                                                                                                                                                                                                                                                                                                                                                                                                                                                                                                                                                                                                                                                                                                                                                                                                                                                                                                                                                                                                                                                                                                                                                                                                                                                                                                                                                                                                                                                                                                                                                                                                                                                                                                                                                                                                                                                                                                                                                                                                                                                                                                                                                                                                                                                                                                                                                                                                                                                                                                                                                                                                                                                                                                                                                                                                                                                                                                                                                                                                                                                                                                                                                                                                                                                                                                                                                                                                                                                                                                                                                                                                                                                                                                                                                                                                                                                                                                                                                                                                                                                                                                                                                                                                                                                                                                                                                                                                                                                                                                                                                                                                                                                                                                                                                                                                                                                                                                                                                                                                                                                                                                                                                                                                                                                                                                                                                                                                                                                                                                                                                                                                                                                                                                                                                                                                                                                                                                                                                                                                                                                                                                                                                                                                                                                                                                                                                                                                              The maximum usable sensitivity is the minimum level of a radio frequency input signal with specified modulation which will produce at the receiver analogue outputs a chosen value of signal plus noise plus distortion to noise plus distortion (sinad) ratio and, at the same time an output power not less than the standard output power. </w:t>
      </w:r>
    </w:p>
    <w:p w:rsidR="00761C1B" w:rsidRDefault="00761C1B" w:rsidP="00761C1B">
      <w:r>
        <w:t>SOURCE: Used in EN 300 373-01 V1.4.1, clause 10.5.1</w:t>
      </w:r>
    </w:p>
    <w:p w:rsidR="00761C1B" w:rsidRDefault="00761C1B" w:rsidP="00761C1B"/>
    <w:p w:rsidR="00761C1B" w:rsidRDefault="00761C1B" w:rsidP="00761C1B">
      <w:r>
        <w:t xml:space="preserve">                                                                                                                                                                                                                                                                                                                                                                                                                                                                                                                                                                                                                                                                                                                                                                                                                                                                                                                                                                                                                                                                                                                                                                                                                                                                                                                                                                                                                                                                                                                                                                                                                                                                                                                                                                                                                                                                                                                                                                                                                                                                                                                                                                                                                                                                                                                                                                                                                                                                                                                                                                                                                                                                                                                                                                                                                                                                                                                                                                                                                                                                                                                                                                                                                                                                                                                                                                                                                                                                                                                                                                                                                                                                                                                                                                                                                                                                                                                                                                                                                                                                                                                                                                                                                                                                                                                                                                                                                                                                                                                                                                                                                                                                                                                                                                                                                                                                                                                                                                                                                                                                                                                                                                                                                                                                                                                                                                                                                                                                                                                                                                                                                                                                                                                                                                                                                                                                                                                                                                                                                                                                                                                                                                                                                                                                                                                                                                                                                                                                                                                                                                                                                                                                                                                                                                                                                                                                                                                                                                                                                                                                                                                              The maximum usable sensitivity is the minimum level of a radio frequency input signal with specified modulation which will produce at the receiver analogue outputs a chosen value of signal plus noise plus distortion to noise plus distortion (sinad) ratio. in the case of digital outputs it is the minimum level of a radio frequency input signal with specified modulation which will produce a chosen value of bit error ratio. </w:t>
      </w:r>
    </w:p>
    <w:p w:rsidR="00761C1B" w:rsidRDefault="00761C1B" w:rsidP="00761C1B">
      <w:r>
        <w:t>SOURCE: Used in EN 301 783 V2.1.1, clause 6.1.1</w:t>
      </w:r>
    </w:p>
    <w:p w:rsidR="00761C1B" w:rsidRDefault="00761C1B" w:rsidP="00761C1B"/>
    <w:p w:rsidR="00761C1B" w:rsidRDefault="00761C1B" w:rsidP="00761C1B">
      <w:r>
        <w:t xml:space="preserve">                                                                                                                                                                                                                                                                                                                                                                                                                                                                                                                                                                                                                                                                                                                                                                                                                                                                                                                                                                                                                                                                                                                                                                                                                                                                                                                                                                                                                                                                                                                                                                                                                                                                                                                                                                                                                                                                                                                                                                                                                                                                                                                                                                                                                                                                                                                                                                                                                                                                                                                                                                                                                                                                                                                                                                                                                                                                                                                                                                                                                                                                                                                                                                                                                                                                                                                                                                                                                                                                                                                                                                                                                                                                                                                                                                                                                                                                                                                                                                                                                                                                                                                                                                                                                                                                                                                                                                                                                                                                                                                                                                                                                                                                                                                                                                                                                                                                                                                                                                                                                                                                                                                                                                                                                                                                                                                                                                                                                                                                                                                                                                                                                                                                                                                                                                                                                                                                                                                                                                                                                                                                                                                                                                                                                                                                                                                                                                                                                                                                                                                                                                                                                                                                                                                                                                                                                                                                                                                                                                                                                                                                                                                              The maximum usable sensitivity of the dsc receiver is defined in en 301 025-1 [1], clause 10.1.1. </w:t>
      </w:r>
    </w:p>
    <w:p w:rsidR="00761C1B" w:rsidRDefault="00761C1B" w:rsidP="00761C1B">
      <w:r>
        <w:t>SOURCE: Used in EN 301 025-02 V1.5.1, clause 4.2.19.1</w:t>
      </w:r>
    </w:p>
    <w:p w:rsidR="00761C1B" w:rsidRDefault="00761C1B" w:rsidP="00761C1B"/>
    <w:p w:rsidR="00761C1B" w:rsidRDefault="00761C1B" w:rsidP="00761C1B">
      <w:r>
        <w:t xml:space="preserve">                                                                                                                                                                                                                                                                                                                                                                                                                                                                                                                                                                                                                                                                                                                                                                                                                                                                                                                                                                                                                                                                                                                                                                                                                                                                                                                                                                                                                                                                                                                                                                                                                                                                                                                                                                                                                                                                                                                                                                                                                                                                                                                                                                                                                                                                                                                                                                                                                                                                                                                                                                                                                                                                                                                                                                                                                                                                                                                                                                                                                                                                                                                                                                                                                                                                                                                                                                                                                                                                                                                                                                                                                                                                                                                                                                                                                                                                                                                                                                                                                                                                                                                                                                                                                                                                                                                                                                                                                                                                                                                                                                                                                                                                                                                                                                                                                                                                                                                                                                                                                                                                                                                                                                                                                                                                                                                                                                                                                                                                                                                                                                                                                                                                                                                                                                                                                                                                                                                                                                                                                                                                                                                                                                                                                                                                                                                                                                                                                                                                                                                                                                                                                                                                                                                                                                                                                                                                                                                                                                                                                                                                                                                              The maximum usable sensitivity of the dsc receiver is defined in en 301 929-1 [5], clause 9.13.1. </w:t>
      </w:r>
    </w:p>
    <w:p w:rsidR="00761C1B" w:rsidRDefault="00761C1B" w:rsidP="00761C1B">
      <w:r>
        <w:t>SOURCE: Used in EN 301 929-02 V1.2.1, clause 4.2.18.1</w:t>
      </w:r>
    </w:p>
    <w:p w:rsidR="00761C1B" w:rsidRDefault="00761C1B" w:rsidP="00761C1B"/>
    <w:p w:rsidR="00761C1B" w:rsidRDefault="00761C1B" w:rsidP="00761C1B">
      <w:r>
        <w:t xml:space="preserve">                                                                                                                                                                                                                                                                                                                                                                                                                                                                                                                                                                                                                                                                                                                                                                                                                                                                                                                                                                                                                                                                                                                                                                                                                                                                                                                                                                                                                                                                                                                                                                                                                                                                                                                                                                                                                                                                                                                                                                                                                                                                                                                                                                                                                                                                                                                                                                                                                                                                                                                                                                                                                                                                                                                                                                                                                                                                                                                                                                                                                                                                                                                                                                                                                                                                                                                                                                                                                                                                                                                                                                                                                                                                                                                                                                                                                                                                                                                                                                                                                                                                                                                                                                                                                                                                                                                                                                                                                                                                                                                                                                                                                                                                                                                                                                                                                                                                                                                                                                                                                                                                                                                                                                                                                                                                                                                                                                                                                                                                                                                                                                                                                                                                                                                                                                                                                                                                                                                                                                                                                                                                                                                                                                                                                                                                                                                                                                                                                                                                                                                                                                                                                                                                                                                                                                                                                                                                                                                                                                                                                                                                                                                              The maximum usable sensitivity of the receiver is defined in en 300 698-1 [1], clause 9.3.1. </w:t>
      </w:r>
    </w:p>
    <w:p w:rsidR="00761C1B" w:rsidRDefault="00761C1B" w:rsidP="00761C1B">
      <w:r>
        <w:t>SOURCE: Used in EN 300 698-02 V1.2.1, clause 4.2.11.1</w:t>
      </w:r>
    </w:p>
    <w:p w:rsidR="00761C1B" w:rsidRDefault="00761C1B" w:rsidP="00761C1B"/>
    <w:p w:rsidR="00761C1B" w:rsidRDefault="00761C1B" w:rsidP="00761C1B">
      <w:r>
        <w:t xml:space="preserve">                                                                                                                                                                                                                                                                                                                                                                                                                                                                                                                                                                                                                                                                                                                                                                                                                                                                                                                                                                                                                                                                                                                                                                                                                                                                                                                                                                                                                                                                                                                                                                                                                                                                                                                                                                                                                                                                                                                                                                                                                                                                                                                                                                                                                                                                                                                                                                                                                                                                                                                                                                                                                                                                                                                                                                                                                                                                                                                                                                                                                                                                                                                                                                                                                                                                                                                                                                                                                                                                                                                                                                                                                                                                                                                                                                                                                                                                                                                                                                                                                                                                                                                                                                                                                                                                                                                                                                                                                                                                                                                                                                                                                                                                                                                                                                                                                                                                                                                                                                                                                                                                                                                                                                                                                                                                                                                                                                                                                                                                                                                                                                                                                                                                                                                                                                                                                                                                                                                                                                                                                                                                                                                                                                                                                                                                                                                                                                                                                                                                                                                                                                                                                                                                                                                                                                                                                                                                                                                                                                                                                                                                                                                              The maximum usable sensitivity of the receiver is the minimum field strength present at the location of the receiver at the nominal frequency of the receiver and with normal test modulation which will fulfil the requirements of clause 8.1. this measurement applies only to equipment without an external antenna connector. </w:t>
      </w:r>
    </w:p>
    <w:p w:rsidR="00761C1B" w:rsidRDefault="00761C1B" w:rsidP="00761C1B">
      <w:r>
        <w:t>SOURCE: Used in EN 300 086 V2.1.2, clause 8.2.1 SOURCE: Used in EN 300 086-01 V1.4.1, clause 8.2.1</w:t>
      </w:r>
    </w:p>
    <w:p w:rsidR="00761C1B" w:rsidRDefault="00761C1B" w:rsidP="00761C1B"/>
    <w:p w:rsidR="00761C1B" w:rsidRDefault="00761C1B" w:rsidP="00761C1B">
      <w:r>
        <w:t xml:space="preserve">                                                                                                                                                                                                                                                                                                                                                                                                                                                                                                                                                                                                                                                                                                                                                                                                                                                                                                                                                                                                                                                                                                                                                                                                                                                                                                                                                                                                                                                                                                                                                                                                                                                                                                                                                                                                                                                                                                                                                                                                                                                                                                                                                                                                                                                                                                                                                                                                                                                                                                                                                                                                                                                                                                                                                                                                                                                                                                                                                                                                                                                                                                                                                                                                                                                                                                                                                                                                                                                                                                                                                                                                                                                                                                                                                                                                                                                                                                                                                                                                                                                                                                                                                                                                                                                                                                                                                                                                                                                                                                                                                                                                                                                                                                                                                                                                                                                                                                                                                                                                                                                                                                                                                                                                                                                                                                                                                                                                                                                                                                                                                                                                                                                                                                                                                                                                                                                                                                                                                                                                                                                                                                                                                                                                                                                                                                                                                                                                                                                                                                                                                                                                                                                                                                                                                                                                                                                                                                                                                                                                                                                                                                                              The maximum usable sensitivity of the receiver is the minimum level of signal (emf) at the receiver input, at the nominal frequency of the receiver and with normal test modulation, which will produce: - an audio frequency output power of at least 25 % of the rated power output, (see clause 7.2); and - a snd/nd ratio of 20 db, measured at the receiver output through a telephone psophometric weighting network as described in itu-trecommendation o.41 [3]. </w:t>
      </w:r>
    </w:p>
    <w:p w:rsidR="00761C1B" w:rsidRDefault="00761C1B" w:rsidP="00761C1B">
      <w:r>
        <w:t>SOURCE: Used in EN 300 433-01 V1.3.1, clause 8.1.1</w:t>
      </w:r>
    </w:p>
    <w:p w:rsidR="00761C1B" w:rsidRDefault="00761C1B" w:rsidP="00761C1B"/>
    <w:p w:rsidR="00761C1B" w:rsidRDefault="00761C1B" w:rsidP="00761C1B">
      <w:r>
        <w:t xml:space="preserve">                                                                                                                                                                                                                                                                                                                                                                                                                                                                                                                                                                                                                                                                                                                                                                                                                                                                                                                                                                                                                                                                                                                                                                                                                                                                                                                                                                                                                                                                                                                                                                                                                                                                                                                                                                                                                                                                                                                                                                                                                                                                                                                                                                                                                                                                                                                                                                                                                                                                                                                                                                                                                                                                                                                                                                                                                                                                                                                                                                                                                                                                                                                                                                                                                                                                                                                                                                                                                                                                                                                                                                                                                                                                                                                                                                                                                                                                                                                                                                                                                                                                                                                                                                                                                                                                                                                                                                                                                                                                                                                                                                                                                                                                                                                                                                                                                                                                                                                                                                                                                                                                                                                                                                                                                                                                                                                                                                                                                                                                                                                                                                                                                                                                                                                                                                                                                                                                                                                                                                                                                                                                                                                                                                                                                                                                                                                                                                                                                                                                                                                                                                                                                                                                                                                                                                                                                                                                                                                                                                                                                                                                                                                              The maximum usable sensitivity of the receiver is the minimum level of signal (emf) at the receiver input, at the nominal frequency of the receiver and with normal test modulation, which will produce: - an audio frequency output power of at least 25 % of the rated power output, (see clause 7.2); and - a snd/nd ratio of 20 db, measured at the receiver output through a telephone psophometric weighting network as described in recommendation itu-t o.41 [3]. </w:t>
      </w:r>
    </w:p>
    <w:p w:rsidR="00761C1B" w:rsidRDefault="00761C1B" w:rsidP="00761C1B">
      <w:r>
        <w:t>SOURCE: Used in EN 300 433 V2.1.1, clause 8.1.1</w:t>
      </w:r>
    </w:p>
    <w:p w:rsidR="00761C1B" w:rsidRDefault="00761C1B" w:rsidP="00761C1B"/>
    <w:p w:rsidR="00761C1B" w:rsidRDefault="00761C1B" w:rsidP="00761C1B">
      <w:r>
        <w:t xml:space="preserve">                                                                                                                                                                                                                                                                                                                                                                                                                                                                                                                                                                                                                                                                                                                                                                                                                                                                                                                                                                                                                                                                                                                                                                                                                                                                                                                                                                                                                                                                                                                                                                                                                                                                                                                                                                                                                                                                                                                                                                                                                                                                                                                                                                                                                                                                                                                                                                                                                                                                                                                                                                                                                                                                                                                                                                                                                                                                                                                                                                                                                                                                                                                                                                                                                                                                                                                                                                                                                                                                                                                                                                                                                                                                                                                                                                                                                                                                                                                                                                                                                                                                                                                                                                                                                                                                                                                                                                                                                                                                                                                                                                                                                                                                                                                                                                                                                                                                                                                                                                                                                                                                                                                                                                                                                                                                                                                                                                                                                                                                                                                                                                                                                                                                                                                                                                                                                                                                                                                                                                                                                                                                                                                                                                                                                                                                                                                                                                                                                                                                                                                                                                                                                                                                                                                                                                                                                                                                                                                                                                                                                                                                                                                              The maximum usable sensitivity of the receiver is the minimum level of the rf signal at the nominal frequency of the receiver which, when applied to the receiver input with normal test modulation, will produce an audio frequency output power equal to at least 50 % of the maximum audio frequency output power (see clause 9.1) and a sinad ratio of 12 db. </w:t>
      </w:r>
    </w:p>
    <w:p w:rsidR="00761C1B" w:rsidRDefault="00761C1B" w:rsidP="00761C1B">
      <w:r>
        <w:t>SOURCE: Used in EN 301 688 V1.2.1, clause 9.2.1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a test modulation will produce a bit error ratio of 10-2. </w:t>
      </w:r>
    </w:p>
    <w:p w:rsidR="00761C1B" w:rsidRDefault="00761C1B" w:rsidP="00761C1B">
      <w:r>
        <w:t>SOURCE: Used in EN 301 025 V2.2.1, clause 10.1.1 SOURCE: Used in EN 301 025-01 V1.5.1, clause 10.1.1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6.4), will produce: * in all cases, an audio frequency output power equal to 50 % of the rated output power (see clause 9.1); and * a signal + noise + distortion to noise + distortion (sinad) ratio of 20 db, measured at the receiver output through a psophometric telephone filtering network such as described in itu-t recommendation o.41 [2]. </w:t>
      </w:r>
    </w:p>
    <w:p w:rsidR="00761C1B" w:rsidRDefault="00761C1B" w:rsidP="00761C1B">
      <w:r>
        <w:t>SOURCE: Used in EN 301 025-01 V1.5.1,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6.4), will produce: * in all cases, an audio frequency output power equal to 50 % of the rated output power (see clause 9.1); and * a signal + noise + distortion to noise + distortion (sinad) ratio of 20 db, measured at the receiver output through a psophometric telephone filtering network such as described in recommendation itu-t o.41 [i.5]. </w:t>
      </w:r>
    </w:p>
    <w:p w:rsidR="00761C1B" w:rsidRDefault="00761C1B" w:rsidP="00761C1B">
      <w:r>
        <w:t>SOURCE: Used in EN 301 025 V2.2.1,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a test modulation will produce a symbol error rate of 10-2. </w:t>
      </w:r>
    </w:p>
    <w:p w:rsidR="00761C1B" w:rsidRDefault="00761C1B" w:rsidP="00761C1B">
      <w:r>
        <w:t>SOURCE: Used in EN 300 338 V1.2.1, clause 10.1.1 SOURCE: Used in EN 301 929 V2.1.1, clause 9.13.1 SOURCE: Used in EN 301 929-01 V1.2.1, clause 9.13.1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recommendation itu-t o.41 [i.3]. </w:t>
      </w:r>
    </w:p>
    <w:p w:rsidR="00761C1B" w:rsidRDefault="00761C1B" w:rsidP="00761C1B">
      <w:r>
        <w:t>SOURCE: Used in EN 302 885 V2.2.1, clause 9.3.1 SOURCE: Used in EN 302 885-01 V1.3.1,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itu-t recommendation o.41 [6]. </w:t>
      </w:r>
    </w:p>
    <w:p w:rsidR="00761C1B" w:rsidRDefault="00761C1B" w:rsidP="00761C1B">
      <w:r>
        <w:t>SOURCE: Used in EN 301 178-01 V1.4.1,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recommendation itu-t o.41 [6]. </w:t>
      </w:r>
    </w:p>
    <w:p w:rsidR="00761C1B" w:rsidRDefault="00761C1B" w:rsidP="00761C1B">
      <w:r>
        <w:t>SOURCE: Used in EN 301 178 V2.2.1,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6.3), will produce: * in all cases, an audio frequency output power equal to 50 % of the rated output power (see clause 9.1); and * a sinad ratio of 20 db, measured at the receiver output through a psophometric telephone filtering network such as described in itu-t recommendation o.41 [7]. </w:t>
      </w:r>
    </w:p>
    <w:p w:rsidR="00761C1B" w:rsidRDefault="00761C1B" w:rsidP="00761C1B">
      <w:r>
        <w:t>SOURCE: Used in EN 300 162-01 V1.4.1,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6.4) will produce a specified analogue sinad ratio. </w:t>
      </w:r>
    </w:p>
    <w:p w:rsidR="00761C1B" w:rsidRDefault="00761C1B" w:rsidP="00761C1B">
      <w:r>
        <w:t>SOURCE: Used in EN 300 225 V1.5.1, clause 10.3.1 SOURCE: Used in EN 301 466 V1.2.1, clause 9.3.1</w:t>
      </w:r>
    </w:p>
    <w:p w:rsidR="00761C1B" w:rsidRDefault="00761C1B" w:rsidP="00761C1B"/>
    <w:p w:rsidR="00761C1B" w:rsidRDefault="00761C1B" w:rsidP="00761C1B">
      <w:r>
        <w:t xml:space="preserve">                                                                                                                                                                                                                                                                                                                                                                                                                                                                                                                                                                                                                                                                                                                                                                                                                                                                                                                                                                                                                                                                                                                                                                                                                                                                                                                                                                                                                                                                                                                                                                                                                                                                                                                                                                                                                                                                                                                                                                                                                                                                                                                                                                                                                                                                                                                                                                                                                                                                                                                                                                                                                                                                                                                                                                                                                                                                                                                                                                                                                                                                                                                                                                                                                                                                                                                                                                                                                                                                                                                                                                                                                                                                                                                                                                                                                                                                                                                                                                                                                                                                                                                                                                                                                                                                                                                                                                                                                                                                                                                                                                                                                                                                                                                                                                                                                                                                                                                                                                                                                                                                                                                                                                                                                                                                                                                                                                                                                                                                                                                                                                                                                                                                                                                                                                                                                                                                                                                                                                                                                                                                                                                                                                                                                                                                                                                                                                                                                                                                                                                                                                                                                                                                                                                                                                                                                                                                                                                                                                                                                                                                                                                              The maximum usable sensitivity of the receiver is the minimum level of the signal (emf) at the receiver input, at the nominal frequency of the receiver which, and with normal test modulation, clause 6.3, which will produce: - a sinad ratio of 20 db, measured at the receiver output through a psophometric telephone weighting network as described in itu-t recommendation o.41 [4]. with the receivers set to an audio frequency output power of 50 % of the rated output power. </w:t>
      </w:r>
    </w:p>
    <w:p w:rsidR="00761C1B" w:rsidRDefault="00761C1B" w:rsidP="00761C1B">
      <w:r>
        <w:t>SOURCE: Used in EN 301 929-01 V1.2.1, clause 9.4.1</w:t>
      </w:r>
    </w:p>
    <w:p w:rsidR="00761C1B" w:rsidRDefault="00761C1B" w:rsidP="00761C1B"/>
    <w:p w:rsidR="00761C1B" w:rsidRDefault="00761C1B" w:rsidP="00761C1B">
      <w:r>
        <w:t xml:space="preserve">                                                                                                                                                                                                                                                                                                                                                                                                                                                                                                                                                                                                                                                                                                                                                                                                                                                                                                                                                                                                                                                                                                                                                                                                                                                                                                                                                                                                                                                                                                                                                                                                                                                                                                                                                                                                                                                                                                                                                                                                                                                                                                                                                                                                                                                                                                                                                                                                                                                                                                                                                                                                                                                                                                                                                                                                                                                                                                                                                                                                                                                                                                                                                                                                                                                                                                                                                                                                                                                                                                                                                                                                                                                                                                                                                                                                                                                                                                                                                                                                                                                                                                                                                                                                                                                                                                                                                                                                                                                                                                                                                                                                                                                                                                                                                                                                                                                                                                                                                                                                                                                                                                                                                                                                                                                                                                                                                                                                                                                                                                                                                                                                                                                                                                                                                                                                                                                                                                                                                                                                                                                                                                                                                                                                                                                                                                                                                                                                                                                                                                                                                                                                                                                                                                                                                                                                                                                                                                                                                                                                                                                                                                                              The maximum usable sensitivity of the receiver is the minimum level of the signal (emf) at the receiver input, at the nominal frequency of the receiver which, and with normal test modulation, clause 6.3, which will produce: - a sinad ratio of 20 db, measured at the receiver output through a psophometric telephone weighting network as described in recommendation itu-t o.41 [1]. with the receivers set to an audio frequency output power of 50 % of the rated output power. </w:t>
      </w:r>
    </w:p>
    <w:p w:rsidR="00761C1B" w:rsidRDefault="00761C1B" w:rsidP="00761C1B">
      <w:r>
        <w:t>SOURCE: Used in EN 301 929 V2.1.1, clause 9.4.1</w:t>
      </w:r>
    </w:p>
    <w:p w:rsidR="00761C1B" w:rsidRDefault="00761C1B" w:rsidP="00761C1B"/>
    <w:p w:rsidR="00761C1B" w:rsidRDefault="00761C1B" w:rsidP="00761C1B">
      <w:r>
        <w:t xml:space="preserve">                                                                                                                                                                                                                                                                                                                                                                                                                                                                                                                                                                                                                                                                                                                                                                                                                                                                                                                                                                                                                                                                                                                                                                                                                                                                                                                                                                                                                                                                                                                                                                                                                                                                                                                                                                                                                                                                                                                                                                                                                                                                                                                                                                                                                                                                                                                                                                                                                                                                                                                                                                                                                                                                                                                                                                                                                                                                                                                                                                                                                                                                                                                                                                                                                                                                                                                                                                                                                                                                                                                                                                                                                                                                                                                                                                                                                                                                                                                                                                                                                                                                                                                                                                                                                                                                                                                                                                                                                                                                                                                                                                                                                                                                                                                                                                                                                                                                                                                                                                                                                                                                                                                                                                                                                                                                                                                                                                                                                                                                                                                                                                                                                                                                                                                                                                                                                                                                                                                                                                                                                                                                                                                                                                                                                                                                                                                                                                                                                                                                                                                                                                                                                                                                                                                                                                                                                                                                                                                                                                                                                                                                                                                              The maximum usable sensitivity of the receiver is the minimum level of the signal (h-field strength) at the nominal frequency of the receiver which, when applied to the receiver input with normal test modulation (see clause 4.2.1.3), produces either of the following: * a (s + n)/n ratio of 6 db, measured at the terminals of the electroacoustic transducer for beacons with an acoustic signal indication; * an unambiguous optical indication of a received beacon signal for beacons with optical signal indication. </w:t>
      </w:r>
    </w:p>
    <w:p w:rsidR="00761C1B" w:rsidRDefault="00761C1B" w:rsidP="00761C1B">
      <w:r>
        <w:t>SOURCE: Used in EN 300 718-01 V2.1.1, clause 4.3.1.1</w:t>
      </w:r>
    </w:p>
    <w:p w:rsidR="00761C1B" w:rsidRDefault="00761C1B" w:rsidP="00761C1B"/>
    <w:p w:rsidR="00761C1B" w:rsidRDefault="00761C1B" w:rsidP="00761C1B">
      <w:r>
        <w:t xml:space="preserve">                                                                                                                                                                                                                                                                                                                                                                                                                                                                                                                                                                                                                                                                                                                                                                                                                                                                                                                                                                                                                                                                                                                                                                                                                                                                                                                                                                                                                                                                                                                                                                                                                                                                                                                                                                                                                                                                                                                                                                                                                                                                                                                                                                                                                                                                                                                                                                                                                                                                                                                                                                                                                                                                                                                                                                                                                                                                                                                                                                                                                                                                                                                                                                                                                                                                                                                                                                                                                                                                                                                                                                                                                                                                                                                                                                                                                                                                                                                                                                                                                                                                                                                                                                                                                                                                                                                                                                                                                                                                                                                                                                                                                                                                                                                                                                                                                                                                                                                                                                                                                                                                                                                                                                                                                                                                                                                                                                                                                                                                                                                                                                                                                                                                                                                                                                                                                                                                                                                                                                                                                                                                                                                                                                                                                                                                                                                                                                                                                                                                                                                                                                                                                                                                                                                                                                                                                                                                                                                                                                                                                                                                                                                              The maximum usable sensitivity of the receiver is the minimum level of the signal at the nominal frequency of the receiver which, when applied to the receiver antenna port with normal test modulation (see clause 6.3), will produce: - in all cases, an audio frequency output power equal to 50 % of the rated output power (see clause 9.1); and - a sinad ratio of 20 db, measured at the receiver output port through a psophometric telephone filtering network such as described in itu-t recommendation o.41 [4]. </w:t>
      </w:r>
    </w:p>
    <w:p w:rsidR="00761C1B" w:rsidRDefault="00761C1B" w:rsidP="00761C1B">
      <w:r>
        <w:t>SOURCE: Used in EN 300 698-01 V1.4.1, clause 9.3.1</w:t>
      </w:r>
    </w:p>
    <w:p w:rsidR="00761C1B" w:rsidRDefault="00761C1B" w:rsidP="00761C1B"/>
    <w:p w:rsidR="00761C1B" w:rsidRDefault="00761C1B" w:rsidP="00761C1B">
      <w:r>
        <w:t xml:space="preserve">                                                                                                                                                                                                                                                                                                                                                                                                                                                                                                                                                                                                                                                                                                                                                                                                                                                                                                                                                                                                                                                                                                                                                                                                                                                                                                                                                                                                                                                                                                                                                                                                                                                                                                                                                                                                                                                                                                                                                                                                                                                                                                                                                                                                                                                                                                                                                                                                                                                                                                                                                                                                                                                                                                                                                                                                                                                                                                                                                                                                                                                                                                                                                                                                                                                                                                                                                                                                                                                                                                                                                                                                                                                                                                                                                                                                                                                                                                                                                                                                                                                                                                                                                                                                                                                                                                                                                                                                                                                                                                                                                                                                                                                                                                                                                                                                                                                                                                                                                                                                                                                                                                                                                                                                                                                                                                                                                                                                                                                                                                                                                                                                                                                                                                                                                                                                                                                                                                                                                                                                                                                                                                                                                                                                                                                                                                                                                                                                                                                                                                                                                                                                                                                                                                                                                                                                                                                                                                                                                                                                                                                                                                                              The maximum usable sensitivity of the receiver is the minimum level of the signal at the nominal frequency of the receiver which, when applied to the receiver antenna port with normal test modulation (see clause 6.3), will produce: - in all cases, an audio frequency output power equal to 50 % of the rated output power (see clause 9.1); and - a sinad ratio of 20 db, measured at the receiver output port through a psophometric telephone filtering network such as described in recommendation itu-t o.41 [4]. </w:t>
      </w:r>
    </w:p>
    <w:p w:rsidR="00761C1B" w:rsidRDefault="00761C1B" w:rsidP="00761C1B">
      <w:r>
        <w:t>SOURCE: Used in EN 300 698 V2.2.1, clause 9.3.1</w:t>
      </w:r>
    </w:p>
    <w:p w:rsidR="00761C1B" w:rsidRDefault="00761C1B" w:rsidP="00761C1B"/>
    <w:p w:rsidR="00761C1B" w:rsidRDefault="00761C1B" w:rsidP="00761C1B">
      <w:r>
        <w:t xml:space="preserve">                                                                                                                                                                                                                                                                                                                                                                                                                                                                                                                                                                                                                                                                                                                                                                                                                                                                                                                                                                                                                                                                                                                                                                                                                                                                                                                                                                                                                                                                                                                                                                                                                                                                                                                                                                                                                                                                                                                                                                                                                                                                                                                                                                                                                                                                                                                                                                                                                                                                                                                                                                                                                                                                                                                                                                                                                                                                                                                                                                                                                                                                                                                                                                                                                                                                                                                                                                                                                                                                                                                                                                                                                                                                                                                                                                                                                                                                                                                                                                                                                                                                                                                                                                                                                                                                                                                                                                                                                                                                                                                                                                                                                                                                                                                                                                                                                                                                                                                                                                                                                                                                                                                                                                                                                                                                                                                                                                                                                                                                                                                                                                                                                                                                                                                                                                                                                                                                                                                                                                                                                                                                                                                                                                                                                                                                                                                                                                                                                                                                                                                                                                                                                                                                                                                                                                                                                                                                                                                                                                                                                                                                                                                              The maximum usable sensitivity of the receiver is the minimum level of the signal at the nominal frequency of the receiver which, when applied to the receiver antenna port with normal test modulation (see clause 6.4), will produce: * in all cases, an audio frequency output power equal to 50 % of the rated output power (see clause 9.1); and * a sinad ratio of 20 db, measured at the receiver output port through a psophometric telephone filtering network such as described in itu-t recommendation o.41 [2]. </w:t>
      </w:r>
    </w:p>
    <w:p w:rsidR="00761C1B" w:rsidRDefault="00761C1B" w:rsidP="00761C1B">
      <w:r>
        <w:t>SOURCE: Used in EN 300 720-01 V1.3.2, clause 9.3.1</w:t>
      </w:r>
    </w:p>
    <w:p w:rsidR="00761C1B" w:rsidRDefault="00761C1B" w:rsidP="00761C1B"/>
    <w:p w:rsidR="00761C1B" w:rsidRDefault="00761C1B" w:rsidP="00761C1B">
      <w:r>
        <w:t xml:space="preserve">                                                                                                                                                                                                                                                                                                                                                                                                                                                                                                                                                                                                                                                                                                                                                                                                                                                                                                                                                                                                                                                                                                                                                                                                                                                                                                                                                                                                                                                                                                                                                                                                                                                                                                                                                                                                                                                                                                                                                                                                                                                                                                                                                                                                                                                                                                                                                                                                                                                                                                                                                                                                                                                                                                                                                                                                                                                                                                                                                                                                                                                                                                                                                                                                                                                                                                                                                                                                                                                                                                                                                                                                                                                                                                                                                                                                                                                                                                                                                                                                                                                                                                                                                                                                                                                                                                                                                                                                                                                                                                                                                                                                                                                                                                                                                                                                                                                                                                                                                                                                                                                                                                                                                                                                                                                                                                                                                                                                                                                                                                                                                                                                                                                                                                                                                                                                                                                                                                                                                                                                                                                                                                                                                                                                                                                                                                                                                                                                                                                                                                                                                                                                                                                                                                                                                                                                                                                                                                                                                                                                                                                                                                                              The maximum usable sensitivity of the receiver is the minimum level of wanted rf signal, expressed in dbï</w:t>
      </w:r>
      <w:r>
        <w:rPr>
          <w:rFonts w:ascii="Calibri" w:hAnsi="Calibri" w:cs="Calibri"/>
        </w:rPr>
        <w:t>­</w:t>
      </w:r>
      <w:r>
        <w:t xml:space="preserve">v emf, applied to the receiver input with normal test modulation, which will produce: a) an audio output power equal to 50 % of the rated audio output power; and b) a sinad ratio of 20 db, measured at the receiver output through a psophometric telephone filtering network such as described in recommendation itu-t o.41 [7]. </w:t>
      </w:r>
    </w:p>
    <w:p w:rsidR="00761C1B" w:rsidRDefault="00761C1B" w:rsidP="00761C1B">
      <w:r>
        <w:t>SOURCE: Used in EN 301 925 V1.5.1, clause 12.3.1</w:t>
      </w:r>
    </w:p>
    <w:p w:rsidR="00761C1B" w:rsidRDefault="00761C1B" w:rsidP="00761C1B"/>
    <w:p w:rsidR="00761C1B" w:rsidRDefault="00761C1B" w:rsidP="00761C1B">
      <w:r>
        <w:t xml:space="preserve">                                                                                                                                                                                                                                                                                                                                                                                                                                                                                                                                                                                                                                                                                                                                                                                                                                                                                                                                                                                                                                                                                                                                                                                                                                                                                                                                                                                                                                                                                                                                                                                                                                                                                                                                                                                                                                                                                                                                                                                                                                                                                                                                                                                                                                                                                                                                                                                                                                                                                                                                                                                                                                                                                                                                                                                                                                                                                                                                                                                                                                                                                                                                                                                                                                                                                                                                                                                                                                                                                                                                                                                                                                                                                                                                                                                                                                                                                                                                                                                                                                                                                                                                                                                                                                                                                                                                                                                                                                                                                                                                                                                                                                                                                                                                                                                                                                                                                                                                                                                                                                                                                                                                                                                                                                                                                                                                                                                                                                                                                                                                                                                                                                                                                                                                                                                                                                                                                                                                                                                                                                                                                                                                                                                                                                                                                                                                                                                                                                                                                                                                                                                                                                                                                                                                                                                                                                                                                                                                                                                                                                                                                                                              The maximum useable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the receiver sensitivity at the antenna connector varies with the different applications and bit rates from approximately -75 dbm to -100 dbm or better. the receiver sensitivity, receiver demodulation capability (2, 4 or 8 phase shift keying (psk)), temperature category and subcarrier frequencies shall be declared on the application form. </w:t>
      </w:r>
    </w:p>
    <w:p w:rsidR="00761C1B" w:rsidRDefault="00761C1B" w:rsidP="00761C1B">
      <w:r>
        <w:t>SOURCE: Used in EN 300 674 V1.1.1, clause 8.1.1</w:t>
      </w:r>
    </w:p>
    <w:p w:rsidR="00761C1B" w:rsidRDefault="00761C1B" w:rsidP="00761C1B"/>
    <w:p w:rsidR="00761C1B" w:rsidRDefault="00761C1B" w:rsidP="00761C1B">
      <w:r>
        <w:t xml:space="preserve">                                                                                                                                                                                                                                                                                                                                                                                                                                                                                                                                                                                                                                                                                                                                                                                                                                                                                                                                                                                                                                                                                                                                                                                                                                                                                                                                                                                                                                                                                                                                                                                                                                                                                                                                                                                                                                                                                                                                                                                                                                                                                                                                                                                                                                                                                                                                                                                                                                                                                                                                                                                                                                                                                                                                                                                                                                                                                                                                                                                                                                                                                                                                                                                                                                                                                                                                                                                                                                                                                                                                                                                                                                                                                                                                                                                                                                                                                                                                                                                                                                                                                                                                                                                                                                                                                                                                                                                                                                                                                                                                                                                                                                                                                                                                                                                                                                                                                                                                                                                                                                                                                                                                                                                                                                                                                                                                                                                                                                                                                                                                                                                                                                                                                                                                                                                                                                                                                                                                                                                                                                                                                                                                                                                                                                                                                                                                                                                                                                                                                                                                                                                                                                                                                                                                                                                                                                                                                                                                                                                                                                                                                                                              The mean effective radiated power (erp) of the ue is shown in table 6. the manufacturer shall recommend the net power gain or loss of the antenna system to be installed with the ue such that the power measured at the transmitter output terminals can be directly related to the required erp (typical antenna systems have 2,5 db gain with respect to a half-wave dipole and 1,5 db cable loss). the station class indicated by the ue at the beginning of any call will be assumed by the system to be maintained throughout that call. table 6: ue nominal power levels ue power level (pl) ue attenuation code (mac) nominal erp (dbm) for ue power class (see note 4) ii iii iv v 0 0000 +30,0 - +28 +25 1 0001 +30,0 - +28 +25 2 0010 +28 - +28 +25 3 0011 +24 - +24 +23 4 0100 +20 - +20 +20 5 0101 +16 - +16 +16 6 0110 +12 - +12 +12 7 0111 +8 - +8 +8 8 1000 +2 ? 4 db - +2 ? 4 db +2 ? 4 db 9 1001 -3 ? 5 db - -3 ? 5 db -3 ? 5 (...\...) [the expected end of this definition was beyond the limit of 200 words] </w:t>
      </w:r>
    </w:p>
    <w:p w:rsidR="00761C1B" w:rsidRDefault="00761C1B" w:rsidP="00761C1B">
      <w:r>
        <w:t>SOURCE: Used in EN 301 908-08 V1.1.1, clause 4.2.2.4.1</w:t>
      </w:r>
    </w:p>
    <w:p w:rsidR="00761C1B" w:rsidRDefault="00761C1B" w:rsidP="00761C1B"/>
    <w:p w:rsidR="00761C1B" w:rsidRDefault="00761C1B" w:rsidP="00761C1B">
      <w:r>
        <w:t xml:space="preserve">                                                                                                                                                                                                                                                                                                                                                                                                                                                                                                                                                                                                                                                                                                                                                                                                                                                                                                                                                                                                                                                                                                                                                                                                                                                                                                                                                                                                                                                                                                                                                                                                                                                                                                                                                                                                                                                                                                                                                                                                                                                                                                                                                                                                                                                                                                                                                                                                                                                                                                                                                                                                                                                                                                                                                                                                                                                                                                                                                                                                                                                                                                                                                                                                                                                                                                                                                                                                                                                                                                                                                                                                                                                                                                                                                                                                                                                                                                                                                                                                                                                                                                                                                                                                                                                                                                                                                                                                                                                                                                                                                                                                                                                                                                                                                                                                                                                                                                                                                                                                                                                                                                                                                                                                                                                                                                                                                                                                                                                                                                                                                                                                                                                                                                                                                                                                                                                                                                                                                                                                                                                                                                                                                                                                                                                                                                                                                                                                                                                                                                                                                                                                                                                                                                                                                                                                                                                                                                                                                                                                                                                                                                                              The mean power spectral density for a given reference bandwidth represents the ratio of the mean value of the measured power over the reference bandwidth and the reference bandwidth itself. </w:t>
      </w:r>
    </w:p>
    <w:p w:rsidR="00761C1B" w:rsidRDefault="00761C1B" w:rsidP="00761C1B">
      <w:r>
        <w:t>SOURCE: Used in EN 302 480 V2.1.1, clause 4.2.5.1.1</w:t>
      </w:r>
    </w:p>
    <w:p w:rsidR="00761C1B" w:rsidRDefault="00761C1B" w:rsidP="00761C1B"/>
    <w:p w:rsidR="00761C1B" w:rsidRDefault="00761C1B" w:rsidP="00761C1B">
      <w:r>
        <w:t xml:space="preserve">                                                                                                                                                                                                                                                                                                                                                                                                                                                                                                                                                                                                                                                                                                                                                                                                                                                                                                                                                                                                                                                                                                                                                                                                                                                                                                                                                                                                                                                                                                                                                                                                                                                                                                                                                                                                                                                                                                                                                                                                                                                                                                                                                                                                                                                                                                                                                                                                                                                                                                                                                                                                                                                                                                                                                                                                                                                                                                                                                                                                                                                                                                                                                                                                                                                                                                                                                                                                                                                                                                                                                                                                                                                                                                                                                                                                                                                                                                                                                                                                                                                                                                                                                                                                                                                                                                                                                                                                                                                                                                                                                                                                                                                                                                                                                                                                                                                                                                                                                                                                                                                                                                                                                                                                                                                                                                                                                                                                                                                                                                                                                                                                                                                                                                                                                                                                                                                                                                                                                                                                                                                                                                                                                                                                                                                                                                                                                                                                                                                                                                                                                                                                                                                                                                                                                                                                                                                                                                                                                                                                                                                                                                                              The measure of the capability of the receiver to receive a wanted modulated signal without exceeding a given degradation due to the presence of an unwanted signal at any frequency other than those of the spurious responses or of the adjacent channels. in the present document receiver blocking is determined by the onset of picture degradation. note: the wanted signal level in the blocking tests of the present document is fixed at the specified receiver sensitivity level plus 6 db. </w:t>
      </w:r>
    </w:p>
    <w:p w:rsidR="00761C1B" w:rsidRDefault="00761C1B" w:rsidP="00761C1B">
      <w:r>
        <w:t>SOURCE: Used in EN 303 340 V1.1.2, clause 4.2.5.1</w:t>
      </w:r>
    </w:p>
    <w:p w:rsidR="00761C1B" w:rsidRDefault="00761C1B" w:rsidP="00761C1B"/>
    <w:p w:rsidR="00761C1B" w:rsidRDefault="00761C1B" w:rsidP="00761C1B">
      <w:r>
        <w:t xml:space="preserve">                                                                                                                                                                                                                                                                                                                                                                                                                                                                                                                                                                                                                                                                                                                                                                                                                                                                                                                                                                                                                                                                                                                                                                                                                                                                                                                                                                                                                                                                                                                                                                                                                                                                                                                                                                                                                                                                                                                                                                                                                                                                                                                                                                                                                                                                                                                                                                                                                                                                                                                                                                                                                                                                                                                                                                                                                                                                                                                                                                                                                                                                                                                                                                                                                                                                                                                                                                                                                                                                                                                                                                                                                                                                                                                                                                                                                                                                                                                                                                                                                                                                                                                                                                                                                                                                                                                                                                                                                                                                                                                                                                                                                                                                                                                                                                                                                                                                                                                                                                                                                                                                                                                                                                                                                                                                                                                                                                                                                                                                                                                                                                                                                                                                                                                                                                                                                                                                                                                                                                                                                                                                                                                                                                                                                                                                                                                                                                                                                                                                                                                                                                                                                                                                                                                                                                                                                                                                                                                                                                                                                                                                                                                              The measured sensitivity for analogue speech of the receiver is the minimum level of signal at the nominal frequency of the receiver which produces, through a psophometric weighting network, a (signal + noise and distortion) / (noise + distortion) ratio (sinad) ratio of 20 db. </w:t>
      </w:r>
    </w:p>
    <w:p w:rsidR="00761C1B" w:rsidRDefault="00761C1B" w:rsidP="00761C1B">
      <w:r>
        <w:t>SOURCE: Used in EN 300 224-01 V1.3.1, clause 8.2.1.1</w:t>
      </w:r>
    </w:p>
    <w:p w:rsidR="00761C1B" w:rsidRDefault="00761C1B" w:rsidP="00761C1B"/>
    <w:p w:rsidR="00761C1B" w:rsidRDefault="00761C1B" w:rsidP="00761C1B">
      <w:r>
        <w:t xml:space="preserve">                                                                                                                                                                                                                                                                                                                                                                                                                                                                                                                                                                                                                                                                                                                                                                                                                                                                                                                                                                                                                                                                                                                                                                                                                                                                                                                                                                                                                                                                                                                                                                                                                                                                                                                                                                                                                                                                                                                                                                                                                                                                                                                                                                                                                                                                                                                                                                                                                                                                                                                                                                                                                                                                                                                                                                                                                                                                                                                                                                                                                                                                                                                                                                                                                                                                                                                                                                                                                                                                                                                                                                                                                                                                                                                                                                                                                                                                                                                                                                                                                                                                                                                                                                                                                                                                                                                                                                                                                                                                                                                                                                                                                                                                                                                                                                                                                                                                                                                                                                                                                                                                                                                                                                                                                                                                                                                                                                                                                                                                                                                                                                                                                                                                                                                                                                                                                                                                                                                                                                                                                                                                                                                                                                                                                                                                                                                                                                                                                                                                                                                                                                                                                                                                                                                                                                                                                                                                                                                                                                                                                                                                                                                              The measured sensitivity for messages of the receiver is the minimum level of signal at the nominal frequency of the receiver which produces, after demodulation, a message acceptance ratio of 80 %. </w:t>
      </w:r>
    </w:p>
    <w:p w:rsidR="00761C1B" w:rsidRDefault="00761C1B" w:rsidP="00761C1B">
      <w:r>
        <w:t>SOURCE: Used in EN 300 224-01 V1.3.1, clause 8.2.2.1</w:t>
      </w:r>
    </w:p>
    <w:p w:rsidR="00761C1B" w:rsidRDefault="00761C1B" w:rsidP="00761C1B"/>
    <w:p w:rsidR="00761C1B" w:rsidRDefault="00761C1B" w:rsidP="00761C1B">
      <w:r>
        <w:t xml:space="preserve">                                                                                                                                                                                                                                                                                                                                                                                                                                                                                                                                                                                                                                                                                                                                                                                                                                                                                                                                                                                                                                                                                                                                                                                                                                                                                                                                                                                                                                                                                                                                                                                                                                                                                                                                                                                                                                                                                                                                                                                                                                                                                                                                                                                                                                                                                                                                                                                                                                                                                                                                                                                                                                                                                                                                                                                                                                                                                                                                                                                                                                                                                                                                                                                                                                                                                                                                                                                                                                                                                                                                                                                                                                                                                                                                                                                                                                                                                                                                                                                                                                                                                                                                                                                                                                                                                                                                                                                                                                                                                                                                                                                                                                                                                                                                                                                                                                                                                                                                                                                                                                                                                                                                                                                                                                                                                                                                                                                                                                                                                                                                                                                                                                                                                                                                                                                                                                                                                                                                                                                                                                                                                                                                                                                                                                                                                                                                                                                                                                                                                                                                                                                                                                                                                                                                                                                                                                                                                                                                                                                                                                                                                                                              The medium term frequency stability shall be defined by the mean slope of the frequency versus time over a pre-defined period and by the residual frequency variation about the mean slope. </w:t>
      </w:r>
    </w:p>
    <w:p w:rsidR="00761C1B" w:rsidRDefault="00761C1B" w:rsidP="00761C1B">
      <w:r>
        <w:t>SOURCE: Used in EN 300 066 V1.3.1, clause 7.4.1</w:t>
      </w:r>
    </w:p>
    <w:p w:rsidR="00761C1B" w:rsidRDefault="00761C1B" w:rsidP="00761C1B"/>
    <w:p w:rsidR="00761C1B" w:rsidRDefault="00761C1B" w:rsidP="00761C1B">
      <w:r>
        <w:t xml:space="preserve">                                                                                                                                                                                                                                                                                                                                                                                                                                                                                                                                                                                                                                                                                                                                                                                                                                                                                                                                                                                                                                                                                                                                                                                                                                                                                                                                                                                                                                                                                                                                                                                                                                                                                                                                                                                                                                                                                                                                                                                                                                                                                                                                                                                                                                                                                                                                                                                                                                                                                                                                                                                                                                                                                                                                                                                                                                                                                                                                                                                                                                                                                                                                                                                                                                                                                                                                                                                                                                                                                                                                                                                                                                                                                                                                                                                                                                                                                                                                                                                                                                                                                                                                                                                                                                                                                                                                                                                                                                                                                                                                                                                                                                                                                                                                                                                                                                                                                                                                                                                                                                                                                                                                                                                                                                                                                                                                                                                                                                                                                                                                                                                                                                                                                                                                                                                                                                                                                                                                                                                                                                                                                                                                                                                                                                                                                                                                                                                                                                                                                                                                                                                                                                                                                                                                                                                                                                                                                                                                                                                                                                                                                                                              The medium utilization (mu) factor is a measure to quantify the amount of resources (power and time) used by non-adaptive equipment. the medium utilization factor is defined by the formula: mu = (p / 100 mw) ã— dc where: mu is medium utilization factor in %. p is the rf output power as defined in clause 4.3.1.2.2 expressed in mw. dc is the duty cycle as defined in clause 4.3.1.3.2 expressed in %. the equipment may have dynamic behaviour with regard to duty cycle and corresponding power level. see clause 5.4.1 e). </w:t>
      </w:r>
    </w:p>
    <w:p w:rsidR="00761C1B" w:rsidRDefault="00761C1B" w:rsidP="00761C1B">
      <w:r>
        <w:t>SOURCE: Used in EN 300 328 V2.1.1, clause 4.3.1.6.2</w:t>
      </w:r>
    </w:p>
    <w:p w:rsidR="00761C1B" w:rsidRDefault="00761C1B" w:rsidP="00761C1B"/>
    <w:p w:rsidR="00761C1B" w:rsidRDefault="00761C1B" w:rsidP="00761C1B">
      <w:r>
        <w:t xml:space="preserve">                                                                                                                                                                                                                                                                                                                                                                                                                                                                                                                                                                                                                                                                                                                                                                                                                                                                                                                                                                                                                                                                                                                                                                                                                                                                                                                                                                                                                                                                                                                                                                                                                                                                                                                                                                                                                                                                                                                                                                                                                                                                                                                                                                                                                                                                                                                                                                                                                                                                                                                                                                                                                                                                                                                                                                                                                                                                                                                                                                                                                                                                                                                                                                                                                                                                                                                                                                                                                                                                                                                                                                                                                                                                                                                                                                                                                                                                                                                                                                                                                                                                                                                                                                                                                                                                                                                                                                                                                                                                                                                                                                                                                                                                                                                                                                                                                                                                                                                                                                                                                                                                                                                                                                                                                                                                                                                                                                                                                                                                                                                                                                                                                                                                                                                                                                                                                                                                                                                                                                                                                                                                                                                                                                                                                                                                                                                                                                                                                                                                                                                                                                                                                                                                                                                                                                                                                                                                                                                                                                                                                                                                                                                              The medium utilization (mu) factor is a measure to quantify the amount of resources (power and time) used by non-adaptive equipment. the medium utilization factor is defined by the formula: mu = (p / 100 mw) ã— dc where: mu is medium utilization. p is the rf output power as defined in clause 4.3.2.2.2 expressed in mw. dc is the duty cycle as defined in clause 4.3.2.4.2 expressed in %. the equipment may have dynamic behaviour with regard to duty cycle and corresponding power level. see clause 5.4.1 e). </w:t>
      </w:r>
    </w:p>
    <w:p w:rsidR="00761C1B" w:rsidRDefault="00761C1B" w:rsidP="00761C1B">
      <w:r>
        <w:t>SOURCE: Used in EN 300 328 V2.1.1, clause 4.3.2.5.2</w:t>
      </w:r>
    </w:p>
    <w:p w:rsidR="00761C1B" w:rsidRDefault="00761C1B" w:rsidP="00761C1B"/>
    <w:p w:rsidR="00761C1B" w:rsidRDefault="00761C1B" w:rsidP="00761C1B">
      <w:r>
        <w:t xml:space="preserve">                                                                                                                                                                                                                                                                                                                                                                                                                                                                                                                                                                                                                                                                                                                                                                                                                                                                                                                                                                                                                                                                                                                                                                                                                                                                                                                                                                                                                                                                                                                                                                                                                                                                                                                                                                                                                                                                                                                                                                                                                                                                                                                                                                                                                                                                                                                                                                                                                                                                                                                                                                                                                                                                                                                                                                                                                                                                                                                                                                                                                                                                                                                                                                                                                                                                                                                                                                                                                                                                                                                                                                                                                                                                                                                                                                                                                                                                                                                                                                                                                                                                                                                                                                                                                                                                                                                                                                                                                                                                                                                                                                                                                                                                                                                                                                                                                                                                                                                                                                                                                                                                                                                                                                                                                                                                                                                                                                                                                                                                                                                                                                                                                                                                                                                                                                                                                                                                                                                                                                                                                                                                                                                                                                                                                                                                                                                                                                                                                                                                                                                                                                                                                                                                                                                                                                                                                                                                                                                                                                                                                                                                                                                              mer is a single parameter to measure the quality of the transmitted signal. it is defined as the sum of the squares of the magnitudes of the ideal symbol vectors divided by the sum of the squares of the magnitudes of the symbol error vectors. the result is expressed as a power ratio in db. </w:t>
      </w:r>
    </w:p>
    <w:p w:rsidR="00761C1B" w:rsidRDefault="00761C1B" w:rsidP="00761C1B">
      <w:r>
        <w:t>SOURCE: Used in EN 302 245 V2.1.1, clause 4.2.6.1</w:t>
      </w:r>
    </w:p>
    <w:p w:rsidR="00761C1B" w:rsidRDefault="00761C1B" w:rsidP="00761C1B"/>
    <w:p w:rsidR="00761C1B" w:rsidRDefault="00761C1B" w:rsidP="00761C1B">
      <w:r>
        <w:t xml:space="preserve">                                                                                                                                                                                                                                                                                                                                                                                                                                                                                                                                                                                                                                                                                                                                                                                                                                                                                                                                                                                                                                                                                                                                                                                                                                                                                                                                                                                                                                                                                                                                                                                                                                                                                                                                                                                                                                                                                                                                                                                                                                                                                                                                                                                                                                                                                                                                                                                                                                                                                                                                                                                                                                                                                                                                                                                                                                                                                                                                                                                                                                                                                                                                                                                                                                                                                                                                                                                                                                                                                                                                                                                                                                                                                                                                                                                                                                                                                                                                                                                                                                                                                                                                                                                                                                                                                                                                                                                                                                                                                                                                                                                                                                                                                                                                                                                                                                                                                                                                                                                                                                                                                                                                                                                                                                                                                                                                                                                                                                                                                                                                                                                                                                                                                                                                                                                                                                                                                                                                                                                                                                                                                                                                                                                                                                                                                                                                                                                                                                                                                                                                                                                                                                                                                                                                                                                                                                                                                                                                                                                                                                                                                                                                  mer is a single parameter to measure the quality of the transmitted signal. it is defined as the sum of the squares of the magnitudes of the ideal symbol vectors divided by the sum of the squares of the magnitudes of the symbol error vectors. the result is expressed as a power ratio in db. </w:t>
      </w:r>
    </w:p>
    <w:p w:rsidR="00761C1B" w:rsidRDefault="00761C1B" w:rsidP="00761C1B">
      <w:r>
        <w:t>SOURCE: Used in EN 302 245-01 V1.1.1, clause 4.3.1.1</w:t>
      </w:r>
    </w:p>
    <w:p w:rsidR="00761C1B" w:rsidRDefault="00761C1B" w:rsidP="00761C1B"/>
    <w:p w:rsidR="00761C1B" w:rsidRDefault="00761C1B" w:rsidP="00761C1B">
      <w:r>
        <w:t xml:space="preserve">                                                                                                                                                                                                                                                                                                                                                                                                                                                                                                                                                                                                                                                                                                                                                                                                                                                                                                                                                                                                                                                                                                                                                                                                                                                                                                                                                                                                                                                                                                                                                                                                                                                                                                                                                                                                                                                                                                                                                                                                                                                                                                                                                                                                                                                                                                                                                                                                                                                                                                                                                                                                                                                                                                                                                                                                                                                                                                                                                                                                                                                                                                                                                                                                                                                                                                                                                                                                                                                                                                                                                                                                                                                                                                                                                                                                                                                                                                                                                                                                                                                                                                                                                                                                                                                                                                                                                                                                                                                                                                                                                                                                                                                                                                                                                                                                                                                                                                                                                                                                                                                                                                                                                                                                                                                                                                                                                                                                                                                                                                                                                                                                                                                                                                                                                                                                                                                                                                                                                                                                                                                                                                                                                                                                                                                                                                                                                                                                                                                                                                                                                                                                                                                                                                                                                                                                                                                                                                                                                                                                                                                                                                                                  mer performance required for every occupied ofdm block within the mcofdm group. </w:t>
      </w:r>
    </w:p>
    <w:p w:rsidR="00761C1B" w:rsidRDefault="00761C1B" w:rsidP="00761C1B">
      <w:r>
        <w:t>SOURCE: Used in EN 302 077 V2.1.1, clause 4.2.7.1</w:t>
      </w:r>
    </w:p>
    <w:p w:rsidR="00761C1B" w:rsidRDefault="00761C1B" w:rsidP="00761C1B"/>
    <w:p w:rsidR="00761C1B" w:rsidRDefault="00761C1B" w:rsidP="00761C1B">
      <w:r>
        <w:t xml:space="preserve">                                                                                                                                                                                                                                                                                                                                                                                                                                                                                                                                                                                                                                                                                                                                                                                                                                                                                                                                                                                                                                                                                                                                                                                                                                                                                                                                                                                                                                                                                                                                                                                                                                                                                                                                                                                                                                                                                                                                                                                                                                                                                                                                                                                                                                                                                                                                                                                                                                                                                                                                                                                                                                                                                                                                                                                                                                                                                                                                                                                                                                                                                                                                                                                                                                                                                                                                                                                                                                                                                                                                                                                                                                                                                                                                                                                                                                                                                                                                                                                                                                                                                                                                                                                                                                                                                                                                                                                                                                                                                                                                                                                                                                                                                                                                                                                                                                                                                                                                                                                                                                                                                                                                                                                                                                                                                                                                                                                                                                                                                                                                                                                                                                                                                                                                                                                                                                                                                                                                                                                                                                                                                                                                                                                                                                                                                                                                                                                                                                                                                                                                                                                                                                                                                                                                                                                                                                                                                                                                                                                                                                                                                                                                  method use operational attribute the methoduse operational attribute is used to indicate the methods which shall be used with an object-class and all of its subclasses: methoduse attribute ::= { with syntax methodusedescription equality matching rule objectidentifierfirstcomponentmatch usage directoryoperation id id-soa-methodruleuse} methodusedescription ::= sequence { identifier object-class.&amp;id, name set of directorystring {ub-schema} optional, description directorystring {ub-schema} optional, obsolete boolean default false, information [0] set of method.&amp;id ...} the id component of a value of the methoduse operational attribute is the object id of the object-class type to which it applies. the value id-oa-allobject-classtypes indicates that it applies to all object-class types. the information component of a value identifies the method types associated with the object-class identified by id. every entry in the dit is governed by at most one methoduse operational attribute. in addition the entry is also governed by all the methoduse operation attribute defined for the superclasses of its structural object class. note: this means that before processing an execute operation the sdf shall check the methoduse attributes associated with the structural object classes which belong to the inheritance chain of the entry's structural object class. as a methodrule attribute is associated with a structural object class, it (...\...) [the expected end of this definition was beyond the limit of 200 words] </w:t>
      </w:r>
    </w:p>
    <w:p w:rsidR="00761C1B" w:rsidRDefault="00761C1B" w:rsidP="00761C1B">
      <w:r>
        <w:t>SOURCE: Used in EN 301 140-01 V1.3.4, clause 8.2.4.1</w:t>
      </w:r>
    </w:p>
    <w:p w:rsidR="00761C1B" w:rsidRDefault="00761C1B" w:rsidP="00761C1B"/>
    <w:p w:rsidR="00761C1B" w:rsidRDefault="00761C1B" w:rsidP="00761C1B">
      <w:r>
        <w:t xml:space="preserve">                                                                                                                                                                                                                                                                                                                                                                                                                                                                                                                                                                                                                                                                                                                                                                                                                                                                                                                                                                                                                                                                                                                                                                                                                                                                                                                                                                                                                                                                                                                                                                                                                                                                                                                                                                                                                                                                                                                                                                                                                                                                                                                                                                                                                                                                                                                                                                                                                                                                                                                                                                                                                                                                                                                                                                                                                                                                                                                                                                                                                                                                                                                                                                                                                                                                                                                                                                                                                                                                                                                                                                                                                                                                                                                                                                                                                                                                                                                                                                                                                                                                                                                                                                                                                                                                                                                                                                                                                                                                                                                                                                                                                                                                                                                                                                                                                                                                                                                                                                                                                                                                                                                                                                                                                                                                                                                                                                                                                                                                                                                                                                                                                                                                                                                                                                                                                                                                                                                                                                                                                                                                                                                                                                                                                                                                                                                                                                                                                                                                                                                                                                                                                                                                                                                                                                                                                                                                                                                                                                                                                                                                                                                                  methodology for the purpose of the present document, itu-t recommendations x.880 [27] and the itu-t recommendation for asn.1 x.680 [22], x.681 [23], x.682 [24], x.683 [25] and x.690 [26] for the basic encoding rules apply. 4.4 inap addressing 4.4.2 quality of service parameters the class (class 0 or class 1) of sccp is set as required by the application. however, class 1 shall be requested by any application that can send more than 1 tcap message to its peer (i.e. consecutive tr-continue) before receiving a response from its peer (tr-continue or tr-end). result_nl should not be used. however, if result_nl is used by the application (and thus segmentation is needed) class 1 shall be set by the application. according to ets 300 287 [5], tc imposes no limitation on the number of segments. however if the peer tc users are certain that the network service used supports segmentation and reassembly of user data, the tc_result_nl (rr_nl) facility is not necessary and should be avoided. the return option may be used if requested by the application (network operator to determine). 6 additional abstract syntax this clause specifies the additional abstract syntax, using asn.1 as defined in ccitt recommendation x.208 [14] and (...\...) [the expected end of this definition was beyond the limit of 200 words] </w:t>
      </w:r>
    </w:p>
    <w:p w:rsidR="00761C1B" w:rsidRDefault="00761C1B" w:rsidP="00761C1B">
      <w:r>
        <w:t>SOURCE: Used in EN 301 152-01 V1.2.2, clause 4.1</w:t>
      </w:r>
    </w:p>
    <w:p w:rsidR="00761C1B" w:rsidRDefault="00761C1B" w:rsidP="00761C1B"/>
    <w:p w:rsidR="00761C1B" w:rsidRDefault="00761C1B" w:rsidP="00761C1B">
      <w:r>
        <w:t xml:space="preserve">                                                                                                                                                                                                                                                                                                                                                                                                                                                                                                                                                                                                                                                                                                                                                                                                                                                                                                                                                                                                                                                                                                                                                                                                                                                                                                                                                                                                                                                                                                                                                                                                                                                                                                                                                                                                                                                                                                                                                                                                                                                                                                                                                                                                                                                                                                                                                                                                                                                                                                                                                                                                                                                                                                                                                                                                                                                                                                                                                                                                                                                                                                                                                                                                                                                                                                                                                                                                                                                                                                                                                                                                                                                                                                                                                                                                                                                                                                                                                                                                                                                                                                                                                                                                                                                                                                                                                                                                                                                                                                                                                                                                                                                                                                                                                                                                                                                                                                                                                                                                                                                                                                                                                                                                                                                                                                                                                                                                                                                                                                                                                                                                                                                                                                                                                                                                                                                                                                                                                                                                                                                                                                                                                                                                                                                                                                                                                                                                                                                                                                                                                                                                                                                                                                                                                                                                                                                                                                                                                                                                                                                                                                                                  methodology the definition of the protocol can be split into three sections: - the definition of the single association control function (sacf)/multiple association control function (macf) rules for the protocol; - the definition of the operations transferred between entities; - the definition of the actions taken at each entity. the sacf/macf rules are defined in prose. the operation definitions are in abstract syntax notation one (asn.1), see ccitt recommendations x.208 [29], itu-t recommendation x.680 [40]), and the actions are defined in terms of state transition diagrams. further guidance on the actions to be performed on receipt of an operation can be gained from the description of the relevant information flow in itu-t recommendation q.1224 [24]. the intelligent network application protocol (inap) is a ros element (rose) user protocol (see ccitt recommendation x.219 [31] and ccitt recommendation x.229 [32]). the rose protocol is contained within the component sublayer of transaction capabilities application part (tcap) (see ets 300 287-1 [6]) and digital subscriber signalling system no one (dss1) (itu-t recommendation q.932 [23]). at present the rose application protocol data units (apdus) are conveyed in transaction sublayer messages in signalling system no. 7 (ss7) and in the en 300 403-1 [10] register, facility (...\...) [the expected end of this definition was beyond the limit of 200 words] </w:t>
      </w:r>
    </w:p>
    <w:p w:rsidR="00761C1B" w:rsidRDefault="00761C1B" w:rsidP="00761C1B">
      <w:r>
        <w:t>SOURCE: Used in EN 301 140-01 V1.3.4, clause 4.1.1</w:t>
      </w:r>
    </w:p>
    <w:p w:rsidR="00761C1B" w:rsidRDefault="00761C1B" w:rsidP="00761C1B"/>
    <w:p w:rsidR="00761C1B" w:rsidRDefault="00761C1B" w:rsidP="00761C1B">
      <w:r>
        <w:t xml:space="preserve">                                                                                                                                                                                                                                                                                                                                                                                                                                                                                                                                                                                                                                                                                                                                                                                                                                                                                                                                                                                                                                                                                                                                                                                                                                                                                                                                                                                                                                                                                                                                                                                                                                                                                                                                                                                                                                                                                                                                                                                                                                                                                                                                                                                                                                                                                                                                                                                                                                                                                                                                                                                                                                                                                                                                                                                                                                                                                                                                                                                                                                                                                                                                                                                                                                                                                                                                                                                                                                                                                                                                                                                                                                                                                                                                                                                                                                                                                                                                                                                                                                                                                                                                                                                                                                                                                                                                                                                                                                                                                                                                                                                                                                                                                                                                                                                                                                                                                                                                                                                                                                                                                                                                                                                                                                                                                                                                                                                                                                                                                                                                                                                                                                                                                                                                                                                                                                                                                                                                                                                                                                                                                                                                                                                                                                                                                                                                                                                                                                                                                                                                                                                                                                                                                                                                                                                                                                                                                                                                                                                                                                                                                                                                  The minimum channel monitoring period is the minimum amount of receiver-on time used by the monitoring system for assessing spectrum occupancy during the initial phase of the afa procedure. </w:t>
      </w:r>
    </w:p>
    <w:p w:rsidR="00761C1B" w:rsidRDefault="00761C1B" w:rsidP="00761C1B">
      <w:r>
        <w:t>SOURCE: Used in EN 301 559 V2.1.1, clause 4.2.3.3.1</w:t>
      </w:r>
    </w:p>
    <w:p w:rsidR="00761C1B" w:rsidRDefault="00761C1B" w:rsidP="00761C1B"/>
    <w:p w:rsidR="00761C1B" w:rsidRDefault="00761C1B" w:rsidP="00761C1B">
      <w:r>
        <w:t xml:space="preserve">                                                                                                                                                                                                                                                                                                                                                                                                                                                                                                                                                                                                                                                                                                                                                                                                                                                                                                                                                                                                                                                                                                                                                                                                                                                                                                                                                                                                                                                                                                                                                                                                                                                                                                                                                                                                                                                                                                                                                                                                                                                                                                                                                                                                                                                                                                                                                                                                                                                                                                                                                                                                                                                                                                                                                                                                                                                                                                                                                                                                                                                                                                                                                                                                                                                                                                                                                                                                                                                                                                                                                                                                                                                                                                                                                                                                                                                                                                                                                                                                                                                                                                                                                                                                                                                                                                                                                                                                                                                                                                                                                                                                                                                                                                                                                                                                                                                                                                                                                                                                                                                                                                                                                                                                                                                                                                                                                                                                                                                                                                                                                                                                                                                                                                                                                                                                                                                                                                                                                                                                                                                                                                                                                                                                                                                                                                                                                                                                                                                                                                                                                                                                                                                                                                                                                                                                                                                                                                                                                                                                                                                                                                                              The minimum channel monitoring period is the minimum amount of receiver-on time used by the monitoring system for assessing spectrum occupancy during the initial phase of the afa procedure. </w:t>
      </w:r>
    </w:p>
    <w:p w:rsidR="00761C1B" w:rsidRDefault="00761C1B" w:rsidP="00761C1B">
      <w:r>
        <w:t>SOURCE: Used in EN 303 203 V2.1.1, clause 4.2.3.3.1</w:t>
      </w:r>
    </w:p>
    <w:p w:rsidR="00761C1B" w:rsidRDefault="00761C1B" w:rsidP="00761C1B"/>
    <w:p w:rsidR="00761C1B" w:rsidRDefault="00761C1B" w:rsidP="00761C1B">
      <w:r>
        <w:t xml:space="preserve">                                                                                                                                                                                                                                                                                                                                                                                                                                                                                                                                                                                                                                                                                                                                                                                                                                                                                                                                                                                                                                                                                                                                                                                                                                                                                                                                                                                                                                                                                                                                                                                                                                                                                                                                                                                                                                                                                                                                                                                                                                                                                                                                                                                                                                                                                                                                                                                                                                                                                                                                                                                                                                                                                                                                                                                                                                                                                                                                                                                                                                                                                                                                                                                                                                                                                                                                                                                                                                                                                                                                                                                                                                                                                                                                                                                                                                                                                                                                                                                                                                                                                                                                                                                                                                                                                                                                                                                                                                                                                                                                                                                                                                                                                                                                                                                                                                                                                                                                                                                                                                                                                                                                                                                                                                                                                                                                                                                                                                                                                                                                                                                                                                                                                                                                                                                                                                                                                                                                                                                                                                                                                                                                                                                                                                                                                                                                                                                                                                                                                                                                                                                                                                                                                                                                                                                                                                                                                                                                                                                                                                                                                                                              The minimum controlled output power of the access terminal is defined as the broadband transmit power of the access terminal, i.e. the power in the channel bandwidth for all transmit bandwidth configurations, when the power is set to a minimum value. </w:t>
      </w:r>
    </w:p>
    <w:p w:rsidR="00761C1B" w:rsidRDefault="00761C1B" w:rsidP="00761C1B">
      <w:r>
        <w:t>SOURCE: Used in EN 301 908-16 V4.2.1, clause 4.2.4.1</w:t>
      </w:r>
    </w:p>
    <w:p w:rsidR="00761C1B" w:rsidRDefault="00761C1B" w:rsidP="00761C1B"/>
    <w:p w:rsidR="00761C1B" w:rsidRDefault="00761C1B" w:rsidP="00761C1B">
      <w:r>
        <w:t xml:space="preserve">                                                                                                                                                                                                                                                                                                                                                                                                                                                                                                                                                                                                                                                                                                                                                                                                                                                                                                                                                                                                                                                                                                                                                                                                                                                                                                                                                                                                                                                                                                                                                                                                                                                                                                                                                                                                                                                                                                                                                                                                                                                                                                                                                                                                                                                                                                                                                                                                                                                                                                                                                                                                                                                                                                                                                                                                                                                                                                                                                                                                                                                                                                                                                                                                                                                                                                                                                                                                                                                                                                                                                                                                                                                                                                                                                                                                                                                                                                                                                                                                                                                                                                                                                                                                                                                                                                                                                                                                                                                                                                                                                                                                                                                                                                                                                                                                                                                                                                                                                                                                                                                                                                                                                                                                                                                                                                                                                                                                                                                                                                                                                                                                                                                                                                                                                                                                                                                                                                                                                                                                                                                                                                                                                                                                                                                                                                                                                                                                                                                                                                                                                                                                                                                                                                                                                                                                                                                                                                                                                                                                                                                                                                                              The minimum controlled output power of the at is defined as the broadband transmit power, i.e. the power in the channel bandwidth for all transmit bandwidth configurations (resources blocks), when the power is set to a minimum value. </w:t>
      </w:r>
    </w:p>
    <w:p w:rsidR="00761C1B" w:rsidRDefault="00761C1B" w:rsidP="00761C1B">
      <w:r>
        <w:t>SOURCE: Used in EN 302 574-02 V2.1.1, clause 6.2.5.1</w:t>
      </w:r>
    </w:p>
    <w:p w:rsidR="00761C1B" w:rsidRDefault="00761C1B" w:rsidP="00761C1B"/>
    <w:p w:rsidR="00761C1B" w:rsidRDefault="00761C1B" w:rsidP="00761C1B">
      <w:r>
        <w:t xml:space="preserve">                                                                                                                                                                                                                                                                                                                                                                                                                                                                                                                                                                                                                                                                                                                                                                                                                                                                                                                                                                                                                                                                                                                                                                                                                                                                                                                                                                                                                                                                                                                                                                                                                                                                                                                                                                                                                                                                                                                                                                                                                                                                                                                                                                                                                                                                                                                                                                                                                                                                                                                                                                                                                                                                                                                                                                                                                                                                                                                                                                                                                                                                                                                                                                                                                                                                                                                                                                                                                                                                                                                                                                                                                                                                                                                                                                                                                                                                                                                                                                                                                                                                                                                                                                                                                                                                                                                                                                                                                                                                                                                                                                                                                                                                                                                                                                                                                                                                                                                                                                                                                                                                                                                                                                                                                                                                                                                                                                                                                                                                                                                                                                                                                                                                                                                                                                                                                                                                                                                                                                                                                                                                                                                                                                                                                                                                                                                                                                                                                                                                                                                                                                                                                                                                                                                                                                                                                                                                                                                                                                                                                                                                                                                              The minimum controlled output power of the mobile station is the mean output power, measured at the mobile station antenna connector, when both closed loop and open loop power control indicate minimum output. </w:t>
      </w:r>
    </w:p>
    <w:p w:rsidR="00761C1B" w:rsidRDefault="00761C1B" w:rsidP="00761C1B">
      <w:r>
        <w:t>SOURCE: Used in EN 301 908-04 V6.2.1, clause 4.2.4.1</w:t>
      </w:r>
    </w:p>
    <w:p w:rsidR="00761C1B" w:rsidRDefault="00761C1B" w:rsidP="00761C1B"/>
    <w:p w:rsidR="00761C1B" w:rsidRDefault="00761C1B" w:rsidP="00761C1B">
      <w:r>
        <w:t xml:space="preserve">                                                                                                                                                                                                                                                                                                                                                                                                                                                                                                                                                                                                                                                                                                                                                                                                                                                                                                                                                                                                                                                                                                                                                                                                                                                                                                                                                                                                                                                                                                                                                                                                                                                                                                                                                                                                                                                                                                                                                                                                                                                                                                                                                                                                                                                                                                                                                                                                                                                                                                                                                                                                                                                                                                                                                                                                                                                                                                                                                                                                                                                                                                                                                                                                                                                                                                                                                                                                                                                                                                                                                                                                                                                                                                                                                                                                                                                                                                                                                                                                                                                                                                                                                                                                                                                                                                                                                                                                                                                                                                                                                                                                                                                                                                                                                                                                                                                                                                                                                                                                                                                                                                                                                                                                                                                                                                                                                                                                                                                                                                                                                                                                                                                                                                                                                                                                                                                                                                                                                                                                                                                                                                                                                                                                                                                                                                                                                                                                                                                                                                                                                                                                                                                                                                                                                                                                                                                                                                                                                                                                                                                                                                                              The minimum controlled output power of the mobile station is the output power, measured at the mobile station antenna connector, when both closed loop and open loop power control require the ms to transmit at its minimum output. </w:t>
      </w:r>
    </w:p>
    <w:p w:rsidR="00761C1B" w:rsidRDefault="00761C1B" w:rsidP="00761C1B">
      <w:r>
        <w:t>SOURCE: Used in EN 301 526 V1.1.1, clause 4.2.5.1</w:t>
      </w:r>
    </w:p>
    <w:p w:rsidR="00761C1B" w:rsidRDefault="00761C1B" w:rsidP="00761C1B"/>
    <w:p w:rsidR="00761C1B" w:rsidRDefault="00761C1B" w:rsidP="00761C1B">
      <w:r>
        <w:t xml:space="preserve">                                                                                                                                                                                                                                                                                                                                                                                                                                                                                                                                                                                                                                                                                                                                                                                                                                                                                                                                                                                                                                                                                                                                                                                                                                                                                                                                                                                                                                                                                                                                                                                                                                                                                                                                                                                                                                                                                                                                                                                                                                                                                                                                                                                                                                                                                                                                                                                                                                                                                                                                                                                                                                                                                                                                                                                                                                                                                                                                                                                                                                                                                                                                                                                                                                                                                                                                                                                                                                                                                                                                                                                                                                                                                                                                                                                                                                                                                                                                                                                                                                                                                                                                                                                                                                                                                                                                                                                                                                                                                                                                                                                                                                                                                                                                                                                                                                                                                                                                                                                                                                                                                                                                                                                                                                                                                                                                                                                                                                                                                                                                                                                                                                                                                                                                                                                                                                                                                                                                                                                                                                                                                                                                                                                                                                                                                                                                                                                                                                                                                                                                                                                                                                                                                                                                                                                                                                                                                                                                                                                                                                                                                                                              The minimum controlled output power of the ue is defined as the broadband transmit power of the ue, i.e. the power in the channel bandwidth for all transmit bandwidth configurations (resource blocks), when the power is set to a minimum value. </w:t>
      </w:r>
    </w:p>
    <w:p w:rsidR="00761C1B" w:rsidRDefault="00761C1B" w:rsidP="00761C1B">
      <w:r>
        <w:t>SOURCE: Used in EN 301 908-13 V11.1.1, clause 4.2.5.1.1 SOURCE: Used in EN 302 574-02 V2.1.1, clause 8.2.5.1.1</w:t>
      </w:r>
    </w:p>
    <w:p w:rsidR="00761C1B" w:rsidRDefault="00761C1B" w:rsidP="00761C1B"/>
    <w:p w:rsidR="00761C1B" w:rsidRDefault="00761C1B" w:rsidP="00761C1B">
      <w:r>
        <w:t xml:space="preserve">                                                                                                                                                                                                                                                                                                                                                                                                                                                                                                                                                                                                                                                                                                                                                                                                                                                                                                                                                                                                                                                                                                                                                                                                                                                                                                                                                                                                                                                                                                                                                                                                                                                                                                                                                                                                                                                                                                                                                                                                                                                                                                                                                                                                                                                                                                                                                                                                                                                                                                                                                                                                                                                                                                                                                                                                                                                                                                                                                                                                                                                                                                                                                                                                                                                                                                                                                                                                                                                                                                                                                                                                                                                                                                                                                                                                                                                                                                                                                                                                                                                                                                                                                                                                                                                                                                                                                                                                                                                                                                                                                                                                                                                                                                                                                                                                                                                                                                                                                                                                                                                                                                                                                                                                                                                                                                                                                                                                                                                                                                                                                                                                                                                                                                                                                                                                                                                                                                                                                                                                                                                                                                                                                                                                                                                                                                                                                                                                                                                                                                                                                                                                                                                                                                                                                                                                                                                                                                                                                                                                                                                                                                                              The minimum controlled output power of the ue is when the power is set to a minimum value. the minimum transmit output power is defined as the mean power in one time slot excluding the guard period. </w:t>
      </w:r>
    </w:p>
    <w:p w:rsidR="00761C1B" w:rsidRDefault="00761C1B" w:rsidP="00761C1B">
      <w:r>
        <w:t>SOURCE: Used in EN 301 908-06 V5.2.1, clause 4.2.5.1</w:t>
      </w:r>
    </w:p>
    <w:p w:rsidR="00761C1B" w:rsidRDefault="00761C1B" w:rsidP="00761C1B"/>
    <w:p w:rsidR="00761C1B" w:rsidRDefault="00761C1B" w:rsidP="00761C1B">
      <w:r>
        <w:t xml:space="preserve">                                                                                                                                                                                                                                                                                                                                                                                                                                                                                                                                                                                                                                                                                                                                                                                                                                                                                                                                                                                                                                                                                                                                                                                                                                                                                                                                                                                                                                                                                                                                                                                                                                                                                                                                                                                                                                                                                                                                                                                                                                                                                                                                                                                                                                                                                                                                                                                                                                                                                                                                                                                                                                                                                                                                                                                                                                                                                                                                                                                                                                                                                                                                                                                                                                                                                                                                                                                                                                                                                                                                                                                                                                                                                                                                                                                                                                                                                                                                                                                                                                                                                                                                                                                                                                                                                                                                                                                                                                                                                                                                                                                                                                                                                                                                                                                                                                                                                                                                                                                                                                                                                                                                                                                                                                                                                                                                                                                                                                                                                                                                                                                                                                                                                                                                                                                                                                                                                                                                                                                                                                                                                                                                                                                                                                                                                                                                                                                                                                                                                                                                                                                                                                                                                                                                                                                                                                                                                                                                                                                                                                                                                                                              The minimum controlled output power of the ue is when the power is set to a minimum value. the minimum transmit power is defined as a mean power in one time slot. </w:t>
      </w:r>
    </w:p>
    <w:p w:rsidR="00761C1B" w:rsidRDefault="00761C1B" w:rsidP="00761C1B">
      <w:r>
        <w:t>SOURCE: Used in EN 302 574-02 V2.1.1, clause 4.2.6.1</w:t>
      </w:r>
    </w:p>
    <w:p w:rsidR="00761C1B" w:rsidRDefault="00761C1B" w:rsidP="00761C1B"/>
    <w:p w:rsidR="00761C1B" w:rsidRDefault="00761C1B" w:rsidP="00761C1B">
      <w:r>
        <w:t xml:space="preserve">                                                                                                                                                                                                                                                                                                                                                                                                                                                                                                                                                                                                                                                                                                                                                                                                                                                                                                                                                                                                                                                                                                                                                                                                                                                                                                                                                                                                                                                                                                                                                                                                                                                                                                                                                                                                                                                                                                                                                                                                                                                                                                                                                                                                                                                                                                                                                                                                                                                                                                                                                                                                                                                                                                                                                                                                                                                                                                                                                                                                                                                                                                                                                                                                                                                                                                                                                                                                                                                                                                                                                                                                                                                                                                                                                                                                                                                                                                                                                                                                                                                                                                                                                                                                                                                                                                                                                                                                                                                                                                                                                                                                                                                                                                                                                                                                                                                                                                                                                                                                                                                                                                                                                                                                                                                                                                                                                                                                                                                                                                                                                                                                                                                                                                                                                                                                                                                                                                                                                                                                                                                                                                                                                                                                                                                                                                                                                                                                                                                                                                                                                                                                                                                                                                                                                                                                                                                                                                                                                                                                                                                                                                                              The minimum controlled output power of the ue is when the power is set to a minimum value. this is when both the inner loop and open loop power control indicate a minimum transmit output power is required. the minimum transmit power is defined as a mean power in one time slot. </w:t>
      </w:r>
    </w:p>
    <w:p w:rsidR="00761C1B" w:rsidRDefault="00761C1B" w:rsidP="00761C1B">
      <w:r>
        <w:t>SOURCE: Used in EN 301 908-02 V11.1.1, clause 4.2.5.1.1</w:t>
      </w:r>
    </w:p>
    <w:p w:rsidR="00761C1B" w:rsidRDefault="00761C1B" w:rsidP="00761C1B"/>
    <w:p w:rsidR="00761C1B" w:rsidRDefault="00761C1B" w:rsidP="00761C1B">
      <w:r>
        <w:t xml:space="preserve">                                                                                                                                                                                                                                                                                                                                                                                                                                                                                                                                                                                                                                                                                                                                                                                                                                                                                                                                                                                                                                                                                                                                                                                                                                                                                                                                                                                                                                                                                                                                                                                                                                                                                                                                                                                                                                                                                                                                                                                                                                                                                                                                                                                                                                                                                                                                                                                                                                                                                                                                                                                                                                                                                                                                                                                                                                                                                                                                                                                                                                                                                                                                                                                                                                                                                                                                                                                                                                                                                                                                                                                                                                                                                                                                                                                                                                                                                                                                                                                                                                                                                                                                                                                                                                                                                                                                                                                                                                                                                                                                                                                                                                                                                                                                                                                                                                                                                                                                                                                                                                                                                                                                                                                                                                                                                                                                                                                                                                                                                                                                                                                                                                                                                                                                                                                                                                                                                                                                                                                                                                                                                                                                                                                                                                                                                                                                                                                                                                                                                                                                                                                                                                                                                                                                                                                                                                                                                                                                                                                                                                                                                                                              The minimum listening time is defined as the minimum time that the equipment listens for a received signal at or above the lbt threshold level (see clause 9.2) immediately prior to transmission to determine whether the intended channel is available for use. the listening time shall consist of the "minimum fixed listening time" and an additional pseudo random part. if during the listening mode another user is detected on the intended channel, the listening time shall commence from the instant that the intended channel is free again. alternatively, the equipment may select another channel and again start the listen time before transmission. </w:t>
      </w:r>
    </w:p>
    <w:p w:rsidR="00761C1B" w:rsidRDefault="00761C1B" w:rsidP="00761C1B">
      <w:r>
        <w:t>SOURCE: Used in EN 300 440-01 V1.6.1, clause 9.1.1.2.1</w:t>
      </w:r>
    </w:p>
    <w:p w:rsidR="00761C1B" w:rsidRDefault="00761C1B" w:rsidP="00761C1B"/>
    <w:p w:rsidR="00761C1B" w:rsidRDefault="00761C1B" w:rsidP="00761C1B">
      <w:r>
        <w:t xml:space="preserve">                                                                                                                                                                                                                                                                                                                                                                                                                                                                                                                                                                                                                                                                                                                                                                                                                                                                                                                                                                                                                                                                                                                                                                                                                                                                                                                                                                                                                                                                                                                                                                                                                                                                                                                                                                                                                                                                                                                                                                                                                                                                                                                                                                                                                                                                                                                                                                                                                                                                                                                                                                                                                                                                                                                                                                                                                                                                                                                                                                                                                                                                                                                                                                                                                                                                                                                                                                                                                                                                                                                                                                                                                                                                                                                                                                                                                                                                                                                                                                                                                                                                                                                                                                                                                                                                                                                                                                                                                                                                                                                                                                                                                                                                                                                                                                                                                                                                                                                                                                                                                                                                                                                                                                                                                                                                                                                                                                                                                                                                                                                                                                                                                                                                                                                                                                                                                                                                                                                                                                                                                                                                                                                                                                                                                                                                                                                                                                                                                                                                                                                                                                                                                                                                                                                                                                                                                                                                                                                                                                                                                                                                                                                              The minimum range is the shortest distance from which the radar is able to detect and display targets. in all low range scales up to and including 1 200 m this minimum range is required. </w:t>
      </w:r>
    </w:p>
    <w:p w:rsidR="00761C1B" w:rsidRDefault="00761C1B" w:rsidP="00761C1B">
      <w:r>
        <w:t>SOURCE: Used in EN 302 194 V2.1.1, clause 8.1.4.1 SOURCE: Used in EN 302 194-01 V1.1.2, clause 7.1.4.1</w:t>
      </w:r>
    </w:p>
    <w:p w:rsidR="00761C1B" w:rsidRDefault="00761C1B" w:rsidP="00761C1B"/>
    <w:p w:rsidR="00761C1B" w:rsidRDefault="00761C1B" w:rsidP="00761C1B">
      <w:r>
        <w:t xml:space="preserve">                                                                                                                                                                                                                                                                                                                                                                                                                                                                                                                                                                                                                                                                                                                                                                                                                                                                                                                                                                                                                                                                                                                                                                                                                                                                                                                                                                                                                                                                                                                                                                                                                                                                                                                                                                                                                                                                                                                                                                                                                                                                                                                                                                                                                                                                                                                                                                                                                                                                                                                                                                                                                                                                                                                                                                                                                                                                                                                                                                                                                                                                                                                                                                                                                                                                                                                                                                                                                                                                                                                                                                                                                                                                                                                                                                                                                                                                                                                                                                                                                                                                                                                                                                                                                                                                                                                                                                                                                                                                                                                                                                                                                                                                                                                                                                                                                                                                                                                                                                                                                                                                                                                                                                                                                                                                                                                                                                                                                                                                                                                                                                                                                                                                                                                                                                                                                                                                                                                                                                                                                                                                                                                                                                                                                                                                                                                                                                                                                                                                                                                                                                                                                                                                                                                                                                                                                                                                                                                                                                                                                                                                                                                              The minimum required reference interference performance (for co-channel c/ic or adjacent channel c/ia) is specified for v+d equipment with phase modulation according to test condition, channel type, propagation condition and the receiver class of the equipment. the minimum required reference adjacent channel interference performance is specified for v+d equipment with qam according to the wanted signal number of sub-carriers. the minimum required reference co-channel interference performance is specified for v+d equipment with qam according to channel bandwidth, modulation, coding rate and propagation conditions. </w:t>
      </w:r>
    </w:p>
    <w:p w:rsidR="00761C1B" w:rsidRDefault="00761C1B" w:rsidP="00761C1B">
      <w:r>
        <w:t>SOURCE: Used in EN 300 394-01 V3.3.1, clause 7.2.4.1</w:t>
      </w:r>
    </w:p>
    <w:p w:rsidR="00761C1B" w:rsidRDefault="00761C1B" w:rsidP="00761C1B"/>
    <w:p w:rsidR="00761C1B" w:rsidRDefault="00761C1B" w:rsidP="00761C1B">
      <w:r>
        <w:t xml:space="preserve">                                                                                                                                                                                                                                                                                                                                                                                                                                                                                                                                                                                                                                                                                                                                                                                                                                                                                                                                                                                                                                                                                                                                                                                                                                                                                                                                                                                                                                                                                                                                                                                                                                                                                                                                                                                                                                                                                                                                                                                                                                                                                                                                                                                                                                                                                                                                                                                                                                                                                                                                                                                                                                                                                                                                                                                                                                                                                                                                                                                                                                                                                                                                                                                                                                                                                                                                                                                                                                                                                                                                                                                                                                                                                                                                                                                                                                                                                                                                                                                                                                                                                                                                                                                                                                                                                                                                                                                                                                                                                                                                                                                                                                                                                                                                                                                                                                                                                                                                                                                                                                                                                                                                                                                                                                                                                                                                                                                                                                                                                                                                                                                                                                                                                                                                                                                                                                                                                                                                                                                                                                                                                                                                                                                                                                                                                                                                                                                                                                                                                                                                                                                                                                                                                                                                                                                                                                                                                                                                                                                                                                                                                                                              The minimum required reference sensitivity performance is specified for v+d equipment according to test condition, logical channel, propagation condition, bs transmission mode, the receiver class, modulation type and channel bandwidth. </w:t>
      </w:r>
    </w:p>
    <w:p w:rsidR="00761C1B" w:rsidRDefault="00761C1B" w:rsidP="00761C1B">
      <w:r>
        <w:t>SOURCE: Used in EN 300 394-01 V3.3.1, clause 7.2.3.1</w:t>
      </w:r>
    </w:p>
    <w:p w:rsidR="00761C1B" w:rsidRDefault="00761C1B" w:rsidP="00761C1B"/>
    <w:p w:rsidR="00761C1B" w:rsidRDefault="00761C1B" w:rsidP="00761C1B">
      <w:r>
        <w:t xml:space="preserve">                                                                                                                                                                                                                                                                                                                                                                                                                                                                                                                                                                                                                                                                                                                                                                                                                                                                                                                                                                                                                                                                                                                                                                                                                                                                                                                                                                                                                                                                                                                                                                                                                                                                                                                                                                                                                                                                                                                                                                                                                                                                                                                                                                                                                                                                                                                                                                                                                                                                                                                                                                                                                                                                                                                                                                                                                                                                                                                                                                                                                                                                                                                                                                                                                                                                                                                                                                                                                                                                                                                                                                                                                                                                                                                                                                                                                                                                                                                                                                                                                                                                                                                                                                                                                                                                                                                                                                                                                                                                                                                                                                                                                                                                                                                                                                                                                                                                                                                                                                                                                                                                                                                                                                                                                                                                                                                                                                                                                                                                                                                                                                                                                                                                                                                                                                                                                                                                                                                                                                                                                                                                                                                                                                                                                                                                                                                                                                                                                                                                                                                                                                                                                                                                                                                                                                                                                                                                                                                                                                                                                                                                                                                              minimum sensitivity, used as refsens in the present document, is defined as the minimum power of the wanted signal to achieve reqperf in the absence of interference. </w:t>
      </w:r>
    </w:p>
    <w:p w:rsidR="00761C1B" w:rsidRDefault="00761C1B" w:rsidP="00761C1B">
      <w:r>
        <w:t>SOURCE: Used in EN 303 339 V1.1.1, clause 4.2.8.1</w:t>
      </w:r>
    </w:p>
    <w:p w:rsidR="00761C1B" w:rsidRDefault="00761C1B" w:rsidP="00761C1B"/>
    <w:p w:rsidR="00761C1B" w:rsidRDefault="00761C1B" w:rsidP="00761C1B">
      <w:r>
        <w:t xml:space="preserve">                                                                                                                                                                                                                                                                                                                                                                                                                                                                                                                                                                                                                                                                                                                                                                                                                                                                                                                                                                                                                                                                                                                                                                                                                                                                                                                                                                                                                                                                                                                                                                                                                                                                                                                                                                                                                                                                                                                                                                                                                                                                                                                                                                                                                                                                                                                                                                                                                                                                                                                                                                                                                                                                                                                                                                                                                                                                                                                                                                                                                                                                                                                                                                                                                                                                                                                                                                                                                                                                                                                                                                                                                                                                                                                                                                                                                                                                                                                                                                                                                                                                                                                                                                                                                                                                                                                                                                                                                                                                                                                                                                                                                                                                                                                                                                                                                                                                                                                                                                                                                                                                                                                                                                                                                                                                                                                                                                                                                                                                                                                                                                                                                                                                                                                                                                                                                                                                                                                                                                                                                                                                                                                                                                                                                                                                                                                                                                                                                                                                                                                                                                                                                                                                                                                                                                                                                                                                                                                                                                                                                                                                                                                                  The minimum tx-off time is defined as the period where a specific transmitter shall remain off after a transmission or a communication dialogue between units or a polling sequence of other units. </w:t>
      </w:r>
    </w:p>
    <w:p w:rsidR="00761C1B" w:rsidRDefault="00761C1B" w:rsidP="00761C1B">
      <w:r>
        <w:t>SOURCE: Used in EN 300 440-01 V1.6.1, clause 9.1.1.1.1</w:t>
      </w:r>
    </w:p>
    <w:p w:rsidR="00761C1B" w:rsidRDefault="00761C1B" w:rsidP="00761C1B"/>
    <w:p w:rsidR="00761C1B" w:rsidRDefault="00761C1B" w:rsidP="00761C1B">
      <w:r>
        <w:t xml:space="preserve">                                                                                                                                                                                                                                                                                                                                                                                                                                                                                                                                                                                                                                                                                                                                                                                                                                                                                                                                                                                                                                                                                                                                                                                                                                                                                                                                                                                                                                                                                                                                                                                                                                                                                                                                                                                                                                                                                                                                                                                                                                                                                                                                                                                                                                                                                                                                                                                                                                                                                                                                                                                                                                                                                                                                                                                                                                                                                                                                                                                                                                                                                                                                                                                                                                                                                                                                                                                                                                                                                                                                                                                                                                                                                                                                                                                                                                                                                                                                                                                                                                                                                                                                                                                                                                                                                                                                                                                                                                                                                                                                                                                                                                                                                                                                                                                                                                                                                                                                                                                                                                                                                                                                                                                                                                                                                                                                                                                                                                                                                                                                                                                                                                                                                                                                                                                                                                                                                                                                                                                                                                                                                                                                                                                                                                                                                                                                                                                                                                                                                                                                                                                                                                                                                                                                                                                                                                                                                                                                                                                                                                                                                                                              modulation accuracy is defined according to etsi en 300 392-2 [1], clause 6 as a difference between the actual transmitted signal waveform and the ideal signal waveform. the difference is specified in terms of vector error magnitudes at a symbol time. the parameters to be measured for phase modulation are rms vector error, peak vector error and the residual carrier magnitude of the transmitter. the only parameter to be measured for qam is rms vector error. </w:t>
      </w:r>
    </w:p>
    <w:p w:rsidR="00761C1B" w:rsidRDefault="00761C1B" w:rsidP="00761C1B">
      <w:r>
        <w:t>SOURCE: Used in EN 300 394-01 V3.3.1, clause 7.3.1.1</w:t>
      </w:r>
    </w:p>
    <w:p w:rsidR="00761C1B" w:rsidRDefault="00761C1B" w:rsidP="00761C1B"/>
    <w:p w:rsidR="00761C1B" w:rsidRDefault="00761C1B" w:rsidP="00761C1B">
      <w:r>
        <w:t xml:space="preserve">                                                                                                                                                                                                                                                                                                                                                                                                                                                                                                                                                                                                                                                                                                                                                                                                                                                                                                                                                                                                                                                                                                                                                                                                                                                                                                                                                                                                                                                                                                                                                                                                                                                                                                                                                                                                                                                                                                                                                                                                                                                                                                                                                                                                                                                                                                                                                                                                                                                                                                                                                                                                                                                                                                                                                                                                                                                                                                                                                                                                                                                                                                                                                                                                                                                                                                                                                                                                                                                                                                                                                                                                                                                                                                                                                                                                                                                                                                                                                                                                                                                                                                                                                                                                                                                                                                                                                                                                                                                                                                                                                                                                                                                                                                                                                                                                                                                                                                                                                                                                                                                                                                                                                                                                                                                                                                                                                                                                                                                                                                                                                                                                                                                                                                                                                                                                                                                                                                                                                                                                                                                                                                                                                                                                                                                                                                                                                                                                                                                                                                                                                                                                                                                                                                                                                                                                                                                                                                                                                                                                                                                                                                                                  modulation accuracy is defined according to etsi en 300 392-2 [5], clause 6.4. note: tetra modulation [5] is used in this test as a measurement of modulation accuracy. </w:t>
      </w:r>
    </w:p>
    <w:p w:rsidR="00761C1B" w:rsidRDefault="00761C1B" w:rsidP="00761C1B">
      <w:r>
        <w:t>SOURCE: Used in EN 302 561 V2.1.1, clause 7.9.1</w:t>
      </w:r>
    </w:p>
    <w:p w:rsidR="00761C1B" w:rsidRDefault="00761C1B" w:rsidP="00761C1B"/>
    <w:p w:rsidR="00761C1B" w:rsidRDefault="00761C1B" w:rsidP="00761C1B">
      <w:r>
        <w:t xml:space="preserve">                                                                                                                                                                                                                                                                                                                                                                                                                                                                                                                                                                                                                                                                                                                                                                                                                                                                                                                                                                                                                                                                                                                                                                                                                                                                                                                                                                                                                                                                                                                                                                                                                                                                                                                                                                                                                                                                                                                                                                                                                                                                                                                                                                                                                                                                                                                                                                                                                                                                                                                                                                                                                                                                                                                                                                                                                                                                                                                                                                                                                                                                                                                                                                                                                                                                                                                                                                                                                                                                                                                                                                                                                                                                                                                                                                                                                                                                                                                                                                                                                                                                                                                                                                                                                                                                                                                                                                                                                                                                                                                                                                                                                                                                                                                                                                                                                                                                                                                                                                                                                                                                                                                                                                                                                                                                                                                                                                                                                                                                                                                                                                                                                                                                                                                                                                                                                                                                                                                                                                                                                                                                                                                                                                                                                                                                                                                                                                                                                                                                                                                                                                                                                                                                                                                                                                                                                                                                                                                                                                                                                                                                                                                                  The modulation bandwidth contains all associated side bands above the following level: * for carrier frequencies in the range of 315 khz to 600 khz, at the highest level of either: - 20 db below the carrier or the appropriate spurious limit, see clause 8.4. where the assigned frequency band has been divided into sub-bands by the regulatory body, the above measuring levels and bandwidths apply inside these sub-bands. devices whose carrier level is below the spurious limit, see clause 8.4, do not have a defined modulation bandwidth. </w:t>
      </w:r>
    </w:p>
    <w:p w:rsidR="00761C1B" w:rsidRDefault="00761C1B" w:rsidP="00761C1B">
      <w:r>
        <w:t>SOURCE: Used in EN 302 536-01 V1.1.1, clause 8.3.1</w:t>
      </w:r>
    </w:p>
    <w:p w:rsidR="00761C1B" w:rsidRDefault="00761C1B" w:rsidP="00761C1B"/>
    <w:p w:rsidR="00761C1B" w:rsidRDefault="00761C1B" w:rsidP="00761C1B">
      <w:r>
        <w:t xml:space="preserve">                                                                                                                                                                                                                                                                                                                                                                                                                                                                                                                                                                                                                                                                                                                                                                                                                                                                                                                                                                                                                                                                                                                                                                                                                                                                                                                                                                                                                                                                                                                                                                                                                                                                                                                                                                                                                                                                                                                                                                                                                                                                                                                                                                                                                                                                                                                                                                                                                                                                                                                                                                                                                                                                                                                                                                                                                                                                                                                                                                                                                                                                                                                                                                                                                                                                                                                                                                                                                                                                                                                                                                                                                                                                                                                                                                                                                                                                                                                                                                                                                                                                                                                                                                                                                                                                                                                                                                                                                                                                                                                                                                                                                                                                                                                                                                                                                                                                                                                                                                                                                                                                                                                                                                                                                                                                                                                                                                                                                                                                                                                                                                                                                                                                                                                                                                                                                                                                                                                                                                                                                                                                                                                                                                                                                                                                                                                                                                                                                                                                                                                                                                                                                                                                                                                                                                                                                                                                                                                                                                                                                                                                                                                              The modulation bandwidth contains all associated side bands above the following level: a) for carrier frequencies in the range of 315 khz to 600 khz, at the highest level of either: - 20 db below the carrier; or - the appropriate spurious limit, see clause 4.2.3.2. where the assigned frequency band has been divided into sub-bands by the regulatory body, the above measuring levels and bandwidths apply inside these sub-bands. </w:t>
      </w:r>
    </w:p>
    <w:p w:rsidR="00761C1B" w:rsidRDefault="00761C1B" w:rsidP="00761C1B">
      <w:r>
        <w:t>SOURCE: Used in EN 302 536 V2.1.1, clause 4.2.2.1</w:t>
      </w:r>
    </w:p>
    <w:p w:rsidR="00761C1B" w:rsidRDefault="00761C1B" w:rsidP="00761C1B"/>
    <w:p w:rsidR="00761C1B" w:rsidRDefault="00761C1B" w:rsidP="00761C1B">
      <w:r>
        <w:t xml:space="preserve">                                                                                                                                                                                                                                                                                                                                                                                                                                                                                                                                                                                                                                                                                                                                                                                                                                                                                                                                                                                                                                                                                                                                                                                                                                                                                                                                                                                                                                                                                                                                                                                                                                                                                                                                                                                                                                                                                                                                                                                                                                                                                                                                                                                                                                                                                                                                                                                                                                                                                                                                                                                                                                                                                                                                                                                                                                                                                                                                                                                                                                                                                                                                                                                                                                                                                                                                                                                                                                                                                                                                                                                                                                                                                                                                                                                                                                                                                                                                                                                                                                                                                                                                                                                                                                                                                                                                                                                                                                                                                                                                                                                                                                                                                                                                                                                                                                                                                                                                                                                                                                                                                                                                                                                                                                                                                                                                                                                                                                                                                                                                                                                                                                                                                                                                                                                                                                                                                                                                                                                                                                                                                                                                                                                                                                                                                                                                                                                                                                                                                                                                                                                                                                                                                                                                                                                                                                                                                                                                                                                                                                                                                                                              The modulation bandwidth contains all associated side bands above the following level: a) for carrier frequencies in the range of 9 khz to 315 khz, at the highest level of either: - 20 db below the carrier or the appropriate spurious limit, see clause 7.4. where the assigned frequency band has been divided into sub-bands by the regulatory body, the above measuring levels and bandwidths apply inside these sub-bands. devices whose carrier level is below the spurious limit, see clause 7.4, do not have a defined modulation bandwidth. </w:t>
      </w:r>
    </w:p>
    <w:p w:rsidR="00761C1B" w:rsidRDefault="00761C1B" w:rsidP="00761C1B">
      <w:r>
        <w:t>SOURCE: Used in EN 302 195-01 V1.1.1, clause 7.3.1</w:t>
      </w:r>
    </w:p>
    <w:p w:rsidR="00761C1B" w:rsidRDefault="00761C1B" w:rsidP="00761C1B"/>
    <w:p w:rsidR="00761C1B" w:rsidRDefault="00761C1B" w:rsidP="00761C1B">
      <w:r>
        <w:t xml:space="preserve">                                                                                                                                                                                                                                                                                                                                                                                                                                                                                                                                                                                                                                                                                                                                                                                                                                                                                                                                                                                                                                                                                                                                                                                                                                                                                                                                                                                                                                                                                                                                                                                                                                                                                                                                                                                                                                                                                                                                                                                                                                                                                                                                                                                                                                                                                                                                                                                                                                                                                                                                                                                                                                                                                                                                                                                                                                                                                                                                                                                                                                                                                                                                                                                                                                                                                                                                                                                                                                                                                                                                                                                                                                                                                                                                                                                                                                                                                                                                                                                                                                                                                                                                                                                                                                                                                                                                                                                                                                                                                                                                                                                                                                                                                                                                                                                                                                                                                                                                                                                                                                                                                                                                                                                                                                                                                                                                                                                                                                                                                                                                                                                                                                                                                                                                                                                                                                                                                                                                                                                                                                                                                                                                                                                                                                                                                                                                                                                                                                                                                                                                                                                                                                                                                                                                                                                                                                                                                                                                                                                                                                                                                                                              The modulation bandwidth of the transmitter is a measure for attenuation of the modulation products at a certain offset from the nominal carrier frequency under defined conditions of modulation. </w:t>
      </w:r>
    </w:p>
    <w:p w:rsidR="00761C1B" w:rsidRDefault="00761C1B" w:rsidP="00761C1B">
      <w:r>
        <w:t>SOURCE: Used in EN 300 224-01 V1.3.1, clause 9.2.2.3.1</w:t>
      </w:r>
    </w:p>
    <w:p w:rsidR="00761C1B" w:rsidRDefault="00761C1B" w:rsidP="00761C1B"/>
    <w:p w:rsidR="00761C1B" w:rsidRDefault="00761C1B" w:rsidP="00761C1B">
      <w:r>
        <w:t xml:space="preserve">                                                                                                                                                                                                                                                                                                                                                                                                                                                                                                                                                                                                                                                                                                                                                                                                                                                                                                                                                                                                                                                                                                                                                                                                                                                                                                                                                                                                                                                                                                                                                                                                                                                                                                                                                                                                                                                                                                                                                                                                                                                                                                                                                                                                                                                                                                                                                                                                                                                                                                                                                                                                                                                                                                                                                                                                                                                                                                                                                                                                                                                                                                                                                                                                                                                                                                                                                                                                                                                                                                                                                                                                                                                                                                                                                                                                                                                                                                                                                                                                                                                                                                                                                                                                                                                                                                                                                                                                                                                                                                                                                                                                                                                                                                                                                                                                                                                                                                                                                                                                                                                                                                                                                                                                                                                                                                                                                                                                                                                                                                                                                                                                                                                                                                                                                                                                                                                                                                                                                                                                                                                                                                                                                                                                                                                                                                                                                                                                                                                                                                                                                                                                                                                                                                                                                                                                                                                                                                                                                                                                                                                                                                                              The modulation bandwidth shall be as defined in en 302 536-1 [1], clause 8.3.1. </w:t>
      </w:r>
    </w:p>
    <w:p w:rsidR="00761C1B" w:rsidRDefault="00761C1B" w:rsidP="00761C1B">
      <w:r>
        <w:t>SOURCE: Used in EN 302 536-02 V1.1.1, clause 4.2.2.1</w:t>
      </w:r>
    </w:p>
    <w:p w:rsidR="00761C1B" w:rsidRDefault="00761C1B" w:rsidP="00761C1B"/>
    <w:p w:rsidR="00761C1B" w:rsidRDefault="00761C1B" w:rsidP="00761C1B">
      <w:r>
        <w:t xml:space="preserve">                                                                                                                                                                                                                                                                                                                                                                                                                                                                                                                                                                                                                                                                                                                                                                                                                                                                                                                                                                                                                                                                                                                                                                                                                                                                                                                                                                                                                                                                                                                                                                                                                                                                                                                                                                                                                                                                                                                                                                                                                                                                                                                                                                                                                                                                                                                                                                                                                                                                                                                                                                                                                                                                                                                                                                                                                                                                                                                                                                                                                                                                                                                                                                                                                                                                                                                                                                                                                                                                                                                                                                                                                                                                                                                                                                                                                                                                                                                                                                                                                                                                                                                                                                                                                                                                                                                                                                                                                                                                                                                                                                                                                                                                                                                                                                                                                                                                                                                                                                                                                                                                                                                                                                                                                                                                                                                                                                                                                                                                                                                                                                                                                                                                                                                                                                                                                                                                                                                                                                                                                                                                                                                                                                                                                                                                                                                                                                                                                                                                                                                                                                                                                                                                                                                                                                                                                                                                                                                                                                                                                                                                                                                              The modulation characteristics shall be as defined in en 302 961-1 [1], clauses 8.2.1.1, 8.2.2.1 and 8.2.3.1. </w:t>
      </w:r>
    </w:p>
    <w:p w:rsidR="00761C1B" w:rsidRDefault="00761C1B" w:rsidP="00761C1B">
      <w:r>
        <w:t>SOURCE: Used in EN 302 961-02 V1.2.1, clause 4.2.2.1</w:t>
      </w:r>
    </w:p>
    <w:p w:rsidR="00761C1B" w:rsidRDefault="00761C1B" w:rsidP="00761C1B"/>
    <w:p w:rsidR="00761C1B" w:rsidRDefault="00761C1B" w:rsidP="00761C1B">
      <w:r>
        <w:t xml:space="preserve">                                                                                                                                                                                                                                                                                                                                                                                                                                                                                                                                                                                                                                                                                                                                                                                                                                                                                                                                                                                                                                                                                                                                                                                                                                                                                                                                                                                                                                                                                                                                                                                                                                                                                                                                                                                                                                                                                                                                                                                                                                                                                                                                                                                                                                                                                                                                                                                                                                                                                                                                                                                                                                                                                                                                                                                                                                                                                                                                                                                                                                                                                                                                                                                                                                                                                                                                                                                                                                                                                                                                                                                                                                                                                                                                                                                                                                                                                                                                                                                                                                                                                                                                                                                                                                                                                                                                                                                                                                                                                                                                                                                                                                                                                                                                                                                                                                                                                                                                                                                                                                                                                                                                                                                                                                                                                                                                                                                                                                                                                                                                                                                                                                                                                                                                                                                                                                                                                                                                                                                                                                                                                                                                                                                                                                                                                                                                                                                                                                                                                                                                                                                                                                                                                                                                                                                                                                                                                                                                                                                                                                                                                                                              modulation compression is the reduction of the modulation sensitivity at input signal levels above the limiting threshold determined in clause 6.4.1. </w:t>
      </w:r>
    </w:p>
    <w:p w:rsidR="00761C1B" w:rsidRDefault="00761C1B" w:rsidP="00761C1B">
      <w:r>
        <w:t>SOURCE: Used in EN 302 617 V2.3.1, clause 6.4.2.1</w:t>
      </w:r>
    </w:p>
    <w:p w:rsidR="00761C1B" w:rsidRDefault="00761C1B" w:rsidP="00761C1B"/>
    <w:p w:rsidR="00761C1B" w:rsidRDefault="00761C1B" w:rsidP="00761C1B">
      <w:r>
        <w:t xml:space="preserve">                                                                                                                                                                                                                                                                                                                                                                                                                                                                                                                                                                                                                                                                                                                                                                                                                                                                                                                                                                                                                                                                                                                                                                                                                                                                                                                                                                                                                                                                                                                                                                                                                                                                                                                                                                                                                                                                                                                                                                                                                                                                                                                                                                                                                                                                                                                                                                                                                                                                                                                                                                                                                                                                                                                                                                                                                                                                                                                                                                                                                                                                                                                                                                                                                                                                                                                                                                                                                                                                                                                                                                                                                                                                                                                                                                                                                                                                                                                                                                                                                                                                                                                                                                                                                                                                                                                                                                                                                                                                                                                                                                                                                                                                                                                                                                                                                                                                                                                                                                                                                                                                                                                                                                                                                                                                                                                                                                                                                                                                                                                                                                                                                                                                                                                                                                                                                                                                                                                                                                                                                                                                                                                                                                                                                                                                                                                                                                                                                                                                                                                                                                                                                                                                                                                                                                                                                                                                                                                                                                                                                                                                                                                                  modulation compression is the reduction of the modulation sensitivity at input signal levels above the limiting threshold determined in clause 7.4.1. </w:t>
      </w:r>
    </w:p>
    <w:p w:rsidR="00761C1B" w:rsidRDefault="00761C1B" w:rsidP="00761C1B">
      <w:r>
        <w:t>SOURCE: Used in EN 300 676 V1.3.1, clause 7.4.2.1 SOURCE: Used in EN 300 676-01 V1.5.1, clause 7.4.2.1 SOURCE: Used in EN 302 617-01 V1.1.1, clause 7.4.2.1</w:t>
      </w:r>
    </w:p>
    <w:p w:rsidR="00761C1B" w:rsidRDefault="00761C1B" w:rsidP="00761C1B"/>
    <w:p w:rsidR="00761C1B" w:rsidRDefault="00761C1B" w:rsidP="00761C1B">
      <w:r>
        <w:t xml:space="preserve">                                                                                                                                                                                                                                                                                                                                                                                                                                                                                                                                                                                                                                                                                                                                                                                                                                                                                                                                                                                                                                                                                                                                                                                                                                                                                                                                                                                                                                                                                                                                                                                                                                                                                                                                                                                                                                                                                                                                                                                                                                                                                                                                                                                                                                                                                                                                                                                                                                                                                                                                                                                                                                                                                                                                                                                                                                                                                                                                                                                                                                                                                                                                                                                                                                                                                                                                                                                                                                                                                                                                                                                                                                                                                                                                                                                                                                                                                                                                                                                                                                                                                                                                                                                                                                                                                                                                                                                                                                                                                                                                                                                                                                                                                                                                                                                                                                                                                                                                                                                                                                                                                                                                                                                                                                                                                                                                                                                                                                                                                                                                                                                                                                                                                                                                                                                                                                                                                                                                                                                                                                                                                                                                                                                                                                                                                                                                                                                                                                                                                                                                                                                                                                                                                                                                                                                                                                                                                                                                                                                                                                                                                                                                  The modulation depth indicates the size of modulation in relation to the maximum theoretically possible. </w:t>
      </w:r>
    </w:p>
    <w:p w:rsidR="00761C1B" w:rsidRDefault="00761C1B" w:rsidP="00761C1B">
      <w:r>
        <w:t>SOURCE: Used in EN 300 674 V1.1.1, clause 7.4.1</w:t>
      </w:r>
    </w:p>
    <w:p w:rsidR="00761C1B" w:rsidRDefault="00761C1B" w:rsidP="00761C1B"/>
    <w:p w:rsidR="00761C1B" w:rsidRDefault="00761C1B" w:rsidP="00761C1B">
      <w:r>
        <w:t xml:space="preserve">                                                                                                                                                                                                                                                                                                                                                                                                                                                                                                                                                                                                                                                                                                                                                                                                                                                                                                                                                                                                                                                                                                                                                                                                                                                                                                                                                                                                                                                                                                                                                                                                                                                                                                                                                                                                                                                                                                                                                                                                                                                                                                                                                                                                                                                                                                                                                                                                                                                                                                                                                                                                                                                                                                                                                                                                                                                                                                                                                                                                                                                                                                                                                                                                                                                                                                                                                                                                                                                                                                                                                                                                                                                                                                                                                                                                                                                                                                                                                                                                                                                                                                                                                                                                                                                                                                                                                                                                                                                                                                                                                                                                                                                                                                                                                                                                                                                                                                                                                                                                                                                                                                                                                                                                                                                                                                                                                                                                                                                                                                                                                                                                                                                                                                                                                                                                                                                                                                                                                                                                                                                                                                                                                                                                                                                                                                                                                                                                                                                                                                                                                                                                                                                                                                                                                                                                                                                                                                                                                                                                                                                                                                                              modulation duty cycle is the ratio of the positive modulation peak duration to the period of the instantaneous fundamental audio-modulation frequency observed at the half-amplitude points on the modulation envelope using the following formula: duty cycle = where: - t1 is the duration of the positive half cycle of the audio modulation measured at the half amplitude points of the modulation envelope; and - t2 is the period of the fundamental of the audio modulation. </w:t>
      </w:r>
    </w:p>
    <w:p w:rsidR="00761C1B" w:rsidRDefault="00761C1B" w:rsidP="00761C1B">
      <w:r>
        <w:t>SOURCE: Used in EN 300 066 V1.3.1, clause 10.3.3.1</w:t>
      </w:r>
    </w:p>
    <w:p w:rsidR="00761C1B" w:rsidRDefault="00761C1B" w:rsidP="00761C1B"/>
    <w:p w:rsidR="00761C1B" w:rsidRDefault="00761C1B" w:rsidP="00761C1B">
      <w:r>
        <w:t xml:space="preserve">                                                                                                                                                                                                                                                                                                                                                                                                                                                                                                                                                                                                                                                                                                                                                                                                                                                                                                                                                                                                                                                                                                                                                                                                                                                                                                                                                                                                                                                                                                                                                                                                                                                                                                                                                                                                                                                                                                                                                                                                                                                                                                                                                                                                                                                                                                                                                                                                                                                                                                                                                                                                                                                                                                                                                                                                                                                                                                                                                                                                                                                                                                                                                                                                                                                                                                                                                                                                                                                                                                                                                                                                                                                                                                                                                                                                                                                                                                                                                                                                                                                                                                                                                                                                                                                                                                                                                                                                                                                                                                                                                                                                                                                                                                                                                                                                                                                                                                                                                                                                                                                                                                                                                                                                                                                                                                                                                                                                                                                                                                                                                                                                                                                                                                                                                                                                                                                                                                                                                                                                                                                                                                                                                                                                                                                                                                                                                                                                                                                                                                                                                                                                                                                                                                                                                                                                                                                                                                                                                                                                                                                                                                                                  modulation duty cycle is the ratio of the positive modulation peak duration to the period of the instantaneous fundamental audio-modulation frequency observed at the half-amplitude points on the modulation envelope using the following formula: duty cycle = where: - t1 is the duration of the positive half cycle of the audio modulation measured at the half amplitude points of the modulation envelope; and - t2 is the period of the fundamental of the audio modulation. </w:t>
      </w:r>
    </w:p>
    <w:p w:rsidR="00761C1B" w:rsidRDefault="00761C1B" w:rsidP="00761C1B">
      <w:r>
        <w:t>SOURCE: Used in EN 302 152-01 V1.1.1, clause 8.2.3.1</w:t>
      </w:r>
    </w:p>
    <w:p w:rsidR="00761C1B" w:rsidRDefault="00761C1B" w:rsidP="00761C1B"/>
    <w:p w:rsidR="00761C1B" w:rsidRDefault="00761C1B" w:rsidP="00761C1B">
      <w:r>
        <w:t xml:space="preserve">                                                                                                                                                                                                                                                                                                                                                                                                                                                                                                                                                                                                                                                                                                                                                                                                                                                                                                                                                                                                                                                                                                                                                                                                                                                                                                                                                                                                                                                                                                                                                                                                                                                                                                                                                                                                                                                                                                                                                                                                                                                                                                                                                                                                                                                                                                                                                                                                                                                                                                                                                                                                                                                                                                                                                                                                                                                                                                                                                                                                                                                                                                                                                                                                                                                                                                                                                                                                                                                                                                                                                                                                                                                                                                                                                                                                                                                                                                                                                                                                                                                                                                                                                                                                                                                                                                                                                                                                                                                                                                                                                                                                                                                                                                                                                                                                                                                                                                                                                                                                                                                                                                                                                                                                                                                                                                                                                                                                                                                                                                                                                                                                                                                                                                                                                                                                                                                                                                                                                                                                                                                                                                                                                                                                                                                                                                                                                                                                                                                                                                                                                                                                                                                                                                                                                                                                                                                                                                                                                                                                                                                                                                                                  modulation factor is defined with respect to the maximum and minimum amplitudes of the modulation envelope by the following formula: modulation factor = where: - a is the maximum value of the envelope curve; and - b is the minimum value of the envelope curve. </w:t>
      </w:r>
    </w:p>
    <w:p w:rsidR="00761C1B" w:rsidRDefault="00761C1B" w:rsidP="00761C1B">
      <w:r>
        <w:t>SOURCE: Used in EN 300 066 V1.3.1, clause 10.3.4.1 SOURCE: Used in EN 302 152-01 V1.1.1, clause 8.2.4.1</w:t>
      </w:r>
    </w:p>
    <w:p w:rsidR="00761C1B" w:rsidRDefault="00761C1B" w:rsidP="00761C1B"/>
    <w:p w:rsidR="00761C1B" w:rsidRDefault="00761C1B" w:rsidP="00761C1B">
      <w:r>
        <w:t xml:space="preserve">                                                                                                                                                                                                                                                                                                                                                                                                                                                                                                                                                                                                                                                                                                                                                                                                                                                                                                                                                                                                                                                                                                                                                                                                                                                                                                                                                                                                                                                                                                                                                                                                                                                                                                                                                                                                                                                                                                                                                                                                                                                                                                                                                                                                                                                                                                                                                                                                                                                                                                                                                                                                                                                                                                                                                                                                                                                                                                                                                                                                                                                                                                                                                                                                                                                                                                                                                                                                                                                                                                                                                                                                                                                                                                                                                                                                                                                                                                                                                                                                                                                                                                                                                                                                                                                                                                                                                                                                                                                                                                                                                                                                                                                                                                                                                                                                                                                                                                                                                                                                                                                                                                                                                                                                                                                                                                                                                                                                                                                                                                                                                                                                                                                                                                                                                                                                                                                                                                                                                                                                                                                                                                                                                                                                                                                                                                                                                                                                                                                                                                                                                                                                                                                                                                                                                                                                                                                                                                                                                                                                                                                                                                                                  The modulation index indicates the size of modulation in relation to the maximum theoretically possible. </w:t>
      </w:r>
    </w:p>
    <w:p w:rsidR="00761C1B" w:rsidRDefault="00761C1B" w:rsidP="00761C1B">
      <w:r>
        <w:t>SOURCE: Used in EN 300 761 V1.1.1, clause 7.4.1</w:t>
      </w:r>
    </w:p>
    <w:p w:rsidR="00761C1B" w:rsidRDefault="00761C1B" w:rsidP="00761C1B"/>
    <w:p w:rsidR="00761C1B" w:rsidRDefault="00761C1B" w:rsidP="00761C1B">
      <w:r>
        <w:t xml:space="preserve">                                                                                                                                                                                                                                                                                                                                                                                                                                                                                                                                                                                                                                                                                                                                                                                                                                                                                                                                                                                                                                                                                                                                                                                                                                                                                                                                                                                                                                                                                                                                                                                                                                                                                                                                                                                                                                                                                                                                                                                                                                                                                                                                                                                                                                                                                                                                                                                                                                                                                                                                                                                                                                                                                                                                                                                                                                                                                                                                                                                                                                                                                                                                                                                                                                                                                                                                                                                                                                                                                                                                                                                                                                                                                                                                                                                                                                                                                                                                                                                                                                                                                                                                                                                                                                                                                                                                                                                                                                                                                                                                                                                                                                                                                                                                                                                                                                                                                                                                                                                                                                                                                                                                                                                                                                                                                                                                                                                                                                                                                                                                                                                                                                                                                                                                                                                                                                                                                                                                                                                                                                                                                                                                                                                                                                                                                                                                                                                                                                                                                                                                                                                                                                                                                                                                                                                                                                                                                                                                                                                                                                                                                                                              The modulation index indicates the size of modulation in relation to the maximum theoretically possible. </w:t>
      </w:r>
    </w:p>
    <w:p w:rsidR="00761C1B" w:rsidRDefault="00761C1B" w:rsidP="00761C1B">
      <w:r>
        <w:t>SOURCE: Used in EN 300 761-01 V1.2.1, clause 7.4.1</w:t>
      </w:r>
    </w:p>
    <w:p w:rsidR="00761C1B" w:rsidRDefault="00761C1B" w:rsidP="00761C1B"/>
    <w:p w:rsidR="00761C1B" w:rsidRDefault="00761C1B" w:rsidP="00761C1B">
      <w:r>
        <w:t xml:space="preserve">                                                                                                                                                                                                                                                                                                                                                                                                                                                                                                                                                                                                                                                                                                                                                                                                                                                                                                                                                                                                                                                                                                                                                                                                                                                                                                                                                                                                                                                                                                                                                                                                                                                                                                                                                                                                                                                                                                                                                                                                                                                                                                                                                                                                                                                                                                                                                                                                                                                                                                                                                                                                                                                                                                                                                                                                                                                                                                                                                                                                                                                                                                                                                                                                                                                                                                                                                                                                                                                                                                                                                                                                                                                                                                                                                                                                                                                                                                                                                                                                                                                                                                                                                                                                                                                                                                                                                                                                                                                                                                                                                                                                                                                                                                                                                                                                                                                                                                                                                                                                                                                                                                                                                                                                                                                                                                                                                                                                                                                                                                                                                                                                                                                                                                                                                                                                                                                                                                                                                                                                                                                                                                                                                                                                                                                                                                                                                                                                                                                                                                                                                                                                                                                                                                                                                                                                                                                                                                                                                                                                                                                                                                                              The modulation index of the modulated signal is determined as the ratio between the frequency deviation and the frequency of the modulation signal. </w:t>
      </w:r>
    </w:p>
    <w:p w:rsidR="00761C1B" w:rsidRDefault="00761C1B" w:rsidP="00761C1B">
      <w:r>
        <w:t>SOURCE: Used in EN 301 925 V1.5.1, clause 11.5.1</w:t>
      </w:r>
    </w:p>
    <w:p w:rsidR="00761C1B" w:rsidRDefault="00761C1B" w:rsidP="00761C1B"/>
    <w:p w:rsidR="00761C1B" w:rsidRDefault="00761C1B" w:rsidP="00761C1B">
      <w:r>
        <w:t xml:space="preserve">                                                                                                                                                                                                                                                                                                                                                                                                                                                                                                                                                                                                                                                                                                                                                                                                                                                                                                                                                                                                                                                                                                                                                                                                                                                                                                                                                                                                                                                                                                                                                                                                                                                                                                                                                                                                                                                                                                                                                                                                                                                                                                                                                                                                                                                                                                                                                                                                                                                                                                                                                                                                                                                                                                                                                                                                                                                                                                                                                                                                                                                                                                                                                                                                                                                                                                                                                                                                                                                                                                                                                                                                                                                                                                                                                                                                                                                                                                                                                                                                                                                                                                                                                                                                                                                                                                                                                                                                                                                                                                                                                                                                                                                                                                                                                                                                                                                                                                                                                                                                                                                                                                                                                                                                                                                                                                                                                                                                                                                                                                                                                                                                                                                                                                                                                                                                                                                                                                                                                                                                                                                                                                                                                                                                                                                                                                                                                                                                                                                                                                                                                                                                                                                                                                                                                                                                                                                                                                                                                                                                                                                                                                                              The modulation is the method for generating the rf carrier. the carrier keying defines the on and off times for a non-continuous carrier. </w:t>
      </w:r>
    </w:p>
    <w:p w:rsidR="00761C1B" w:rsidRDefault="00761C1B" w:rsidP="00761C1B">
      <w:r>
        <w:t>SOURCE: Used in EN 300 718-01 V2.1.1, clause 4.2.1.1</w:t>
      </w:r>
    </w:p>
    <w:p w:rsidR="00761C1B" w:rsidRDefault="00761C1B" w:rsidP="00761C1B"/>
    <w:p w:rsidR="00761C1B" w:rsidRDefault="00761C1B" w:rsidP="00761C1B">
      <w:r>
        <w:t xml:space="preserve">                                                                                                                                                                                                                                                                                                                                                                                                                                                                                                                                                                                                                                                                                                                                                                                                                                                                                                                                                                                                                                                                                                                                                                                                                                                                                                                                                                                                                                                                                                                                                                                                                                                                                                                                                                                                                                                                                                                                                                                                                                                                                                                                                                                                                                                                                                                                                                                                                                                                                                                                                                                                                                                                                                                                                                                                                                                                                                                                                                                                                                                                                                                                                                                                                                                                                                                                                                                                                                                                                                                                                                                                                                                                                                                                                                                                                                                                                                                                                                                                                                                                                                                                                                                                                                                                                                                                                                                                                                                                                                                                                                                                                                                                                                                                                                                                                                                                                                                                                                                                                                                                                                                                                                                                                                                                                                                                                                                                                                                                                                                                                                                                                                                                                                                                                                                                                                                                                                                                                                                                                                                                                                                                                                                                                                                                                                                                                                                                                                                                                                                                                                                                                                                                                                                                                                                                                                                                                                                                                                                                                                                                                                                              The modulation of the transmitter is the depth of modulation that is produced at the transmitter output when a certain sound level is applied to the microphone. </w:t>
      </w:r>
    </w:p>
    <w:p w:rsidR="00761C1B" w:rsidRDefault="00761C1B" w:rsidP="00761C1B">
      <w:r>
        <w:t>SOURCE: Used in EN 301 688 V1.2.1, clause 8.3.1</w:t>
      </w:r>
    </w:p>
    <w:p w:rsidR="00761C1B" w:rsidRDefault="00761C1B" w:rsidP="00761C1B"/>
    <w:p w:rsidR="00761C1B" w:rsidRDefault="00761C1B" w:rsidP="00761C1B">
      <w:r>
        <w:t xml:space="preserve">                                                                                                                                                                                                                                                                                                                                                                                                                                                                                                                                                                                                                                                                                                                                                                                                                                                                                                                                                                                                                                                                                                                                                                                                                                                                                                                                                                                                                                                                                                                                                                                                                                                                                                                                                                                                                                                                                                                                                                                                                                                                                                                                                                                                                                                                                                                                                                                                                                                                                                                                                                                                                                                                                                                                                                                                                                                                                                                                                                                                                                                                                                                                                                                                                                                                                                                                                                                                                                                                                                                                                                                                                                                                                                                                                                                                                                                                                                                                                                                                                                                                                                                                                                                                                                                                                                                                                                                                                                                                                                                                                                                                                                                                                                                                                                                                                                                                                                                                                                                                                                                                                                                                                                                                                                                                                                                                                                                                                                                                                                                                                                                                                                                                                                                                                                                                                                                                                                                                                                                                                                                                                                                                                                                                                                                                                                                                                                                                                                                                                                                                                                                                                                                                                                                                                                                                                                                                                                                                                                                                                                                                                                                              The modulation rate is the bit stream speed measured in bit/s. </w:t>
      </w:r>
    </w:p>
    <w:p w:rsidR="00761C1B" w:rsidRDefault="00761C1B" w:rsidP="00761C1B">
      <w:r>
        <w:t>SOURCE: Used in EN 300 338 V1.2.1, clause 5.3.1 SOURCE: Used in EN 300 338 V1.2.1, clause 6.5.1 SOURCE: Used in EN 301 025 V2.2.1, clause 8.14.1 SOURCE: Used in EN 301 025-01 V1.5.1, clause 8.14.1 SOURCE: Used in EN 302 885 V2.2.1, clause 8.14.1 SOURCE: Used in EN 302 885-01 V1.3.1, clause 8.14.1</w:t>
      </w:r>
    </w:p>
    <w:p w:rsidR="00761C1B" w:rsidRDefault="00761C1B" w:rsidP="00761C1B"/>
    <w:p w:rsidR="00761C1B" w:rsidRDefault="00761C1B" w:rsidP="00761C1B">
      <w:r>
        <w:t xml:space="preserve">                                                                                                                                                                                                                                                                                                                                                                                                                                                                                                                                                                                                                                                                                                                                                                                                                                                                                                                                                                                                                                                                                                                                                                                                                                                                                                                                                                                                                                                                                                                                                                                                                                                                                                                                                                                                                                                                                                                                                                                                                                                                                                                                                                                                                                                                                                                                                                                                                                                                                                                                                                                                                                                                                                                                                                                                                                                                                                                                                                                                                                                                                                                                                                                                                                                                                                                                                                                                                                                                                                                                                                                                                                                                                                                                                                                                                                                                                                                                                                                                                                                                                                                                                                                                                                                                                                                                                                                                                                                                                                                                                                                                                                                                                                                                                                                                                                                                                                                                                                                                                                                                                                                                                                                                                                                                                                                                                                                                                                                                                                                                                                                                                                                                                                                                                                                                                                                                                                                                                                                                                                                                                                                                                                                                                                                                                                                                                                                                                                                                                                                                                                                                                                                                                                                                                                                                                                                                                                                                                                                                                                                                                                                              The modulation rate is the bit stream speed measured in bit/sec. </w:t>
      </w:r>
    </w:p>
    <w:p w:rsidR="00761C1B" w:rsidRDefault="00761C1B" w:rsidP="00761C1B">
      <w:r>
        <w:t>SOURCE: Used in EN 300 373-01 V1.4.1, clause 9.6.1</w:t>
      </w:r>
    </w:p>
    <w:p w:rsidR="00761C1B" w:rsidRDefault="00761C1B" w:rsidP="00761C1B"/>
    <w:p w:rsidR="00761C1B" w:rsidRDefault="00761C1B" w:rsidP="00761C1B">
      <w:r>
        <w:t xml:space="preserve">                                                                                                                                                                                                                                                                                                                                                                                                                                                                                                                                                                                                                                                                                                                                                                                                                                                                                                                                                                                                                                                                                                                                                                                                                                                                                                                                                                                                                                                                                                                                                                                                                                                                                                                                                                                                                                                                                                                                                                                                                                                                                                                                                                                                                                                                                                                                                                                                                                                                                                                                                                                                                                                                                                                                                                                                                                                                                                                                                                                                                                                                                                                                                                                                                                                                                                                                                                                                                                                                                                                                                                                                                                                                                                                                                                                                                                                                                                                                                                                                                                                                                                                                                                                                                                                                                                                                                                                                                                                                                                                                                                                                                                                                                                                                                                                                                                                                                                                                                                                                                                                                                                                                                                                                                                                                                                                                                                                                                                                                                                                                                                                                                                                                                                                                                                                                                                                                                                                                                                                                                                                                                                                                                                                                                                                                                                                                                                                                                                                                                                                                                                                                                                                                                                                                                                                                                                                                                                                                                                                                                                                                                                                              The modulation rate is the bit stream speed measured in bits per second. </w:t>
      </w:r>
    </w:p>
    <w:p w:rsidR="00761C1B" w:rsidRDefault="00761C1B" w:rsidP="00761C1B">
      <w:r>
        <w:t>SOURCE: Used in EN 301 929 V2.1.1, clause 8.16.1 SOURCE: Used in EN 301 929-01 V1.2.1, clause 8.16.1</w:t>
      </w:r>
    </w:p>
    <w:p w:rsidR="00761C1B" w:rsidRDefault="00761C1B" w:rsidP="00761C1B"/>
    <w:p w:rsidR="00761C1B" w:rsidRDefault="00761C1B" w:rsidP="00761C1B">
      <w:r>
        <w:t xml:space="preserve">                                                                                                                                                                                                                                                                                                                                                                                                                                                                                                                                                                                                                                                                                                                                                                                                                                                                                                                                                                                                                                                                                                                                                                                                                                                                                                                                                                                                                                                                                                                                                                                                                                                                                                                                                                                                                                                                                                                                                                                                                                                                                                                                                                                                                                                                                                                                                                                                                                                                                                                                                                                                                                                                                                                                                                                                                                                                                                                                                                                                                                                                                                                                                                                                                                                                                                                                                                                                                                                                                                                                                                                                                                                                                                                                                                                                                                                                                                                                                                                                                                                                                                                                                                                                                                                                                                                                                                                                                                                                                                                                                                                                                                                                                                                                                                                                                                                                                                                                                                                                                                                                                                                                                                                                                                                                                                                                                                                                                                                                                                                                                                                                                                                                                                                                                                                                                                                                                                                                                                                                                                                                                                                                                                                                                                                                                                                                                                                                                                                                                                                                                                                                                                                                                                                                                                                                                                                                                                                                                                                                                                                                                                                              The modulation rate is the bit stream speed measured in bits/s. </w:t>
      </w:r>
    </w:p>
    <w:p w:rsidR="00761C1B" w:rsidRDefault="00761C1B" w:rsidP="00761C1B">
      <w:r>
        <w:t>SOURCE: Used in EN 301 925 V1.5.1, clause 11.6.1</w:t>
      </w:r>
    </w:p>
    <w:p w:rsidR="00761C1B" w:rsidRDefault="00761C1B" w:rsidP="00761C1B"/>
    <w:p w:rsidR="00761C1B" w:rsidRDefault="00761C1B" w:rsidP="00761C1B">
      <w:r>
        <w:t xml:space="preserve">                                                                                                                                                                                                                                                                                                                                                                                                                                                                                                                                                                                                                                                                                                                                                                                                                                                                                                                                                                                                                                                                                                                                                                                                                                                                                                                                                                                                                                                                                                                                                                                                                                                                                                                                                                                                                                                                                                                                                                                                                                                                                                                                                                                                                                                                                                                                                                                                                                                                                                                                                                                                                                                                                                                                                                                                                                                                                                                                                                                                                                                                                                                                                                                                                                                                                                                                                                                                                                                                                                                                                                                                                                                                                                                                                                                                                                                                                                                                                                                                                                                                                                                                                                                                                                                                                                                                                                                                                                                                                                                                                                                                                                                                                                                                                                                                                                                                                                                                                                                                                                                                                                                                                                                                                                                                                                                                                                                                                                                                                                                                                                                                                                                                                                                                                                                                                                                                                                                                                                                                                                                                                                                                                                                                                                                                                                                                                                                                                                                                                                                                                                                                                                                                                                                                                                                                                                                                                                                                                                                                                                                                                                                              The modulation sequence comprises of cycles of audio and may include non-audio and data modulation as shown in figure 1. figure 1 continuous wave (cw) modulation is non-audio modulation used to aid df receivers in getting a bearing to target. cw is transmitted continuously at an average erp approximately equal to the erpep of the audio modulation that it follows (erpep1 in figure 1). data modulation is non-audio modulation. it may be used to transmit information such as the identity and position of a radio beacon. either ask (a1d) or sub-carrier modulation shall be employed. analog voice transmission (a3e) may also be used in this portion. the erpep of this transmitted portion (erpep2 in figure 1) may be significantly higher than used for the other modulation types in order to aid reception in a field where multiple beacons are transmitting simultaneously. the format for the transmission of data is not specified here. note that the use of non-constant (randomized) values of t will assist in decoding of multiple beacons. if data is replaced by voice transmission then the 0,5 second duration limit shall not apply, however the 80 % down swept tone portion of transmission shall be respected. audio modulation (...\...) [the expected end of this definition was beyond the limit of 200 words] </w:t>
      </w:r>
    </w:p>
    <w:p w:rsidR="00761C1B" w:rsidRDefault="00761C1B" w:rsidP="00761C1B">
      <w:r>
        <w:t>SOURCE: Used in EN 302 961-01 V1.2.1, clause 8.2.1.1</w:t>
      </w:r>
    </w:p>
    <w:p w:rsidR="00761C1B" w:rsidRDefault="00761C1B" w:rsidP="00761C1B"/>
    <w:p w:rsidR="00761C1B" w:rsidRDefault="00761C1B" w:rsidP="00761C1B">
      <w:r>
        <w:t xml:space="preserve">                                                                                                                                                                                                                                                                                                                                                                                                                                                                                                                                                                                                                                                                                                                                                                                                                                                                                                                                                                                                                                                                                                                                                                                                                                                                                                                                                                                                                                                                                                                                                                                                                                                                                                                                                                                                                                                                                                                                                                                                                                                                                                                                                                                                                                                                                                                                                                                                                                                                                                                                                                                                                                                                                                                                                                                                                                                                                                                                                                                                                                                                                                                                                                                                                                                                                                                                                                                                                                                                                                                                                                                                                                                                                                                                                                                                                                                                                                                                                                                                                                                                                                                                                                                                                                                                                                                                                                                                                                                                                                                                                                                                                                                                                                                                                                                                                                                                                                                                                                                                                                                                                                                                                                                                                                                                                                                                                                                                                                                                                                                                                                                                                                                                                                                                                                                                                                                                                                                                                                                                                                                                                                                                                                                                                                                                                                                                                                                                                                                                                                                                                                                                                                                                                                                                                                                                                                                                                                                                                                                                                                                                                                                              The modulation sequence comprises of cycles of audio and may include non-audio and data modulation as shown in figure 2. figure 2 continuous wave (cw) modulation is non-audio modulation used to aid df receivers in getting a bearing to target. cw is transmitted continuously at an average erp approximately equal to the erpep of the audio modulation that it follows (erpep1 in figure 2). data modulation is non-audio modulation. it may be used to transmit information such as the identity and position of a radio beacon. either ask (a1d) or sub-carrier modulation shall be employed. analog voice transmission (a3e) may also be used in this portion. the erpep of this transmitted portion (erpep2 in figure 2) may be significantly higher than used for the other modulation types in order to aid reception in a field where multiple beacons are transmitting simultaneously. the format for the transmission of data is not specified here. note that the use of non-constant (randomized) values of t will assist in decoding of multiple beacons. if data is replaced by voice transmission then the 0,5 second duration limit shall not apply, however the 80 % down swept tone portion of transmission shall be respected. audio modulation (...\...) [the expected end of this definition was beyond the limit of 200 words] </w:t>
      </w:r>
    </w:p>
    <w:p w:rsidR="00761C1B" w:rsidRDefault="00761C1B" w:rsidP="00761C1B">
      <w:r>
        <w:t>SOURCE: Used in EN 302 961 V2.1.2, clause 8.2.1.1</w:t>
      </w:r>
    </w:p>
    <w:p w:rsidR="00761C1B" w:rsidRDefault="00761C1B" w:rsidP="00761C1B"/>
    <w:p w:rsidR="00761C1B" w:rsidRDefault="00761C1B" w:rsidP="00761C1B">
      <w:r>
        <w:t xml:space="preserve">                                                                                                                                                                                                                                                                                                                                                                                                                                                                                                                                                                                                                                                                                                                                                                                                                                                                                                                                                                                                                                                                                                                                                                                                                                                                                                                                                                                                                                                                                                                                                                                                                                                                                                                                                                                                                                                                                                                                                                                                                                                                                                                                                                                                                                                                                                                                                                                                                                                                                                                                                                                                                                                                                                                                                                                                                                                                                                                                                                                                                                                                                                                                                                                                                                                                                                                                                                                                                                                                                                                                                                                                                                                                                                                                                                                                                                                                                                                                                                                                                                                                                                                                                                                                                                                                                                                                                                                                                                                                                                                                                                                                                                                                                                                                                                                                                                                                                                                                                                                                                                                                                                                                                                                                                                                                                                                                                                                                                                                                                                                                                                                                                                                                                                                                                                                                                                                                                                                                                                                                                                                                                                                                                                                                                                                                                                                                                                                                                                                                                                                                                                                                                                                                                                                                                                                                                                                                                                                                                                                                                                                                                                                              The modulation symmetry is difference between the time durations t1 and t2 as defined in figure 11. figure 11: modulation symmetry </w:t>
      </w:r>
    </w:p>
    <w:p w:rsidR="00761C1B" w:rsidRDefault="00761C1B" w:rsidP="00761C1B">
      <w:r>
        <w:t>SOURCE: Used in EN 300 066 V1.3.1, clause 7.9.1</w:t>
      </w:r>
    </w:p>
    <w:p w:rsidR="00761C1B" w:rsidRDefault="00761C1B" w:rsidP="00761C1B"/>
    <w:p w:rsidR="00761C1B" w:rsidRDefault="00761C1B" w:rsidP="00761C1B">
      <w:r>
        <w:t xml:space="preserve">                                                                                                                                                                                                                                                                                                                                                                                                                                                                                                                                                                                                                                                                                                                                                                                                                                                                                                                                                                                                                                                                                                                                                                                                                                                                                                                                                                                                                                                                                                                                                                                                                                                                                                                                                                                                                                                                                                                                                                                                                                                                                                                                                                                                                                                                                                                                                                                                                                                                                                                                                                                                                                                                                                                                                                                                                                                                                                                                                                                                                                                                                                                                                                                                                                                                                                                                                                                                                                                                                                                                                                                                                                                                                                                                                                                                                                                                                                                                                                                                                                                                                                                                                                                                                                                                                                                                                                                                                                                                                                                                                                                                                                                                                                                                                                                                                                                                                                                                                                                                                                                                                                                                                                                                                                                                                                                                                                                                                                                                                                                                                                                                                                                                                                                                                                                                                                                                                                                                                                                                                                                                                                                                                                                                                                                                                                                                                                                                                                                                                                                                                                                                                                                                                                                                                                                                                                                                                                                                                                                                                                                                                                                              The modulator attack time is the time elapsed between keying the transmitter and the transmitter being correctly modulated. </w:t>
      </w:r>
    </w:p>
    <w:p w:rsidR="00761C1B" w:rsidRDefault="00761C1B" w:rsidP="00761C1B">
      <w:r>
        <w:t>SOURCE: Used in EN 300 162-01 V1.4.1, clause 8.13.1 SOURCE: Used in EN 301 925 V1.5.1, clause 11.8.1 SOURCE: Used in EN 301 929 V2.1.1, clause 8.12.1 SOURCE: Used in EN 301 929-01 V1.2.1, clause 8.12.1</w:t>
      </w:r>
    </w:p>
    <w:p w:rsidR="00761C1B" w:rsidRDefault="00761C1B" w:rsidP="00761C1B"/>
    <w:p w:rsidR="00761C1B" w:rsidRDefault="00761C1B" w:rsidP="00761C1B">
      <w:r>
        <w:t xml:space="preserve">                                                                                                                                                                                                                                                                                                                                                                                                                                                                                                                                                                                                                                                                                                                                                                                                                                                                                                                                                                                                                                                                                                                                                                                                                                                                                                                                                                                                                                                                                                                                                                                                                                                                                                                                                                                                                                                                                                                                                                                                                                                                                                                                                                                                                                                                                                                                                                                                                                                                                                                                                                                                                                                                                                                                                                                                                                                                                                                                                                                                                                                                                                                                                                                                                                                                                                                                                                                                                                                                                                                                                                                                                                                                                                                                                                                                                                                                                                                                                                                                                                                                                                                                                                                                                                                                                                                                                                                                                                                                                                                                                                                                                                                                                                                                                                                                                                                                                                                                                                                                                                                                                                                                                                                                                                                                                                                                                                                                                                                                                                                                                                                                                                                                                                                                                                                                                                                                                                                                                                                                                                                                                                                                                                                                                                                                                                                                                                                                                                                                                                                                                                                                                                                                                                                                                                                                                                                                                                                                                                                                                                                                                                                              module this module contains the enhancements made to the itu-t recommendation x.501 [34] (informationframework module) to meet the in needs. in-cs2-sdf-basicaccesscontrol {ccitt recommendation q 1228 module(0) sdfbasicaccesscontrol(10) version1(0)} definitions :: = begin -- exports all -- -- the types and values defined in this module are exported for use in the other asn.1 modules -- contained within the directory specifications, and for the use of other applications which will -- use them to access directory services. other applications may use them for their own purposes, -- but this will not constrainextensions and modifications needed to maintain or improve the -- directory service. imports informationframework, upperbounds, selectedattributetypes, basicaccesscontrol, directoryabstractservice from usefuldefinitions {joint-iso-ccitt ds(5) module(1) usefuldefinitions(0) 3} attribute, attributetype, attributetypeandvalue, subtreespecification, contextassertion from informationframework informationframework id-aca-prescriptiveaci, id-aca-entryaci, id-aca-subentryaci, sdf-informationframework from in-cs2-object-identifiers {ccitt recommendation q 1228 modules(0) in-cs2-object-identifiers(17) version1(0)} ub-tag from upperbounds upperbounds method from in-cs2-sdf-informationframework sdf-informationframework filter from directoryabstractservice directoryabstractservice nameandoptionaluid, directorystringfirstcomponentmatch, directorystring{} from selectedattributetypes selectedattributetypes maxvaluecount, restrictedvalue, authenticationlevel, precedence from basicaccesscontrol basicaccesscontrol ; -- types -- aciitem ::= sequence { identificationtag directorystring {ub-tag}, precedence precedence, authenticationlevel authenticationlevel, itemoruserfirst choice { itemfirst [0] sequence { protecteditems protecteditems, itempermissions set of itempermission, ...}, userfirst [1] sequence { userclasses userclasses, userpermissions set of userpermission, (...\...) [the expected end of this definition was beyond the limit of 200 words] </w:t>
      </w:r>
    </w:p>
    <w:p w:rsidR="00761C1B" w:rsidRDefault="00761C1B" w:rsidP="00761C1B">
      <w:r>
        <w:t>SOURCE: Used in EN 301 140-01 V1.3.4, clause 8.7.2</w:t>
      </w:r>
    </w:p>
    <w:p w:rsidR="00761C1B" w:rsidRDefault="00761C1B" w:rsidP="00761C1B"/>
    <w:p w:rsidR="00761C1B" w:rsidRDefault="00761C1B" w:rsidP="00761C1B">
      <w:r>
        <w:t xml:space="preserve">                                                                                                                                                                                                                                                                                                                                                                                                                                                                                                                                                                                                                                                                                                                                                                                                                                                                                                                                                                                                                                                                                                                                                                                                                                                                                                                                                                                                                                                                                                                                                                                                                                                                                                                                                                                                                                                                                                                                                                                                                                                                                                                                                                                                                                                                                                                                                                                                                                                                                                                                                                                                                                                                                                                                                                                                                                                                                                                                                                                                                                                                                                                                                                                                                                                                                                                                                                                                                                                                                                                                                                                                                                                                                                                                                                                                                                                                                                                                                                                                                                                                                                                                                                                                                                                                                                                                                                                                                                                                                                                                                                                                                                                                                                                                                                                                                                                                                                                                                                                                                                                                                                                                                                                                                                                                                                                                                                                                                                                                                                                                                                                                                                                                                                                                                                                                                                                                                                                                                                                                                                                                                                                                                                                                                                                                                                                                                                                                                                                                                                                                                                                                                                                                                                                                                                                                                                                                                                                                                                                                                                                                                                                                  monitoring system bandwidth is the receiver bandwidth, measured at its 20 db down points, used by the monitoring system for spectrum access purposes. </w:t>
      </w:r>
    </w:p>
    <w:p w:rsidR="00761C1B" w:rsidRDefault="00761C1B" w:rsidP="00761C1B">
      <w:r>
        <w:t>SOURCE: Used in EN 301 559 V2.1.1, clause 4.2.3.2.1 SOURCE: Used in EN 303 203 V2.1.1, clause 4.2.3.2.1</w:t>
      </w:r>
    </w:p>
    <w:p w:rsidR="00761C1B" w:rsidRDefault="00761C1B" w:rsidP="00761C1B"/>
    <w:p w:rsidR="00761C1B" w:rsidRDefault="00761C1B" w:rsidP="00761C1B">
      <w:r>
        <w:t xml:space="preserve">                                                                                                                                                                                                                                                                                                                                                                                                                                                                                                                                                                                                                                                                                                                                                                                                                                                                                                                                                                                                                                                                                                                                                                                                                                                                                                                                                                                                                                                                                                                                                                                                                                                                                                                                                                                                                                                                                                                                                                                                                                                                                                                                                                                                                                                                                                                                                                                                                                                                                                                                                                                                                                                                                                                                                                                                                                                                                                                                                                                                                                                                                                                                                                                                                                                                                                                                                                                                                                                                                                                                                                                                                                                                                                                                                                                                                                                                                                                                                                                                                                                                                                                                                                                                                                                                                                                                                                                                                                                                                                                                                                                                                                                                                                                                                                                                                                                                                                                                                                                                                                                                                                                                                                                                                                                                                                                                                                                                                                                                                                                                                                                                                                                                                                                                                                                                                                                                                                                                                                                                                                                                                                                                                                                                                                                                                                                                                                                                                                                                                                                                                                                                                                                                                                                                                                                                                                                                                                                                                                                                                                                                                                                                  The ms shall be capable of setting its initial transmit output power based upon the received signal strength measured and the power control parameters broadcast by the serving bs on the bnch. </w:t>
      </w:r>
    </w:p>
    <w:p w:rsidR="00761C1B" w:rsidRDefault="00761C1B" w:rsidP="00761C1B">
      <w:r>
        <w:t>SOURCE: Used in EN 300 394-01 V3.3.1, clause 7.3.5.1</w:t>
      </w:r>
    </w:p>
    <w:p w:rsidR="00761C1B" w:rsidRDefault="00761C1B" w:rsidP="00761C1B"/>
    <w:p w:rsidR="00761C1B" w:rsidRDefault="00761C1B" w:rsidP="00761C1B">
      <w:r>
        <w:t xml:space="preserve">                                                                                                                                                                                                                                                                                                                                                                                                                                                                                                                                                                                                                                                                                                                                                                                                                                                                                                                                                                                                                                                                                                                                                                                                                                                                                                                                                                                                                                                                                                                                                                                                                                                                                                                                                                                                                                                                                                                                                                                                                                                                                                                                                                                                                                                                                                                                                                                                                                                                                                                                                                                                                                                                                                                                                                                                                                                                                                                                                                                                                                                                                                                                                                                                                                                                                                                                                                                                                                                                                                                                                                                                                                                                                                                                                                                                                                                                                                                                                                                                                                                                                                                                                                                                                                                                                                                                                                                                                                                                                                                                                                                                                                                                                                                                                                                                                                                                                                                                                                                                                                                                                                                                                                                                                                                                                                                                                                                                                                                                                                                                                                                                                                                                                                                                                                                                                                                                                                                                                                                                                                                                                                                                                                                                                                                                                                                                                                                                                                                                                                                                                                                                                                                                                                                                                                                                                                                                                                                                                                                                                                                                                                                              mtp route: this is defined in subclause b1.2.8 of annex b of itu-t recommendation q.751.1 [10]. a hop of an mtp route: the combination of signalling point and adjacent following signalling point in the route's ordered sequence of sps. pointcodestraversed: a parameter containing the list of the sps encountered by successive mrvt messages along one path from the test initiator signalling point (sp) to the tested destination. the first entry in this list is the test initiator. 7 specific exceptions and clarifications to itu-t recommendations q.750 to q.754 for the mrv test 7.1 q.750 when tmn is available the q.750/figure 6 [1] q3 reference point and the mis-user will apply: until then an mrv test can be controlled only over a local interface function. 7.2 q.752 the obligatory measurements are required. the obligatory measurement 5.5, msus discarded due to a routing data error, might indicate that an mrv test should be run (this is network dependent, see section b.3 a) and b.3 c) of the present document). 7.3 q.753 section 1 is in the scope of the present document. section 2 is replaced (see subclause 7.3.1), later sections of itu-t recommendation q.753 [3] are not in the scope of the (...\...) [the expected end of this definition was beyond the limit of 200 words] </w:t>
      </w:r>
    </w:p>
    <w:p w:rsidR="00761C1B" w:rsidRDefault="00761C1B" w:rsidP="00761C1B">
      <w:r>
        <w:t>SOURCE: Used in EN 301 007-01 V1.1.3, clause 6.2</w:t>
      </w:r>
    </w:p>
    <w:p w:rsidR="00761C1B" w:rsidRDefault="00761C1B" w:rsidP="00761C1B"/>
    <w:p w:rsidR="00761C1B" w:rsidRDefault="00761C1B" w:rsidP="00761C1B">
      <w:r>
        <w:t xml:space="preserve">                                                                                                                                                                                                                                                                                                                                                                                                                                                                                                                                                                                                                                                                                                                                                                                                                                                                                                                                                                                                                                                                                                                                                                                                                                                                                                                                                                                                                                                                                                                                                                                                                                                                                                                                                                                                                                                                                                                                                                                                                                                                                                                                                                                                                                                                                                                                                                                                                                                                                                                                                                                                                                                                                                                                                                                                                                                                                                                                                                                                                                                                                                                                                                                                                                                                                                                                                                                                                                                                                                                                                                                                                                                                                                                                                                                                                                                                                                                                                                                                                                                                                                                                                                                                                                                                                                                                                                                                                                                                                                                                                                                                                                                                                                                                                                                                                                                                                                                                                                                                                                                                                                                                                                                                                                                                                                                                                                                                                                                                                                                                                                                                                                                                                                                                                                                                                                                                                                                                                                                                                                                                                                                                                                                                                                                                                                                                                                                                                                                                                                                                                                                                                                                                                                                                                                                                                                                                                                                                                                                                                                                                                                                                  n </w:t>
      </w:r>
    </w:p>
    <w:p w:rsidR="00761C1B" w:rsidRDefault="00761C1B" w:rsidP="00761C1B">
      <w:r>
        <w:t>SOURCE: Used in EN 301 165 V1.1.1, clause 3.1 SOURCE: Used in EN 301 165 V1.1.1, clause 3.1 SOURCE: Used in EN 301 165 V1.1.1, clause 3.1 SOURCE: Used in EN 301 165 V1.1.1, clause 3.1</w:t>
      </w:r>
    </w:p>
    <w:p w:rsidR="00761C1B" w:rsidRDefault="00761C1B" w:rsidP="00761C1B"/>
    <w:p w:rsidR="00761C1B" w:rsidRDefault="00761C1B" w:rsidP="00761C1B">
      <w:r>
        <w:t xml:space="preserve">                                                                                                                                                                                                                                                                                                                                                                                                                                                                                                                                                                                                                                                                                                                                                                                                                                                                                                                                                                                                                                                                                                                                                                                                                                                                                                                                                                                                                                                                                                                                                                                                                                                                                                                                                                                                                                                                                                                                                                                                                                                                                                                                                                                                                                                                                                                                                                                                                                                                                                                                                                                                                                                                                                                                                                                                                                                                                                                                                                                                                                                                                                                                                                                                                                                                                                                                                                                                                                                                                                                                                                                                                                                                                                                                                                                                                                                                                                                                                                                                                                                                                                                                                                                                                                                                                                                                                                                                                                                                                                                                                                                                                                                                                                                                                                                                                                                                                                                                                                                                                                                                                                                                                                                                                                                                                                                                                                                                                                                                                                                                                                                                                                                                                                                                                                                                                                                                                                                                                                                                                                                                                                                                                                                                                                                                                                                                                                                                                                                                                                                                                                                                                                                                                                                                                                                                                                                                                                                                                                                                                                                                                                                                  naming conventions the identifier of the tp is built according to table 2. table 2: tp naming convention identifier: tp-&lt;fm&gt;-x-&lt;nnn&gt; &lt;fm&gt; = functional module lae link association entity mrm missing resource management csp iwu cc-specific procedures rel release procedures x = type of testing c ca, capability tests v bv, valid behaviour tests o bo, inopportune behaviour tests i bi, invalid behaviour tests &lt;nnn&gt; = sequential number (000-999) test purpose number </w:t>
      </w:r>
    </w:p>
    <w:p w:rsidR="00761C1B" w:rsidRDefault="00761C1B" w:rsidP="00761C1B">
      <w:r>
        <w:t>SOURCE: Used in EN 301 614-03 V1.1.2, clause 9.2.2</w:t>
      </w:r>
    </w:p>
    <w:p w:rsidR="00761C1B" w:rsidRDefault="00761C1B" w:rsidP="00761C1B"/>
    <w:p w:rsidR="00761C1B" w:rsidRDefault="00761C1B" w:rsidP="00761C1B">
      <w:r>
        <w:t xml:space="preserve">                                                                                                                                                                                                                                                                                                                                                                                                                                                                                                                                                                                                                                                                                                                                                                                                                                                                                                                                                                                                                                                                                                                                                                                                                                                                                                                                                                                                                                                                                                                                                                                                                                                                                                                                                                                                                                                                                                                                                                                                                                                                                                                                                                                                                                                                                                                                                                                                                                                                                                                                                                                                                                                                                                                                                                                                                                                                                                                                                                                                                                                                                                                                                                                                                                                                                                                                                                                                                                                                                                                                                                                                                                                                                                                                                                                                                                                                                                                                                                                                                                                                                                                                                                                                                                                                                                                                                                                                                                                                                                                                                                                                                                                                                                                                                                                                                                                                                                                                                                                                                                                                                                                                                                                                                                                                                                                                                                                                                                                                                                                                                                                                                                                                                                                                                                                                                                                                                                                                                                                                                                                                                                                                                                                                                                                                                                                                                                                                                                                                                                                                                                                                                                                                                                                                                                                                                                                                                                                                                                                                                                                                                                                                  naming conventions the identifier of the tp is built according to table 2. table 2: tp naming convention identifier: tp/&lt;fm&gt;/&lt;x&gt;-&lt;nn&gt; &lt;fm&gt; = functional module db downlink broadcast pg paging services nb non continuous broadcast bs bearer set-up cm connection modification bh bearer handover br bearer release ch connection handover dt c-plane services up u-plane services en encryption lm layer management x = type of testing ca capability tests bv valid behaviour tests bi invalid behaviour tests &lt;nn&gt; = sequential number (00-99) test purpose number </w:t>
      </w:r>
    </w:p>
    <w:p w:rsidR="00761C1B" w:rsidRDefault="00761C1B" w:rsidP="00761C1B">
      <w:r>
        <w:t>SOURCE: Used in EN 301 469-01 V1.1.1, clause 5.1.2</w:t>
      </w:r>
    </w:p>
    <w:p w:rsidR="00761C1B" w:rsidRDefault="00761C1B" w:rsidP="00761C1B"/>
    <w:p w:rsidR="00761C1B" w:rsidRDefault="00761C1B" w:rsidP="00761C1B">
      <w:r>
        <w:t xml:space="preserve">                                                                                                                                                                                                                                                                                                                                                                                                                                                                                                                                                                                                                                                                                                                                                                                                                                                                                                                                                                                                                                                                                                                                                                                                                                                                                                                                                                                                                                                                                                                                                                                                                                                                                                                                                                                                                                                                                                                                                                                                                                                                                                                                                                                                                                                                                                                                                                                                                                                                                                                                                                                                                                                                                                                                                                                                                                                                                                                                                                                                                                                                                                                                                                                                                                                                                                                                                                                                                                                                                                                                                                                                                                                                                                                                                                                                                                                                                                                                                                                                                                                                                                                                                                                                                                                                                                                                                                                                                                                                                                                                                                                                                                                                                                                                                                                                                                                                                                                                                                                                                                                                                                                                                                                                                                                                                                                                                                                                                                                                                                                                                                                                                                                                                                                                                                                                                                                                                                                                                                                                                                                                                                                                                                                                                                                                                                                                                                                                                                                                                                                                                                                                                                                                                                                                                                                                                                                                                                                                                                                                                                                                                                                                  naming conventions the identifier of the tp is built according to table 2. table 2: tp naming convention identifier: tp/&lt;fm&gt;/&lt;x&gt;-&lt;nn&gt; &lt;fm&gt; = functional module db downlink broadcast pg paging services nb non continuous broadcast dc downlink connectionless uc uplink connectionless bs bearer setup cm connection modification bh bearer handover br bearer release dt data transfer lm layer management tm test messages x = type of testing ca capability tests bv valid behaviour tests bi invalid behaviour tests &lt;nn&gt; = sequential number (00-99) test purpose number </w:t>
      </w:r>
    </w:p>
    <w:p w:rsidR="00761C1B" w:rsidRDefault="00761C1B" w:rsidP="00761C1B">
      <w:r>
        <w:t>SOURCE: Used in EN 300 497-01 V0.3.2, clause 5.1.2</w:t>
      </w:r>
    </w:p>
    <w:p w:rsidR="00761C1B" w:rsidRDefault="00761C1B" w:rsidP="00761C1B"/>
    <w:p w:rsidR="00761C1B" w:rsidRDefault="00761C1B" w:rsidP="00761C1B">
      <w:r>
        <w:t xml:space="preserve">                                                                                                                                                                                                                                                                                                                                                                                                                                                                                                                                                                                                                                                                                                                                                                                                                                                                                                                                                                                                                                                                                                                                                                                                                                                                                                                                                                                                                                                                                                                                                                                                                                                                                                                                                                                                                                                                                                                                                                                                                                                                                                                                                                                                                                                                                                                                                                                                                                                                                                                                                                                                                                                                                                                                                                                                                                                                                                                                                                                                                                                                                                                                                                                                                                                                                                                                                                                                                                                                                                                                                                                                                                                                                                                                                                                                                                                                                                                                                                                                                                                                                                                                                                                                                                                                                                                                                                                                                                                                                                                                                                                                                                                                                                                                                                                                                                                                                                                                                                                                                                                                                                                                                                                                                                                                                                                                                                                                                                                                                                                                                                                                                                                                                                                                                                                                                                                                                                                                                                                                                                                                                                                                                                                                                                                                                                                                                                                                                                                                                                                                                                                                                                                                                                                                                                                                                                                                                                                                                                                                                                                                                                                                  naming conventions the identifier of the tp is built according to table 2. table 2: tp naming convention identifier: tp/&lt;fm&gt;/&lt;x&gt;/&lt;s&gt;/&lt;nn&gt; &lt;fm&gt; = functional module cc call control mm mobility management lc link control entity is call independent supplementary services cl connectionless message service x = type of testing ca capability tests bv valid behaviour tests bo inopportune behaviour tests ti timer expiry and counter mismatch tests s = test subgroup oc outgoing call establishment ci call information cr call release sc service change rs call related supplementary services sn service negotiation mp multi-purposes tests hp handover procedures sr suspend and resume procedures id identification au authentication lo location ar access rights ka key allocation ch ciphering le connection oriented link establishment lr connection oriented link release &lt;nn&gt; = sequential number (01-99) test purpose number </w:t>
      </w:r>
    </w:p>
    <w:p w:rsidR="00761C1B" w:rsidRDefault="00761C1B" w:rsidP="00761C1B">
      <w:r>
        <w:t>SOURCE: Used in EN 301 469-07 V1.1.1, clause 5.1.2</w:t>
      </w:r>
    </w:p>
    <w:p w:rsidR="00761C1B" w:rsidRDefault="00761C1B" w:rsidP="00761C1B"/>
    <w:p w:rsidR="00761C1B" w:rsidRDefault="00761C1B" w:rsidP="00761C1B">
      <w:r>
        <w:t xml:space="preserve">                                                                                                                                                                                                                                                                                                                                                                                                                                                                                                                                                                                                                                                                                                                                                                                                                                                                                                                                                                                                                                                                                                                                                                                                                                                                                                                                                                                                                                                                                                                                                                                                                                                                                                                                                                                                                                                                                                                                                                                                                                                                                                                                                                                                                                                                                                                                                                                                                                                                                                                                                                                                                                                                                                                                                                                                                                                                                                                                                                                                                                                                                                                                                                                                                                                                                                                                                                                                                                                                                                                                                                                                                                                                                                                                                                                                                                                                                                                                                                                                                                                                                                                                                                                                                                                                                                                                                                                                                                                                                                                                                                                                                                                                                                                                                                                                                                                                                                                                                                                                                                                                                                                                                                                                                                                                                                                                                                                                                                                                                                                                                                                                                                                                                                                                                                                                                                                                                                                                                                                                                                                                                                                                                                                                                                                                                                                                                                                                                                                                                                                                                                                                                                                                                                                                                                                                                                                                                                                                                                                                                                                                                                                                  naming conventions the identifier of the tp is built according to table 2. table 2: tp naming convention identifier: tp/&lt;st&gt;/&lt;pg&gt;/&lt;fm&gt;/&lt;x&gt;-&lt;nnn&gt; &lt;st&gt; = side type ap access point mt mobile terminal &lt;pg&gt; = protocol group acf association control function rrc radio resource control function duc dlc user connection function &lt;fm&gt; = functional module ra rbch association ma mac id assignment lc link_capability en encryption au authentication ck common key distribution it info_transfer mt multicast di disassociation kr key refresh ar association rejection rq dfs requesting rp dfs reporting sh sector handover rh radio handover nh network handover hr handover rejection sl sleep al alive ab absence cs centralized mode set-up cr centralized mode release cm centralized mode modify ct centralized mode reset ds direct mode set-up dr direct mode release dm direct mode modify dy direct mode relay um unsupported message x = type of testing ca capability tests bv valid behaviour tests bi invalid behaviour tests bo inopportune behaviour tests ti timer tests &lt;nnn&gt; = sequential number (000-999) test purpose number example: tp/mt/dfs/rp/bv-010 is the tenth purpose for the valid behaviour testing of the reporting procedures of the dynamic frequency selection function implemented at mt side. </w:t>
      </w:r>
    </w:p>
    <w:p w:rsidR="00761C1B" w:rsidRDefault="00761C1B" w:rsidP="00761C1B">
      <w:r>
        <w:t>SOURCE: Used in EN 301 823-0202 V1.1.1, clause 5.1.2</w:t>
      </w:r>
    </w:p>
    <w:p w:rsidR="00761C1B" w:rsidRDefault="00761C1B" w:rsidP="00761C1B"/>
    <w:p w:rsidR="00761C1B" w:rsidRDefault="00761C1B" w:rsidP="00761C1B">
      <w:r>
        <w:t xml:space="preserve">                                                                                                                                                                                                                                                                                                                                                                                                                                                                                                                                                                                                                                                                                                                                                                                                                                                                                                                                                                                                                                                                                                                                                                                                                                                                                                                                                                                                                                                                                                                                                                                                                                                                                                                                                                                                                                                                                                                                                                                                                                                                                                                                                                                                                                                                                                                                                                                                                                                                                                                                                                                                                                                                                                                                                                                                                                                                                                                                                                                                                                                                                                                                                                                                                                                                                                                                                                                                                                                                                                                                                                                                                                                                                                                                                                                                                                                                                                                                                                                                                                                                                                                                                                                                                                                                                                                                                                                                                                                                                                                                                                                                                                                                                                                                                                                                                                                                                                                                                                                                                                                                                                                                                                                                                                                                                                                                                                                                                                                                                                                                                                                                                                                                                                                                                                                                                                                                                                                                                                                                                                                                                                                                                                                                                                                                                                                                                                                                                                                                                                                                                                                                                                                                                                                                                                                                                                                                                                                                                                                                                                                                                                                                  naming conventions the identifier of the tp is built according to table 2. table 2: tp naming convention identifier: tp/&lt;st&gt;/&lt;pg&gt;/&lt;fm&gt;/&lt;x&gt;-&lt;nnn&gt; &lt;st&gt; = side type ap access point mt mobile terminal &lt;pg&gt; = protocol group ecm dlc error control service &lt;fm&gt; = functional module am acknowledge mode rm repetition mode um unacknowledge mode x = type of testing ca capability tests bv valid behaviour tests bi invalid behaviour tests bo inopportune behaviour tests &lt;nnn&gt; = sequential number (000-999) test purpose number example: tp/mt/ecm/am/bv-010 is the tenth purpose for the valid behaviour testing of the acknowledge mode procedures of the dlc error control service implemented at mt side. </w:t>
      </w:r>
    </w:p>
    <w:p w:rsidR="00761C1B" w:rsidRDefault="00761C1B" w:rsidP="00761C1B">
      <w:r>
        <w:t>SOURCE: Used in EN 301 823-0102 V1.1.1, clause 5.1.2</w:t>
      </w:r>
    </w:p>
    <w:p w:rsidR="00761C1B" w:rsidRDefault="00761C1B" w:rsidP="00761C1B"/>
    <w:p w:rsidR="00761C1B" w:rsidRDefault="00761C1B" w:rsidP="00761C1B">
      <w:r>
        <w:t xml:space="preserve">                                                                                                                                                                                                                                                                                                                                                                                                                                                                                                                                                                                                                                                                                                                                                                                                                                                                                                                                                                                                                                                                                                                                                                                                                                                                                                                                                                                                                                                                                                                                                                                                                                                                                                                                                                                                                                                                                                                                                                                                                                                                                                                                                                                                                                                                                                                                                                                                                                                                                                                                                                                                                                                                                                                                                                                                                                                                                                                                                                                                                                                                                                                                                                                                                                                                                                                                                                                                                                                                                                                                                                                                                                                                                                                                                                                                                                                                                                                                                                                                                                                                                                                                                                                                                                                                                                                                                                                                                                                                                                                                                                                                                                                                                                                                                                                                                                                                                                                                                                                                                                                                                                                                                                                                                                                                                                                                                                                                                                                                                                                                                                                                                                                                                                                                                                                                                                                                                                                                                                                                                                                                                                                                                                                                                                                                                                                                                                                                                                                                                                                                                                                                                                                                                                                                                                                                                                                                                                                                                                                                                                                                                                                                  naming conventions the identifier of the tp is built according to table 2. table 2: tp naming convention identifier: tp/&lt;st&gt;/&lt;pg&gt;/&lt;fm&gt;/&lt;x&gt;-&lt;nnn&gt; &lt;st&gt; = side type ap access point mt mobile terminal &lt;pg&gt; = protocole group cpp common part procedures &lt;fm&gt; = functional module ss sender side rs receiver side x = type of testing ca capability tests bv valid behaviour tests bi invalid behaviour tests bo inopportune behaviour tests &lt;nnn&gt; = sequential number (000-999) test purpose number example: tp/mt/cpp/rs/bv-010 is the tenth purpose for the valid behaviour testing of the procedures at the receiver of the common part procedures implemented at mt side. </w:t>
      </w:r>
    </w:p>
    <w:p w:rsidR="00761C1B" w:rsidRDefault="00761C1B" w:rsidP="00761C1B">
      <w:r>
        <w:t>SOURCE: Used in EN 301 811-0102 V1.1.1, clause 5.1.2</w:t>
      </w:r>
    </w:p>
    <w:p w:rsidR="00761C1B" w:rsidRDefault="00761C1B" w:rsidP="00761C1B"/>
    <w:p w:rsidR="00761C1B" w:rsidRDefault="00761C1B" w:rsidP="00761C1B">
      <w:r>
        <w:t xml:space="preserve">                                                                                                                                                                                                                                                                                                                                                                                                                                                                                                                                                                                                                                                                                                                                                                                                                                                                                                                                                                                                                                                                                                                                                                                                                                                                                                                                                                                                                                                                                                                                                                                                                                                                                                                                                                                                                                                                                                                                                                                                                                                                                                                                                                                                                                                                                                                                                                                                                                                                                                                                                                                                                                                                                                                                                                                                                                                                                                                                                                                                                                                                                                                                                                                                                                                                                                                                                                                                                                                                                                                                                                                                                                                                                                                                                                                                                                                                                                                                                                                                                                                                                                                                                                                                                                                                                                                                                                                                                                                                                                                                                                                                                                                                                                                                                                                                                                                                                                                                                                                                                                                                                                                                                                                                                                                                                                                                                                                                                                                                                                                                                                                                                                                                                                                                                                                                                                                                                                                                                                                                                                                                                                                                                                                                                                                                                                                                                                                                                                                                                                                                                                                                                                                                                                                                                                                                                                                                                                                                                                                                                                                                                                                                  naming conventions the identifier of the tp is built according to table 2. table 2: tp naming convention identifier: tp&lt;fm&gt;x-&lt;nnn&gt; &lt;fm&gt; = functional module u c-plane class u services a c-plane class a services b c-plane class b services l c-plane broadcast services 0 u-plane transmission class 0 1 u-plane transmission class 1 2 u-plane transmission class 2 3 u-plane transmission class 3 x = type of testing c ca, capability tests v bv, valid behaviour tests o bo, inopportune behaviour tests i bi, invalid behaviour tests &lt;nnn&gt; = sequential number (000-999) test purpose number </w:t>
      </w:r>
    </w:p>
    <w:p w:rsidR="00761C1B" w:rsidRDefault="00761C1B" w:rsidP="00761C1B">
      <w:r>
        <w:t>SOURCE: Used in EN 300 497-04 V0.3.0, clause 5.1.2</w:t>
      </w:r>
    </w:p>
    <w:p w:rsidR="00761C1B" w:rsidRDefault="00761C1B" w:rsidP="00761C1B"/>
    <w:p w:rsidR="00761C1B" w:rsidRDefault="00761C1B" w:rsidP="00761C1B">
      <w:r>
        <w:t xml:space="preserve">                                                                                                                                                                                                                                                                                                                                                                                                                                                                                                                                                                                                                                                                                                                                                                                                                                                                                                                                                                                                                                                                                                                                                                                                                                                                                                                                                                                                                                                                                                                                                                                                                                                                                                                                                                                                                                                                                                                                                                                                                                                                                                                                                                                                                                                                                                                                                                                                                                                                                                                                                                                                                                                                                                                                                                                                                                                                                                                                                                                                                                                                                                                                                                                                                                                                                                                                                                                                                                                                                                                                                                                                                                                                                                                                                                                                                                                                                                                                                                                                                                                                                                                                                                                                                                                                                                                                                                                                                                                                                                                                                                                                                                                                                                                                                                                                                                                                                                                                                                                                                                                                                                                                                                                                                                                                                                                                                                                                                                                                                                                                                                                                                                                                                                                                                                                                                                                                                                                                                                                                                                                                                                                                                                                                                                                                                                                                                                                                                                                                                                                                                                                                                                                                                                                                                                                                                                                                                                                                                                                                                                                                                                                                  naming conventions the identifier of the tp is built according to table 2. test purposes which do not already exist in the ci test case library are highlighted by prefixing the word data to their test purpose number. table 2: tp naming convention identifier: tp&lt;fm&gt;&lt;x&gt;-&lt;nnn&gt; &lt;fm&gt; = functional module u c-plane class u services a c-plane class a services l c-plane broadcast services 0 u-plane transmission class 0 1 u-plane transmission class 1 2 u-plane transmission class 2 3 u-plane transmission class 3 x = type of testing c ca, capability tests v bv, valid behaviour tests o bo, inopportune behaviour tests i bi, invalid behaviour tests &lt;nnn&gt; = sequential number (000-999) test purpose number </w:t>
      </w:r>
    </w:p>
    <w:p w:rsidR="00761C1B" w:rsidRDefault="00761C1B" w:rsidP="00761C1B">
      <w:r>
        <w:t>SOURCE: Used in EN 301 469-04 V1.1.1, clause 5.1.2</w:t>
      </w:r>
    </w:p>
    <w:p w:rsidR="00761C1B" w:rsidRDefault="00761C1B" w:rsidP="00761C1B"/>
    <w:p w:rsidR="00761C1B" w:rsidRDefault="00761C1B" w:rsidP="00761C1B">
      <w:r>
        <w:t xml:space="preserve">                                                                                                                                                                                                                                                                                                                                                                                                                                                                                                                                                                                                                                                                                                                                                                                                                                                                                                                                                                                                                                                                                                                                                                                                                                                                                                                                                                                                                                                                                                                                                                                                                                                                                                                                                                                                                                                                                                                                                                                                                                                                                                                                                                                                                                                                                                                                                                                                                                                                                                                                                                                                                                                                                                                                                                                                                                                                                                                                                                                                                                                                                                                                                                                                                                                                                                                                                                                                                                                                                                                                                                                                                                                                                                                                                                                                                                                                                                                                                                                                                                                                                                                                                                                                                                                                                                                                                                                                                                                                                                                                                                                                                                                                                                                                                                                                                                                                                                                                                                                                                                                                                                                                                                                                                                                                                                                                                                                                                                                                                                                                                                                                                                                                                                                                                                                                                                                                                                                                                                                                                                                                                                                                                                                                                                                                                                                                                                                                                                                                                                                                                                                                                                                                                                                                                                                                                                                                                                                                                                                                                                                                                                                                  naming conventions the identifier of the tp is built according to table 2: table 2: tp naming convention identifier: tp-&lt;fm&gt;-x-&lt;nnn&gt; &lt;fm&gt; = functional module lae link association entity mrm missing resource management csp iwu cc-specific procedures x = type of testing c ca, capability tests v bv, valid behaviour tests o bo, inopportune behaviour tests i bi, invalid behaviour tests &lt;nnn&gt; = sequential number (000-999) tp number </w:t>
      </w:r>
    </w:p>
    <w:p w:rsidR="00761C1B" w:rsidRDefault="00761C1B" w:rsidP="00761C1B">
      <w:r>
        <w:t>SOURCE: Used in EN 301 614-02 V1.1.2, clause 9.2.2</w:t>
      </w:r>
    </w:p>
    <w:p w:rsidR="00761C1B" w:rsidRDefault="00761C1B" w:rsidP="00761C1B"/>
    <w:p w:rsidR="00761C1B" w:rsidRDefault="00761C1B" w:rsidP="00761C1B">
      <w:r>
        <w:t xml:space="preserve">                                                                                                                                                                                                                                                                                                                                                                                                                                                                                                                                                                                                                                                                                                                                                                                                                                                                                                                                                                                                                                                                                                                                                                                                                                                                                                                                                                                                                                                                                                                                                                                                                                                                                                                                                                                                                                                                                                                                                                                                                                                                                                                                                                                                                                                                                                                                                                                                                                                                                                                                                                                                                                                                                                                                                                                                                                                                                                                                                                                                                                                                                                                                                                                                                                                                                                                                                                                                                                                                                                                                                                                                                                                                                                                                                                                                                                                                                                                                                                                                                                                                                                                                                                                                                                                                                                                                                                                                                                                                                                                                                                                                                                                                                                                                                                                                                                                                                                                                                                                                                                                                                                                                                                                                                                                                                                                                                                                                                                                                                                                                                                                                                                                                                                                                                                                                                                                                                                                                                                                                                                                                                                                                                                                                                                                                                                                                                                                                                                                                                                                                                                                                                                                                                                                                                                                                                                                                                                                                                                                                                                                                                                                                  The narrowband blocking characteristics is a measure of the receiver ability to receive a wanted signal at its assigned channel in the presence of an unwanted interferer inside the operating band in the adjacent channel. </w:t>
      </w:r>
    </w:p>
    <w:p w:rsidR="00761C1B" w:rsidRDefault="00761C1B" w:rsidP="00761C1B">
      <w:r>
        <w:t>SOURCE: Used in EN 301 908-18 V11.1.1, clause 4.2.11.1</w:t>
      </w:r>
    </w:p>
    <w:p w:rsidR="00761C1B" w:rsidRDefault="00761C1B" w:rsidP="00761C1B"/>
    <w:p w:rsidR="00761C1B" w:rsidRDefault="00761C1B" w:rsidP="00761C1B">
      <w:r>
        <w:t xml:space="preserve">                                                                                                                                                                                                                                                                                                                                                                                                                                                                                                                                                                                                                                                                                                                                                                                                                                                                                                                                                                                                                                                                                                                                                                                                                                                                                                                                                                                                                                                                                                                                                                                                                                                                                                                                                                                                                                                                                                                                                                                                                                                                                                                                                                                                                                                                                                                                                                                                                                                                                                                                                                                                                                                                                                                                                                                                                                                                                                                                                                                                                                                                                                                                                                                                                                                                                                                                                                                                                                                                                                                                                                                                                                                                                                                                                                                                                                                                                                                                                                                                                                                                                                                                                                                                                                                                                                                                                                                                                                                                                                                                                                                                                                                                                                                                                                                                                                                                                                                                                                                                                                                                                                                                                                                                                                                                                                                                                                                                                                                                                                                                                                                                                                                                                                                                                                                                                                                                                                                                                                                                                                                                                                                                                                                                                                                                                                                                                                                                                                                                                                                                                                                                                                                                                                                                                                                                                                                                                                                                                                                                                                                                                                                              nautical information and navigation lines are helpful information concerning the navigation additionally to the radar picture. </w:t>
      </w:r>
    </w:p>
    <w:p w:rsidR="00761C1B" w:rsidRDefault="00761C1B" w:rsidP="00761C1B">
      <w:r>
        <w:t>SOURCE: Used in EN 302 194 V2.1.1, clause 8.1.11.1</w:t>
      </w:r>
    </w:p>
    <w:p w:rsidR="00761C1B" w:rsidRDefault="00761C1B" w:rsidP="00761C1B"/>
    <w:p w:rsidR="00761C1B" w:rsidRDefault="00761C1B" w:rsidP="00761C1B">
      <w:r>
        <w:t xml:space="preserve">                                                                                                                                                                                                                                                                                                                                                                                                                                                                                                                                                                                                                                                                                                                                                                                                                                                                                                                                                                                                                                                                                                                                                                                                                                                                                                                                                                                                                                                                                                                                                                                                                                                                                                                                                                                                                                                                                                                                                                                                                                                                                                                                                                                                                                                                                                                                                                                                                                                                                                                                                                                                                                                                                                                                                                                                                                                                                                                                                                                                                                                                                                                                                                                                                                                                                                                                                                                                                                                                                                                                                                                                                                                                                                                                                                                                                                                                                                                                                                                                                                                                                                                                                                                                                                                                                                                                                                                                                                                                                                                                                                                                                                                                                                                                                                                                                                                                                                                                                                                                                                                                                                                                                                                                                                                                                                                                                                                                                                                                                                                                                                                                                                                                                                                                                                                                                                                                                                                                                                                                                                                                                                                                                                                                                                                                                                                                                                                                                                                                                                                                                                                                                                                                                                                                                                                                                                                                                                                                                                                                                                                                                                                                  nautical information and navigation lines are helpful information concerning the navigation additionally to the radar picture. </w:t>
      </w:r>
    </w:p>
    <w:p w:rsidR="00761C1B" w:rsidRDefault="00761C1B" w:rsidP="00761C1B">
      <w:r>
        <w:t>SOURCE: Used in EN 302 194-01 V1.1.2, clause 7.1.11.1</w:t>
      </w:r>
    </w:p>
    <w:p w:rsidR="00761C1B" w:rsidRDefault="00761C1B" w:rsidP="00761C1B"/>
    <w:p w:rsidR="00761C1B" w:rsidRDefault="00761C1B" w:rsidP="00761C1B">
      <w:r>
        <w:t xml:space="preserve">                                                                                                                                                                                                                                                                                                                                                                                                                                                                                                                                                                                                                                                                                                                                                                                                                                                                                                                                                                                                                                                                                                                                                                                                                                                                                                                                                                                                                                                                                                                                                                                                                                                                                                                                                                                                                                                                                                                                                                                                                                                                                                                                                                                                                                                                                                                                                                                                                                                                                                                                                                                                                                                                                                                                                                                                                                                                                                                                                                                                                                                                                                                                                                                                                                                                                                                                                                                                                                                                                                                                                                                                                                                                                                                                                                                                                                                                                                                                                                                                                                                                                                                                                                                                                                                                                                                                                                                                                                                                                                                                                                                                                                                                                                                                                                                                                                                                                                                                                                                                                                                                                                                                                                                                                                                                                                                                                                                                                                                                                                                                                                                                                                                                                                                                                                                                                                                                                                                                                                                                                                                                                                                                                                                                                                                                                                                                                                                                                                                                                                                                                                                                                                                                                                                                                                                                                                                                                                                                                                                                                                                                                                                                  no additional definition applies for the present document. </w:t>
      </w:r>
    </w:p>
    <w:p w:rsidR="00761C1B" w:rsidRDefault="00761C1B" w:rsidP="00761C1B">
      <w:r>
        <w:t>SOURCE: Used in EN 300 494-02 V1.4.1, clause 5.2.4.3.1 SOURCE: Used in EN 300 494-03 V1.4.1, clause 5.2.4.2.1</w:t>
      </w:r>
    </w:p>
    <w:p w:rsidR="00761C1B" w:rsidRDefault="00761C1B" w:rsidP="00761C1B"/>
    <w:p w:rsidR="00761C1B" w:rsidRDefault="00761C1B" w:rsidP="00761C1B">
      <w:r>
        <w:t xml:space="preserve">                                                                                                                                                                                                                                                                                                                                                                                                                                                                                                                                                                                                                                                                                                                                                                                                                                                                                                                                                                                                                                                                                                                                                                                                                                                                                                                                                                                                                                                                                                                                                                                                                                                                                                                                                                                                                                                                                                                                                                                                                                                                                                                                                                                                                                                                                                                                                                                                                                                                                                                                                                                                                                                                                                                                                                                                                                                                                                                                                                                                                                                                                                                                                                                                                                                                                                                                                                                                                                                                                                                                                                                                                                                                                                                                                                                                                                                                                                                                                                                                                                                                                                                                                                                                                                                                                                                                                                                                                                                                                                                                                                                                                                                                                                                                                                                                                                                                                                                                                                                                                                                                                                                                                                                                                                                                                                                                                                                                                                                                                                                                                                                                                                                                                                                                                                                                                                                                                                                                                                                                                                                                                                                                                                                                                                                                                                                                                                                                                                                                                                                                                                                                                                                                                                                                                                                                                                                                                                                                                                                                                                                                                                                                  no changes - just compatible versions alignment with the other parts. 1.7.1 1.8.1 aligned with the recommendations itu-t to use equipment impairment factor according to the e-model instead of quantization distortion and the new more flexible application rules for echo cancelling. also the sending and receiving loudness rating of the portable part have been aligned with other standards for wireless terminals. 1.8.1 1.9.1 new generation dect: a major review of the dect base standard introducing wideband speech, improved data services, new slot types and other technical enhancements. 1.9.1 2.1.1 major review of the audio specifications introducing the following improvements: 1) definition of different audio models for different pps and fps applications; 2) more detailed technical specification for all types; 3) improvement in tclw parameter taking into account the increasing use of voip in networks; 4) introduction of hats defined audio specifications; 5) introduction of audio specifications for handsfree (loudspeaking) devices; 6) new echo cancellation strategy in fps; 7) informative annex describing the echo scenarios and subjective effects depending on network delays and terminal tclw. this major review has been performed in a back-compatible way, by keeping existing (v2.1.1) specifications as specific types: type 1a (classic dect narrowband pp specification) and (...\...) [the expected end of this definition was beyond the limit of 200 words] </w:t>
      </w:r>
    </w:p>
    <w:p w:rsidR="00761C1B" w:rsidRDefault="00761C1B" w:rsidP="00761C1B">
      <w:r>
        <w:t>SOURCE: Used in EN 300 175-08 V2.7.1, clause 1.6.1</w:t>
      </w:r>
    </w:p>
    <w:p w:rsidR="00761C1B" w:rsidRDefault="00761C1B" w:rsidP="00761C1B"/>
    <w:p w:rsidR="00761C1B" w:rsidRDefault="00761C1B" w:rsidP="00761C1B">
      <w:r>
        <w:t xml:space="preserve">                                                                                                                                                                                                                                                                                                                                                                                                                                                                                                                                                                                                                                                                                                                                                                                                                                                                                                                                                                                                                                                                                                                                                                                                                                                                                                                                                                                                                                                                                                                                                                                                                                                                                                                                                                                                                                                                                                                                                                                                                                                                                                                                                                                                                                                                                                                                                                                                                                                                                                                                                                                                                                                                                                                                                                                                                                                                                                                                                                                                                                                                                                                                                                                                                                                                                                                                                                                                                                                                                                                                                                                                                                                                                                                                                                                                                                                                                                                                                                                                                                                                                                                                                                                                                                                                                                                                                                                                                                                                                                                                                                                                                                                                                                                                                                                                                                                                                                                                                                                                                                                                                                                                                                                                                                                                                                                                                                                                                                                                                                                                                                                                                                                                                                                                                                                                                                                                                                                                                                                                                                                                                                                                                                                                                                                                                                                                                                                                                                                                                                                                                                                                                                                                                                                                                                                                                                                                                                                                                                                                                                                                                                                                  The noise factor (f) is defined as the degradation of the signal-to-noise ratio (snr) resulting from noise generated by the amplifier: f=(c_1â</w:t>
      </w:r>
      <w:r>
        <w:rPr>
          <w:rFonts w:ascii="Calibri" w:hAnsi="Calibri" w:cs="Calibri"/>
        </w:rPr>
        <w:t>„</w:t>
      </w:r>
      <w:r>
        <w:t>n_1 )/(c_2</w:t>
      </w:r>
      <w:r>
        <w:rPr>
          <w:rFonts w:ascii="Calibri" w:hAnsi="Calibri" w:cs="Calibri"/>
        </w:rPr>
        <w:t>â„</w:t>
      </w:r>
      <w:r>
        <w:t xml:space="preserve">n_2 ) where: c_1= power of input signal; c_2 = power of output signal; n_1 = power of noise at input (thermal noise at 290 k); n_2 = power of noise at output. the noise figure, nf, is the noise factor converted to decibel notation: nf=10ã—ã€–logã€—_10 (f) the noise figure (nf) is defined at the standard noise temperature (290 k) over the bandwidth of interest. </w:t>
      </w:r>
    </w:p>
    <w:p w:rsidR="00761C1B" w:rsidRDefault="00761C1B" w:rsidP="00761C1B">
      <w:r>
        <w:t>SOURCE: Used in EN 303 354 V1.1.1, clause 4.5.2.1</w:t>
      </w:r>
    </w:p>
    <w:p w:rsidR="00761C1B" w:rsidRDefault="00761C1B" w:rsidP="00761C1B"/>
    <w:p w:rsidR="00761C1B" w:rsidRDefault="00761C1B" w:rsidP="00761C1B">
      <w:r>
        <w:t xml:space="preserve">                                                                                                                                                                                                                                                                                                                                                                                                                                                                                                                                                                                                                                                                                                                                                                                                                                                                                                                                                                                                                                                                                                                                                                                                                                                                                                                                                                                                                                                                                                                                                                                                                                                                                                                                                                                                                                                                                                                                                                                                                                                                                                                                                                                                                                                                                                                                                                                                                                                                                                                                                                                                                                                                                                                                                                                                                                                                                                                                                                                                                                                                                                                                                                                                                                                                                                                                                                                                                                                                                                                                                                                                                                                                                                                                                                                                                                                                                                                                                                                                                                                                                                                                                                                                                                                                                                                                                                                                                                                                                                                                                                                                                                                                                                                                                                                                                                                                                                                                                                                                                                                                                                                                                                                                                                                                                                                                                                                                                                                                                                                                                                                                                                                                                                                                                                                                                                                                                                                                                                                                                                                                                                                                                                                                                                                                                                                                                                                                                                                                                                                                                                                                                                                                                                                                                                                                                                                                                                                                                                                                                                                                                                                              The noise immunity of the decoder is the s/n relative to the nominal input voltage at which the decoder gives a symbol error rate 10â­2. </w:t>
      </w:r>
    </w:p>
    <w:p w:rsidR="00761C1B" w:rsidRDefault="00761C1B" w:rsidP="00761C1B">
      <w:r>
        <w:t>SOURCE: Used in EN 300 338-01 V1.4.1, clause 6.2.4.4.1</w:t>
      </w:r>
    </w:p>
    <w:p w:rsidR="00761C1B" w:rsidRDefault="00761C1B" w:rsidP="00761C1B"/>
    <w:p w:rsidR="00761C1B" w:rsidRDefault="00761C1B" w:rsidP="00761C1B">
      <w:r>
        <w:t xml:space="preserve">                                                                                                                                                                                                                                                                                                                                                                                                                                                                                                                                                                                                                                                                                                                                                                                                                                                                                                                                                                                                                                                                                                                                                                                                                                                                                                                                                                                                                                                                                                                                                                                                                                                                                                                                                                                                                                                                                                                                                                                                                                                                                                                                                                                                                                                                                                                                                                                                                                                                                                                                                                                                                                                                                                                                                                                                                                                                                                                                                                                                                                                                                                                                                                                                                                                                                                                                                                                                                                                                                                                                                                                                                                                                                                                                                                                                                                                                                                                                                                                                                                                                                                                                                                                                                                                                                                                                                                                                                                                                                                                                                                                                                                                                                                                                                                                                                                                                                                                                                                                                                                                                                                                                                                                                                                                                                                                                                                                                                                                                                                                                                                                                                                                                                                                                                                                                                                                                                                                                                                                                                                                                                                                                                                                                                                                                                                                                                                                                                                                                                                                                                                                                                                                                                                                                                                                                                                                                                                                                                                                                                                                                                                                              The noise immunity of the decoder is the s/n relative to the nominal input voltage at which the decoder gives a symbol error rate ï‚£ï€ 10â­2. </w:t>
      </w:r>
    </w:p>
    <w:p w:rsidR="00761C1B" w:rsidRDefault="00761C1B" w:rsidP="00761C1B">
      <w:r>
        <w:t>SOURCE: Used in EN 300 338-01 V1.4.1, clause 6.2.2.2.1</w:t>
      </w:r>
    </w:p>
    <w:p w:rsidR="00761C1B" w:rsidRDefault="00761C1B" w:rsidP="00761C1B"/>
    <w:p w:rsidR="00761C1B" w:rsidRDefault="00761C1B" w:rsidP="00761C1B">
      <w:r>
        <w:t xml:space="preserve">                                                                                                                                                                                                                                                                                                                                                                                                                                                                                                                                                                                                                                                                                                                                                                                                                                                                                                                                                                                                                                                                                                                                                                                                                                                                                                                                                                                                                                                                                                                                                                                                                                                                                                                                                                                                                                                                                                                                                                                                                                                                                                                                                                                                                                                                                                                                                                                                                                                                                                                                                                                                                                                                                                                                                                                                                                                                                                                                                                                                                                                                                                                                                                                                                                                                                                                                                                                                                                                                                                                                                                                                                                                                                                                                                                                                                                                                                                                                                                                                                                                                                                                                                                                                                                                                                                                                                                                                                                                                                                                                                                                                                                                                                                                                                                                                                                                                                                                                                                                                                                                                                                                                                                                                                                                                                                                                                                                                                                                                                                                                                                                                                                                                                                                                                                                                                                                                                                                                                                                                                                                                                                                                                                                                                                                                                                                                                                                                                                                                                                                                                                                                                                                                                                                                                                                                                                                                                                                                                                                                                                                                                                                              The nominal channel bandwidth is the widest band of frequencies, inclusive of guard bands, assigned to a single channel. note: the nominal channel bandwidth is evaluated at -30 dbc (see figure 1 below). out-of-band bandwidth is the bandwidth outside the nominal channel bandwidth but excluding spurious emissions. </w:t>
      </w:r>
    </w:p>
    <w:p w:rsidR="00761C1B" w:rsidRDefault="00761C1B" w:rsidP="00761C1B">
      <w:r>
        <w:t>SOURCE: Used in EN 303 276 V1.1.1, clause 8.3.1</w:t>
      </w:r>
    </w:p>
    <w:p w:rsidR="00761C1B" w:rsidRDefault="00761C1B" w:rsidP="00761C1B"/>
    <w:p w:rsidR="00761C1B" w:rsidRDefault="00761C1B" w:rsidP="00761C1B">
      <w:r>
        <w:t xml:space="preserve">                                                                                                                                                                                                                                                                                                                                                                                                                                                                                                                                                                                                                                                                                                                                                                                                                                                                                                                                                                                                                                                                                                                                                                                                                                                                                                                                                                                                                                                                                                                                                                                                                                                                                                                                                                                                                                                                                                                                                                                                                                                                                                                                                                                                                                                                                                                                                                                                                                                                                                                                                                                                                                                                                                                                                                                                                                                                                                                                                                                                                                                                                                                                                                                                                                                                                                                                                                                                                                                                                                                                                                                                                                                                                                                                                                                                                                                                                                                                                                                                                                                                                                                                                                                                                                                                                                                                                                                                                                                                                                                                                                                                                                                                                                                                                                                                                                                                                                                                                                                                                                                                                                                                                                                                                                                                                                                                                                                                                                                                                                                                                                                                                                                                                                                                                                                                                                                                                                                                                                                                                                                                                                                                                                                                                                                                                                                                                                                                                                                                                                                                                                                                                                                                                                                                                                                                                                                                                                                                                                                                                                                                                                                              The nominal channel bandwidth is the widest band of frequencies, inclusive of guard bands, assigned to a single channel. the occupied channel bandwidth is the bandwidth containing 99 % of the power of the signal. when equipment has simultaneous transmissions in adjacent channels, these transmissions may be considered as one signal with an actual nominal channel bandwidth of "n" times the individual nominal channel bandwidth where "n" is the number of adjacent channels. when equipment has simultaneous transmissions in non-adjacent channels, each power envelope shall be considered separately. </w:t>
      </w:r>
    </w:p>
    <w:p w:rsidR="00761C1B" w:rsidRDefault="00761C1B" w:rsidP="00761C1B">
      <w:r>
        <w:t>SOURCE: Used in EN 302 567 V2.1.1, clause 4.2.10.2</w:t>
      </w:r>
    </w:p>
    <w:p w:rsidR="00761C1B" w:rsidRDefault="00761C1B" w:rsidP="00761C1B"/>
    <w:p w:rsidR="00761C1B" w:rsidRDefault="00761C1B" w:rsidP="00761C1B">
      <w:r>
        <w:t xml:space="preserve">                                                                                                                                                                                                                                                                                                                                                                                                                                                                                                                                                                                                                                                                                                                                                                                                                                                                                                                                                                                                                                                                                                                                                                                                                                                                                                                                                                                                                                                                                                                                                                                                                                                                                                                                                                                                                                                                                                                                                                                                                                                                                                                                                                                                                                                                                                                                                                                                                                                                                                                                                                                                                                                                                                                                                                                                                                                                                                                                                                                                                                                                                                                                                                                                                                                                                                                                                                                                                                                                                                                                                                                                                                                                                                                                                                                                                                                                                                                                                                                                                                                                                                                                                                                                                                                                                                                                                                                                                                                                                                                                                                                                                                                                                                                                                                                                                                                                                                                                                                                                                                                                                                                                                                                                                                                                                                                                                                                                                                                                                                                                                                                                                                                                                                                                                                                                                                                                                                                                                                                                                                                                                                                                                                                                                                                                                                                                                                                                                                                                                                                                                                                                                                                                                                                                                                                                                                                                                                                                                                                                                                                                                                                              The nominal channel bandwidth is the widest band of frequencies, inclusive of guard bands, assigned to a single channel. the occupied channel bandwidth is the frequency bandwidth of the signal power at the -6 dbc points when measured with a 1 mhz resolution bandwidth. note: dbc is the spectral density relative to the maximum spectral power spectral density of the transmitted signal. </w:t>
      </w:r>
    </w:p>
    <w:p w:rsidR="00761C1B" w:rsidRDefault="00761C1B" w:rsidP="00761C1B">
      <w:r>
        <w:t>SOURCE: Used in EN 302 625 V1.1.1, clause 4.2.2.1</w:t>
      </w:r>
    </w:p>
    <w:p w:rsidR="00761C1B" w:rsidRDefault="00761C1B" w:rsidP="00761C1B"/>
    <w:p w:rsidR="00761C1B" w:rsidRDefault="00761C1B" w:rsidP="00761C1B">
      <w:r>
        <w:t xml:space="preserve">                                                                                                                                                                                                                                                                                                                                                                                                                                                                                                                                                                                                                                                                                                                                                                                                                                                                                                                                                                                                                                                                                                                                                                                                                                                                                                                                                                                                                                                                                                                                                                                                                                                                                                                                                                                                                                                                                                                                                                                                                                                                                                                                                                                                                                                                                                                                                                                                                                                                                                                                                                                                                                                                                                                                                                                                                                                                                                                                                                                                                                                                                                                                                                                                                                                                                                                                                                                                                                                                                                                                                                                                                                                                                                                                                                                                                                                                                                                                                                                                                                                                                                                                                                                                                                                                                                                                                                                                                                                                                                                                                                                                                                                                                                                                                                                                                                                                                                                                                                                                                                                                                                                                                                                                                                                                                                                                                                                                                                                                                                                                                                                                                                                                                                                                                                                                                                                                                                                                                                                                                                                                                                                                                                                                                                                                                                                                                                                                                                                                                                                                                                                                                                                                                                                                                                                                                                                                                                                                                                                                                                                                                                                              The nominal error rate is a measure of the receiver performance under nominal channel conditions. nominal channel conditions are defined as a received signal level ï‚³ -85 dbm with no interference under both static and fading conditions. </w:t>
      </w:r>
    </w:p>
    <w:p w:rsidR="00761C1B" w:rsidRDefault="00761C1B" w:rsidP="00761C1B">
      <w:r>
        <w:t>SOURCE: Used in EN 300 394-01 V3.3.1, clause 7.2.2.1</w:t>
      </w:r>
    </w:p>
    <w:p w:rsidR="00761C1B" w:rsidRDefault="00761C1B" w:rsidP="00761C1B"/>
    <w:p w:rsidR="00761C1B" w:rsidRDefault="00761C1B" w:rsidP="00761C1B">
      <w:r>
        <w:t xml:space="preserve">                                                                                                                                                                                                                                                                                                                                                                                                                                                                                                                                                                                                                                                                                                                                                                                                                                                                                                                                                                                                                                                                                                                                                                                                                                                                                                                                                                                                                                                                                                                                                                                                                                                                                                                                                                                                                                                                                                                                                                                                                                                                                                                                                                                                                                                                                                                                                                                                                                                                                                                                                                                                                                                                                                                                                                                                                                                                                                                                                                                                                                                                                                                                                                                                                                                                                                                                                                                                                                                                                                                                                                                                                                                                                                                                                                                                                                                                                                                                                                                                                                                                                                                                                                                                                                                                                                                                                                                                                                                                                                                                                                                                                                                                                                                                                                                                                                                                                                                                                                                                                                                                                                                                                                                                                                                                                                                                                                                                                                                                                                                                                                                                                                                                                                                                                                                                                                                                                                                                                                                                                                                                                                                                                                                                                                                                                                                                                                                                                                                                                                                                                                                                                                                                                                                                                                                                                                                                                                                                                                                                                                                                                                                              The nominal maximum output power (pnom) is the nominal mean power level measured over total allocated channel bandwidth available at the antenna connector. the tolerance of the output power is the difference between the declared pnom and the actual maximum output power, with the corresponding tolerance limits. </w:t>
      </w:r>
    </w:p>
    <w:p w:rsidR="00761C1B" w:rsidRDefault="00761C1B" w:rsidP="00761C1B">
      <w:r>
        <w:t>SOURCE: Used in EN 301 908-22 V6.1.1, clause 4.2.5.1 SOURCE: Used in EN 302 544-02 V1.1.1, clause 4.2.5.1</w:t>
      </w:r>
    </w:p>
    <w:p w:rsidR="00761C1B" w:rsidRDefault="00761C1B" w:rsidP="00761C1B"/>
    <w:p w:rsidR="00761C1B" w:rsidRDefault="00761C1B" w:rsidP="00761C1B">
      <w:r>
        <w:t xml:space="preserve">                                                                                                                                                                                                                                                                                                                                                                                                                                                                                                                                                                                                                                                                                                                                                                                                                                                                                                                                                                                                                                                                                                                                                                                                                                                                                                                                                                                                                                                                                                                                                                                                                                                                                                                                                                                                                                                                                                                                                                                                                                                                                                                                                                                                                                                                                                                                                                                                                                                                                                                                                                                                                                                                                                                                                                                                                                                                                                                                                                                                                                                                                                                                                                                                                                                                                                                                                                                                                                                                                                                                                                                                                                                                                                                                                                                                                                                                                                                                                                                                                                                                                                                                                                                                                                                                                                                                                                                                                                                                                                                                                                                                                                                                                                                                                                                                                                                                                                                                                                                                                                                                                                                                                                                                                                                                                                                                                                                                                                                                                                                                                                                                                                                                                                                                                                                                                                                                                                                                                                                                                                                                                                                                                                                                                                                                                                                                                                                                                                                                                                                                                                                                                                                                                                                                                                                                                                                                                                                                                                                                                                                                                                                              The nominal maximum output power and its tolerance are defined according to the power class of the ue. the nominal power defined is the broadband transmit power of the ue, i.e. the power in a bandwidth of at least (1 + î±) times the chip rate of the radio access mode. the period of measurement shall be at least one timeslot. </w:t>
      </w:r>
    </w:p>
    <w:p w:rsidR="00761C1B" w:rsidRDefault="00761C1B" w:rsidP="00761C1B">
      <w:r>
        <w:t>SOURCE: Used in EN 301 908-02 V11.1.1, clause 4.2.2.1.1</w:t>
      </w:r>
    </w:p>
    <w:p w:rsidR="00761C1B" w:rsidRDefault="00761C1B" w:rsidP="00761C1B"/>
    <w:p w:rsidR="00761C1B" w:rsidRDefault="00761C1B" w:rsidP="00761C1B">
      <w:r>
        <w:t xml:space="preserve">                                                                                                                                                                                                                                                                                                                                                                                                                                                                                                                                                                                                                                                                                                                                                                                                                                                                                                                                                                                                                                                                                                                                                                                                                                                                                                                                                                                                                                                                                                                                                                                                                                                                                                                                                                                                                                                                                                                                                                                                                                                                                                                                                                                                                                                                                                                                                                                                                                                                                                                                                                                                                                                                                                                                                                                                                                                                                                                                                                                                                                                                                                                                                                                                                                                                                                                                                                                                                                                                                                                                                                                                                                                                                                                                                                                                                                                                                                                                                                                                                                                                                                                                                                                                                                                                                                                                                                                                                                                                                                                                                                                                                                                                                                                                                                                                                                                                                                                                                                                                                                                                                                                                                                                                                                                                                                                                                                                                                                                                                                                                                                                                                                                                                                                                                                                                                                                                                                                                                                                                                                                                                                                                                                                                                                                                                                                                                                                                                                                                                                                                                                                                                                                                                                                                                                                                                                                                                                                                                                                                                                                                                                                              The nominal maximum output power and its tolerance are defined according to the power class of the ue. the nominal power defined is the broadband transmit power of the ue, i.e. the power in a bandwidth of at least (1 + î±) times the symbol rate of the radio access mode. the duration of the measurement shall be at least 50 % of one contiguous unit of transmission time. note: for both tdma and ofdm, the unit of transmission time corresponds to a frame. </w:t>
      </w:r>
    </w:p>
    <w:p w:rsidR="00761C1B" w:rsidRDefault="00761C1B" w:rsidP="00761C1B">
      <w:r>
        <w:t>SOURCE: Used in EN 302 574-02 V2.1.1, clause 4.2.3.1</w:t>
      </w:r>
    </w:p>
    <w:p w:rsidR="00761C1B" w:rsidRDefault="00761C1B" w:rsidP="00761C1B"/>
    <w:p w:rsidR="00761C1B" w:rsidRDefault="00761C1B" w:rsidP="00761C1B">
      <w:r>
        <w:t xml:space="preserve">                                                                                                                                                                                                                                                                                                                                                                                                                                                                                                                                                                                                                                                                                                                                                                                                                                                                                                                                                                                                                                                                                                                                                                                                                                                                                                                                                                                                                                                                                                                                                                                                                                                                                                                                                                                                                                                                                                                                                                                                                                                                                                                                                                                                                                                                                                                                                                                                                                                                                                                                                                                                                                                                                                                                                                                                                                                                                                                                                                                                                                                                                                                                                                                                                                                                                                                                                                                                                                                                                                                                                                                                                                                                                                                                                                                                                                                                                                                                                                                                                                                                                                                                                                                                                                                                                                                                                                                                                                                                                                                                                                                                                                                                                                                                                                                                                                                                                                                                                                                                                                                                                                                                                                                                                                                                                                                                                                                                                                                                                                                                                                                                                                                                                                                                                                                                                                                                                                                                                                                                                                                                                                                                                                                                                                                                                                                                                                                                                                                                                                                                                                                                                                                                                                                                                                                                                                                                                                                                                                                                                                                                                                                              The nominal maximum output power and its tolerance are defined in table 21. </w:t>
      </w:r>
    </w:p>
    <w:p w:rsidR="00761C1B" w:rsidRDefault="00761C1B" w:rsidP="00761C1B">
      <w:r>
        <w:t>SOURCE: Used in EN 302 574-02 V2.1.1, clause 6.2.2.1</w:t>
      </w:r>
    </w:p>
    <w:p w:rsidR="00761C1B" w:rsidRDefault="00761C1B" w:rsidP="00761C1B"/>
    <w:p w:rsidR="00761C1B" w:rsidRDefault="00761C1B" w:rsidP="00761C1B">
      <w:r>
        <w:t xml:space="preserve">                                                                                                                                                                                                                                                                                                                                                                                                                                                                                                                                                                                                                                                                                                                                                                                                                                                                                                                                                                                                                                                                                                                                                                                                                                                                                                                                                                                                                                                                                                                                                                                                                                                                                                                                                                                                                                                                                                                                                                                                                                                                                                                                                                                                                                                                                                                                                                                                                                                                                                                                                                                                                                                                                                                                                                                                                                                                                                                                                                                                                                                                                                                                                                                                                                                                                                                                                                                                                                                                                                                                                                                                                                                                                                                                                                                                                                                                                                                                                                                                                                                                                                                                                                                                                                                                                                                                                                                                                                                                                                                                                                                                                                                                                                                                                                                                                                                                                                                                                                                                                                                                                                                                                                                                                                                                                                                                                                                                                                                                                                                                                                                                                                                                                                                                                                                                                                                                                                                                                                                                                                                                                                                                                                                                                                                                                                                                                                                                                                                                                                                                                                                                                                                                                                                                                                                                                                                                                                                                                                                                                                                                                                                              non-lbt based detect and avoid is a mechanism for equipment using wide band modulations other than fhss and by which a given channel is made 'unavailable' because an interfering signal was reported after the transmission in that channel. this mechanism shall operate as intended in the presence of an unwanted signal on frequencies other than those of the operating band. </w:t>
      </w:r>
    </w:p>
    <w:p w:rsidR="00761C1B" w:rsidRDefault="00761C1B" w:rsidP="00761C1B">
      <w:r>
        <w:t>SOURCE: Used in EN 300 328 V2.1.1, clause 4.3.2.6.2.1</w:t>
      </w:r>
    </w:p>
    <w:p w:rsidR="00761C1B" w:rsidRDefault="00761C1B" w:rsidP="00761C1B"/>
    <w:p w:rsidR="00761C1B" w:rsidRDefault="00761C1B" w:rsidP="00761C1B">
      <w:r>
        <w:t xml:space="preserve">                                                                                                                                                                                                                                                                                                                                                                                                                                                                                                                                                                                                                                                                                                                                                                                                                                                                                                                                                                                                                                                                                                                                                                                                                                                                                                                                                                                                                                                                                                                                                                                                                                                                                                                                                                                                                                                                                                                                                                                                                                                                                                                                                                                                                                                                                                                                                                                                                                                                                                                                                                                                                                                                                                                                                                                                                                                                                                                                                                                                                                                                                                                                                                                                                                                                                                                                                                                                                                                                                                                                                                                                                                                                                                                                                                                                                                                                                                                                                                                                                                                                                                                                                                                                                                                                                                                                                                                                                                                                                                                                                                                                                                                                                                                                                                                                                                                                                                                                                                                                                                                                                                                                                                                                                                                                                                                                                                                                                                                                                                                                                                                                                                                                                                                                                                                                                                                                                                                                                                                                                                                                                                                                                                                                                                                                                                                                                                                                                                                                                                                                                                                                                                                                                                                                                                                                                                                                                                                                                                                                                                                                                                                                  The non-occupancy period is defined as the time during which the device shall not make any transmissions on a channel after a radar signal was detected on that channel by either the channel availability check or the in-service monitoring. a new channel availability check is required before the channel can be identified again as an available channel. </w:t>
      </w:r>
    </w:p>
    <w:p w:rsidR="00761C1B" w:rsidRDefault="00761C1B" w:rsidP="00761C1B">
      <w:r>
        <w:t>SOURCE: Used in EN 302 502 V2.1.1, clause 4.2.6.2.4.1</w:t>
      </w:r>
    </w:p>
    <w:p w:rsidR="00761C1B" w:rsidRDefault="00761C1B" w:rsidP="00761C1B"/>
    <w:p w:rsidR="00761C1B" w:rsidRDefault="00761C1B" w:rsidP="00761C1B">
      <w:r>
        <w:t xml:space="preserve">                                                                                                                                                                                                                                                                                                                                                                                                                                                                                                                                                                                                                                                                                                                                                                                                                                                                                                                                                                                                                                                                                                                                                                                                                                                                                                                                                                                                                                                                                                                                                                                                                                                                                                                                                                                                                                                                                                                                                                                                                                                                                                                                                                                                                                                                                                                                                                                                                                                                                                                                                                                                                                                                                                                                                                                                                                                                                                                                                                                                                                                                                                                                                                                                                                                                                                                                                                                                                                                                                                                                                                                                                                                                                                                                                                                                                                                                                                                                                                                                                                                                                                                                                                                                                                                                                                                                                                                                                                                                                                                                                                                                                                                                                                                                                                                                                                                                                                                                                                                                                                                                                                                                                                                                                                                                                                                                                                                                                                                                                                                                                                                                                                                                                                                                                                                                                                                                                                                                                                                                                                                                                                                                                                                                                                                                                                                                                                                                                                                                                                                                                                                                                                                                                                                                                                                                                                                                                                                                                                                                                                                                                                                              not applicable. </w:t>
      </w:r>
    </w:p>
    <w:p w:rsidR="00761C1B" w:rsidRDefault="00761C1B" w:rsidP="00761C1B">
      <w:r>
        <w:t>SOURCE: Used in EN 300 392-1011 V1.3.1, clause 4.2.2.1.2</w:t>
      </w:r>
    </w:p>
    <w:p w:rsidR="00761C1B" w:rsidRDefault="00761C1B" w:rsidP="00761C1B"/>
    <w:p w:rsidR="00761C1B" w:rsidRDefault="00761C1B" w:rsidP="00761C1B">
      <w:r>
        <w:t xml:space="preserve">                                                                                                                                                                                                                                                                                                                                                                                                                                                                                                                                                                                                                                                                                                                                                                                                                                                                                                                                                                                                                                                                                                                                                                                                                                                                                                                                                                                                                                                                                                                                                                                                                                                                                                                                                                                                                                                                                                                                                                                                                                                                                                                                                                                                                                                                                                                                                                                                                                                                                                                                                                                                                                                                                                                                                                                                                                                                                                                                                                                                                                                                                                                                                                                                                                                                                                                                                                                                                                                                                                                                                                                                                                                                                                                                                                                                                                                                                                                                                                                                                                                                                                                                                                                                                                                                                                                                                                                                                                                                                                                                                                                                                                                                                                                                                                                                                                                                                                                                                                                                                                                                                                                                                                                                                                                                                                                                                                                                                                                                                                                                                                                                                                                                                                                                                                                                                                                                                                                                                                                                                                                                                                                                                                                                                                                                                                                                                                                                                                                                                                                                                                                                                                                                                                                                                                                                                                                                                                                                                                                                                                                                                                                                  not applicable. </w:t>
      </w:r>
    </w:p>
    <w:p w:rsidR="00761C1B" w:rsidRDefault="00761C1B" w:rsidP="00761C1B">
      <w:r>
        <w:t>SOURCE: Used in EN 300 392-1011 V1.3.1, clause 4.2.3.1.2</w:t>
      </w:r>
    </w:p>
    <w:p w:rsidR="00761C1B" w:rsidRDefault="00761C1B" w:rsidP="00761C1B"/>
    <w:p w:rsidR="00761C1B" w:rsidRDefault="00761C1B" w:rsidP="00761C1B">
      <w:r>
        <w:t xml:space="preserve">                                                                                                                                                                                                                                                                                                                                                                                                                                                                                                                                                                                                                                                                                                                                                                                                                                                                                                                                                                                                                                                                                                                                                                                                                                                                                                                                                                                                                                                                                                                                                                                                                                                                                                                                                                                                                                                                                                                                                                                                                                                                                                                                                                                                                                                                                                                                                                                                                                                                                                                                                                                                                                                                                                                                                                                                                                                                                                                                                                                                                                                                                                                                                                                                                                                                                                                                                                                                                                                                                                                                                                                                                                                                                                                                                                                                                                                                                                                                                                                                                                                                                                                                                                                                                                                                                                                                                                                                                                                                                                                                                                                                                                                                                                                                                                                                                                                                                                                                                                                                                                                                                                                                                                                                                                                                                                                                                                                                                                                                                                                                                                                                                                                                                                                                                                                                                                                                                                                                                                                                                                                                                                                                                                                                                                                                                                                                                                                                                                                                                                                                                                                                                                                                                                                                                                                                                                                                                                                                                                                                                                                                                                                                  note: applicable to mobile station operating in type 1 cdma2000 systems. these requirements verify mobile station supervision when in the system access state, where the mobile station shall monitor the paging channel or forward common control channel at all times per clause 2.6.3.1.8 of 3gpp2 c.s0005-e [6]. </w:t>
      </w:r>
    </w:p>
    <w:p w:rsidR="00761C1B" w:rsidRDefault="00761C1B" w:rsidP="00761C1B">
      <w:r>
        <w:t>SOURCE: Used in EN 301 908-04 V6.2.1, clause 4.2.9.1</w:t>
      </w:r>
    </w:p>
    <w:p w:rsidR="00761C1B" w:rsidRDefault="00761C1B" w:rsidP="00761C1B"/>
    <w:p w:rsidR="00761C1B" w:rsidRDefault="00761C1B" w:rsidP="00761C1B">
      <w:r>
        <w:t xml:space="preserve">                                                                                                                                                                                                                                                                                                                                                                                                                                                                                                                                                                                                                                                                                                                                                                                                                                                                                                                                                                                                                                                                                                                                                                                                                                                                                                                                                                                                                                                                                                                                                                                                                                                                                                                                                                                                                                                                                                                                                                                                                                                                                                                                                                                                                                                                                                                                                                                                                                                                                                                                                                                                                                                                                                                                                                                                                                                                                                                                                                                                                                                                                                                                                                                                                                                                                                                                                                                                                                                                                                                                                                                                                                                                                                                                                                                                                                                                                                                                                                                                                                                                                                                                                                                                                                                                                                                                                                                                                                                                                                                                                                                                                                                                                                                                                                                                                                                                                                                                                                                                                                                                                                                                                                                                                                                                                                                                                                                                                                                                                                                                                                                                                                                                                                                                                                                                                                                                                                                                                                                                                                                                                                                                                                                                                                                                                                                                                                                                                                                                                                                                                                                                                                                                                                                                                                                                                                                                                                                                                                                                                                                                                                                                  note: applicable to mobile station operating in type 1 cdma2000 systems. this requirement is split into three parts: * part 1: supervision of forward traffic channel is the capability that the mobile station monitoring the forward traffic channel disables its transmitter after receiving a certain period with insufficient signal quality and re-enables its transmitter after receiving another certain period with sufficient signal quality; * part 2: supervision of forward traffic channel is the capability that the mobile station monitoring the forward traffic channel disables its transmitter and declares a loss of the forward traffic channel after receiving insufficient signal quality for a certain period of time; * part 3: supervision of forward traffic channel is the capability that the mobile station does not disable its transmitter while receiving a certain period with sufficient signal quality with power control bits only, but no data. </w:t>
      </w:r>
    </w:p>
    <w:p w:rsidR="00761C1B" w:rsidRDefault="00761C1B" w:rsidP="00761C1B">
      <w:r>
        <w:t>SOURCE: Used in EN 301 908-04 V6.2.1, clause 4.2.10.1</w:t>
      </w:r>
    </w:p>
    <w:p w:rsidR="00761C1B" w:rsidRDefault="00761C1B" w:rsidP="00761C1B"/>
    <w:p w:rsidR="00761C1B" w:rsidRDefault="00761C1B" w:rsidP="00761C1B">
      <w:r>
        <w:t xml:space="preserve">                                                                                                                                                                                                                                                                                                                                                                                                                                                                                                                                                                                                                                                                                                                                                                                                                                                                                                                                                                                                                                                                                                                                                                                                                                                                                                                                                                                                                                                                                                                                                                                                                                                                                                                                                                                                                                                                                                                                                                                                                                                                                                                                                                                                                                                                                                                                                                                                                                                                                                                                                                                                                                                                                                                                                                                                                                                                                                                                                                                                                                                                                                                                                                                                                                                                                                                                                                                                                                                                                                                                                                                                                                                                                                                                                                                                                                                                                                                                                                                                                                                                                                                                                                                                                                                                                                                                                                                                                                                                                                                                                                                                                                                                                                                                                                                                                                                                                                                                                                                                                                                                                                                                                                                                                                                                                                                                                                                                                                                                                                                                                                                                                                                                                                                                                                                                                                                                                                                                                                                                                                                                                                                                                                                                                                                                                                                                                                                                                                                                                                                                                                                                                                                                                                                                                                                                                                                                                                                                                                                                                                                                                                                                  note: applicable to mobile station operating in type 2 cdma2000 systems. when entering the active state of the default control channel mac protocol described in 3gpp2 c.s0024-300-c [13] the access terminal sets the control channel supervision timer for tccmpsupervision. if a control channel capsule is received while the timer is active, the timer is reset and restarted. if the timer expires the protocol returns a supervisionfailed indication and disables the timer. this default control channel mac protocol's supervisionfailed indication is received by the default air-link management protocol of the connection layer. upon the reception of a controlchannelmac.supervisionfailed indication, the default air-link management protocol proceeds as follows: * if the access terminal is in the idle state of the default air-link management protocol, it deactivates the access channel mac and transitions to the initialization state. * if the access terminal is in the connected state, of the default air-link management protocol, it closes the current connection and transitions to the idle state. test 1 verifies that when the access terminal is in the idle state of the default air-link management protocol, and the timer tccmpsupervision expires, the access terminal stops sending access probes. test 2 verifies that when the access terminal (...\...) [the expected end of this definition was beyond the limit of 200 words] </w:t>
      </w:r>
    </w:p>
    <w:p w:rsidR="00761C1B" w:rsidRDefault="00761C1B" w:rsidP="00761C1B">
      <w:r>
        <w:t>SOURCE: Used in EN 301 908-04 V6.2.1, clause 4.2.11.1</w:t>
      </w:r>
    </w:p>
    <w:p w:rsidR="00761C1B" w:rsidRDefault="00761C1B" w:rsidP="00761C1B"/>
    <w:p w:rsidR="00761C1B" w:rsidRDefault="00761C1B" w:rsidP="00761C1B">
      <w:r>
        <w:t xml:space="preserve">                                                                                                                                                                                                                                                                                                                                                                                                                                                                                                                                                                                                                                                                                                                                                                                                                                                                                                                                                                                                                                                                                                                                                                                                                                                                                                                                                                                                                                                                                                                                                                                                                                                                                                                                                                                                                                                                                                                                                                                                                                                                                                                                                                                                                                                                                                                                                                                                                                                                                                                                                                                                                                                                                                                                                                                                                                                                                                                                                                                                                                                                                                                                                                                                                                                                                                                                                                                                                                                                                                                                                                                                                                                                                                                                                                                                                                                                                                                                                                                                                                                                                                                                                                                                                                                                                                                                                                                                                                                                                                                                                                                                                                                                                                                                                                                                                                                                                                                                                                                                                                                                                                                                                                                                                                                                                                                                                                                                                                                                                                                                                                                                                                                                                                                                                                                                                                                                                                                                                                                                                                                                                                                                                                                                                                                                                                                                                                                                                                                                                                                                                                                                                                                                                                                                                                                                                                                                                                                                                                                                                                                                                                                                  note: applicable to mobile station operating in type 2 cdma2000 systems. when in the variable rate state of the default forward traffic channel mac protocol, the access terminal performs supervision on the drc and monitors the forwardtrafficvalid bit as follows. the access terminal sets the drc supervision timer for tftcmdrcsupervision when it transmits a null rate drc. if the access terminal requests a non-null rate while the drc supervision timer is active, the access terminal disables the timer. if the drc supervision timer expires, the access terminal disables the reverse traffic channel transmitter and sets the reverse traffic channel restart timer for time tftcmprestarttx. if the access terminal generates consecutive non-null rate drc values for more than nftcmprestarttx slots, the access terminal disables the reverse traffic channel restart timer and enables the reverse traffic channel transmitter. if the reverse traffic channel restart timer expires, the access terminal returns a supervisionfailed indication. the access terminal monitors the bit associated with its macindex in the forwardtrafficvalid field made available by the overheadmessages protocol. if this bit is set to 0, the access terminal shall return a supervisionfailed indication. test 1 verifies that the access terminal disables its transmitter when the drc supervision (...\...) [the expected end of this definition was beyond the limit of 200 words] </w:t>
      </w:r>
    </w:p>
    <w:p w:rsidR="00761C1B" w:rsidRDefault="00761C1B" w:rsidP="00761C1B">
      <w:r>
        <w:t>SOURCE: Used in EN 301 908-04 V6.2.1, clause 4.2.12.1</w:t>
      </w:r>
    </w:p>
    <w:p w:rsidR="00761C1B" w:rsidRDefault="00761C1B" w:rsidP="00761C1B"/>
    <w:p w:rsidR="00761C1B" w:rsidRDefault="00761C1B" w:rsidP="00761C1B">
      <w:r>
        <w:t xml:space="preserve">                                                                                                                                                                                                                                                                                                                                                                                                                                                                                                                                                                                                                                                                                                                                                                                                                                                                                                                                                                                                                                                                                                                                                                                                                                                                                                                                                                                                                                                                                                                                                                                                                                                                                                                                                                                                                                                                                                                                                                                                                                                                                                                                                                                                                                                                                                                                                                                                                                                                                                                                                                                                                                                                                                                                                                                                                                                                                                                                                                                                                                                                                                                                                                                                                                                                                                                                                                                                                                                                                                                                                                                                                                                                                                                                                                                                                                                                                                                                                                                                                                                                                                                                                                                                                                                                                                                                                                                                                                                                                                                                                                                                                                                                                                                                                                                                                                                                                                                                                                                                                                                                                                                                                                                                                                                                                                                                                                                                                                                                                                                                                                                                                                                                                                                                                                                                                                                                                                                                                                                                                                                                                                                                                                                                                                                                                                                                                                                                                                                                                                                                                                                                                                                                                                                                                                                                                                                                                                                                                                                                                                                                                                                                  note: while this specification on vb5.2 management makes use of itu-t recommendation x.722/amd.1 (1995) on the set-by-create property, the reader should be aware that itu-t recommendation x.722/amd.1 (1995) has not been applied in the vb5.1 management specification. objects and their characteristics and associated asn.1 defined here are given names with capitals used to indicate the start of the next word and acronyms are treated as if they were words. throughout the present document, all new attributes are named according to the following guidelines: * the name of an attribute ends in the string "ptr" if and only if the attribute value is intended to identify a single object. * the name of an attribute ends in the string "ptrlist" if and only if the attribute value is intended to identify one or more objects. * the name of an attribute is composed of the name of an object class followed by the string "ptr" if and only if the attribute value is intended to identify a specific object class. * if an attribute is intended to identify different object classes, a descriptive name is given to that attribute and a description is provided in the attribute behaviour. * the name (...\...) [the expected end of this definition was beyond the limit of 200 words] </w:t>
      </w:r>
    </w:p>
    <w:p w:rsidR="00761C1B" w:rsidRDefault="00761C1B" w:rsidP="00761C1B">
      <w:r>
        <w:t>SOURCE: Used in EN 301 754 V1.1.1, clause 3.3</w:t>
      </w:r>
    </w:p>
    <w:p w:rsidR="00761C1B" w:rsidRDefault="00761C1B" w:rsidP="00761C1B"/>
    <w:p w:rsidR="00761C1B" w:rsidRDefault="00761C1B" w:rsidP="00761C1B">
      <w:r>
        <w:t xml:space="preserve">                                                                                                                                                                                                                                                                                                                                                                                                                                                                                                                                                                                                                                                                                                                                                                                                                                                                                                                                                                                                                                                                                                                                                                                                                                                                                                                                                                                                                                                                                                                                                                                                                                                                                                                                                                                                                                                                                                                                                                                                                                                                                                                                                                                                                                                                                                                                                                                                                                                                                                                                                                                                                                                                                                                                                                                                                                                                                                                                                                                                                                                                                                                                                                                                                                                                                                                                                                                                                                                                                                                                                                                                                                                                                                                                                                                                                                                                                                                                                                                                                                                                                                                                                                                                                                                                                                                                                                                                                                                                                                                                                                                                                                                                                                                                                                                                                                                                                                                                                                                                                                                                                                                                                                                                                                                                                                                                                                                                                                                                                                                                                                                                                                                                                                                                                                                                                                                                                                                                                                                                                                                                                                                                                                                                                                                                                                                                                                                                                                                                                                                                                                                                                                                                                                                                                                                                                                                                                                                                                                                                                                                                                                                                  objects and their characteristics and associated asn.1 defined here are given names with capitals used to indicate the start of the next word, and acronyms are treated as if they were words. throughout the present document, all new attributes are named according to the following guidelines: - the name of an attribute ends in the string "ptr" if and only the attribute value is intended to identify a single object; - the name of an attribute ends in the string "ptrlist" if and only the attribute value is intended to identify one or more objects; - the name of an attribute is composed of the name of an object class followed by the string "ptr" if and only the attribute value is intended to identify a specific object class; - if an attribute is intended to identify different object classes, a descriptive name is given to that attribute and a description is provided in the attribute behaviour; - the name of an attribute ends in the string "id" if and only the attribute value is intended to identify the name of an object, in which case this attribute should be the first one listed, should use asn.1 nametype and should (...\...) [the expected end of this definition was beyond the limit of 200 words] </w:t>
      </w:r>
    </w:p>
    <w:p w:rsidR="00761C1B" w:rsidRDefault="00761C1B" w:rsidP="00761C1B">
      <w:r>
        <w:t>SOURCE: Used in EN 301 271 V1.2.1, clause 3.3</w:t>
      </w:r>
    </w:p>
    <w:p w:rsidR="00761C1B" w:rsidRDefault="00761C1B" w:rsidP="00761C1B"/>
    <w:p w:rsidR="00761C1B" w:rsidRDefault="00761C1B" w:rsidP="00761C1B">
      <w:r>
        <w:t xml:space="preserve">                                                                                                                                                                                                                                                                                                                                                                                                                                                                                                                                                                                                                                                                                                                                                                                                                                                                                                                                                                                                                                                                                                                                                                                                                                                                                                                                                                                                                                                                                                                                                                                                                                                                                                                                                                                                                                                                                                                                                                                                                                                                                                                                                                                                                                                                                                                                                                                                                                                                                                                                                                                                                                                                                                                                                                                                                                                                                                                                                                                                                                                                                                                                                                                                                                                                                                                                                                                                                                                                                                                                                                                                                                                                                                                                                                                                                                                                                                                                                                                                                                                                                                                                                                                                                                                                                                                                                                                                                                                                                                                                                                                                                                                                                                                                                                                                                                                                                                                                                                                                                                                                                                                                                                                                                                                                                                                                                                                                                                                                                                                                                                                                                                                                                                                                                                                                                                                                                                                                                                                                                                                                                                                                                                                                                                                                                                                                                                                                                                                                                                                                                                                                                                                                                                                                                                                                                                                                                                                                                                                                                                                                                                                                  The observation time is the time which elapses between the instant that an application makes a request to transmit, to the instant that the carrier reaches pmean -20 db. </w:t>
      </w:r>
    </w:p>
    <w:p w:rsidR="00761C1B" w:rsidRDefault="00761C1B" w:rsidP="00761C1B">
      <w:r>
        <w:t>SOURCE: Used in EN 301 391 V1.1.1, clause 7.6.1</w:t>
      </w:r>
    </w:p>
    <w:p w:rsidR="00761C1B" w:rsidRDefault="00761C1B" w:rsidP="00761C1B"/>
    <w:p w:rsidR="00761C1B" w:rsidRDefault="00761C1B" w:rsidP="00761C1B">
      <w:r>
        <w:t xml:space="preserve">                                                                                                                                                                                                                                                                                                                                                                                                                                                                                                                                                                                                                                                                                                                                                                                                                                                                                                                                                                                                                                                                                                                                                                                                                                                                                                                                                                                                                                                                                                                                                                                                                                                                                                                                                                                                                                                                                                                                                                                                                                                                                                                                                                                                                                                                                                                                                                                                                                                                                                                                                                                                                                                                                                                                                                                                                                                                                                                                                                                                                                                                                                                                                                                                                                                                                                                                                                                                                                                                                                                                                                                                                                                                                                                                                                                                                                                                                                                                                                                                                                                                                                                                                                                                                                                                                                                                                                                                                                                                                                                                                                                                                                                                                                                                                                                                                                                                                                                                                                                                                                                                                                                                                                                                                                                                                                                                                                                                                                                                                                                                                                                                                                                                                                                                                                                                                                                                                                                                                                                                                                                                                                                                                                                                                                                                                                                                                                                                                                                                                                                                                                                                                                                                                                                                                                                                                                                                                                                                                                                                                                                                                                                              The obu maximum radiated subcarrier(s) is the maximum re-radiated subcarrier from the obu independent of the incident signal level. this test method also applies to the output power of a transceiver. a transceiver should only radiate the upper sideband unless commanded differently. </w:t>
      </w:r>
    </w:p>
    <w:p w:rsidR="00761C1B" w:rsidRDefault="00761C1B" w:rsidP="00761C1B">
      <w:r>
        <w:t>SOURCE: Used in EN 300 674 V1.1.1, clause 9.4.1</w:t>
      </w:r>
    </w:p>
    <w:p w:rsidR="00761C1B" w:rsidRDefault="00761C1B" w:rsidP="00761C1B"/>
    <w:p w:rsidR="00761C1B" w:rsidRDefault="00761C1B" w:rsidP="00761C1B">
      <w:r>
        <w:t xml:space="preserve">                                                                                                                                                                                                                                                                                                                                                                                                                                                                                                                                                                                                                                                                                                                                                                                                                                                                                                                                                                                                                                                                                                                                                                                                                                                                                                                                                                                                                                                                                                                                                                                                                                                                                                                                                                                                                                                                                                                                                                                                                                                                                                                                                                                                                                                                                                                                                                                                                                                                                                                                                                                                                                                                                                                                                                                                                                                                                                                                                                                                                                                                                                                                                                                                                                                                                                                                                                                                                                                                                                                                                                                                                                                                                                                                                                                                                                                                                                                                                                                                                                                                                                                                                                                                                                                                                                                                                                                                                                                                                                                                                                                                                                                                                                                                                                                                                                                                                                                                                                                                                                                                                                                                                                                                                                                                                                                                                                                                                                                                                                                                                                                                                                                                                                                                                                                                                                                                                                                                                                                                                                                                                                                                                                                                                                                                                                                                                                                                                                                                                                                                                                                                                                                                                                                                                                                                                                                                                                                                                                                                                                                                                                                              The obu sensitivity is the minimum level power density expressed in dbm (received isotropically) that produces a wanted response from the obu. </w:t>
      </w:r>
    </w:p>
    <w:p w:rsidR="00761C1B" w:rsidRDefault="00761C1B" w:rsidP="00761C1B">
      <w:r>
        <w:t>SOURCE: Used in EN 300 674 V1.1.1, clause 9.1.1</w:t>
      </w:r>
    </w:p>
    <w:p w:rsidR="00761C1B" w:rsidRDefault="00761C1B" w:rsidP="00761C1B"/>
    <w:p w:rsidR="00761C1B" w:rsidRDefault="00761C1B" w:rsidP="00761C1B">
      <w:r>
        <w:t xml:space="preserve">                                                                                                                                                                                                                                                                                                                                                                                                                                                                                                                                                                                                                                                                                                                                                                                                                                                                                                                                                                                                                                                                                                                                                                                                                                                                                                                                                                                                                                                                                                                                                                                                                                                                                                                                                                                                                                                                                                                                                                                                                                                                                                                                                                                                                                                                                                                                                                                                                                                                                                                                                                                                                                                                                                                                                                                                                                                                                                                                                                                                                                                                                                                                                                                                                                                                                                                                                                                                                                                                                                                                                                                                                                                                                                                                                                                                                                                                                                                                                                                                                                                                                                                                                                                                                                                                                                                                                                                                                                                                                                                                                                                                                                                                                                                                                                                                                                                                                                                                                                                                                                                                                                                                                                                                                                                                                                                                                                                                                                                                                                                                                                                                                                                                                                                                                                                                                                                                                                                                                                                                                                                                                                                                                                                                                                                                                                                                                                                                                                                                                                                                                                                                                                                                                                                                                                                                                                                                                                                                                                                                                                                                                                                              The obu shall be designed to respond to appropriately modulated signals only and shall not respond to wrong codes or to any simple carrier frequency. </w:t>
      </w:r>
    </w:p>
    <w:p w:rsidR="00761C1B" w:rsidRDefault="00761C1B" w:rsidP="00761C1B">
      <w:r>
        <w:t>SOURCE: Used in EN 300 674 V1.1.1, clause 9.2.1</w:t>
      </w:r>
    </w:p>
    <w:p w:rsidR="00761C1B" w:rsidRDefault="00761C1B" w:rsidP="00761C1B"/>
    <w:p w:rsidR="00761C1B" w:rsidRDefault="00761C1B" w:rsidP="00761C1B">
      <w:r>
        <w:t xml:space="preserve">                                                                                                                                                                                                                                                                                                                                                                                                                                                                                                                                                                                                                                                                                                                                                                                                                                                                                                                                                                                                                                                                                                                                                                                                                                                                                                                                                                                                                                                                                                                                                                                                                                                                                                                                                                                                                                                                                                                                                                                                                                                                                                                                                                                                                                                                                                                                                                                                                                                                                                                                                                                                                                                                                                                                                                                                                                                                                                                                                                                                                                                                                                                                                                                                                                                                                                                                                                                                                                                                                                                                                                                                                                                                                                                                                                                                                                                                                                                                                                                                                                                                                                                                                                                                                                                                                                                                                                                                                                                                                                                                                                                                                                                                                                                                                                                                                                                                                                                                                                                                                                                                                                                                                                                                                                                                                                                                                                                                                                                                                                                                                                                                                                                                                                                                                                                                                                                                                                                                                                                                                                                                                                                                                                                                                                                                                                                                                                                                                                                                                                                                                                                                                                                                                                                                                                                                                                                                                                                                                                                                                                                                                                                              The obu spurious emissions are emissions at frequencies, other than those of the obu subcarriers and sidebands associated with normal modulation, radiated by the obu. the spurious radiations are specified as the radiated power of any discrete signal. </w:t>
      </w:r>
    </w:p>
    <w:p w:rsidR="00761C1B" w:rsidRDefault="00761C1B" w:rsidP="00761C1B">
      <w:r>
        <w:t>SOURCE: Used in EN 300 674 V1.1.1, clause 9.6.1</w:t>
      </w:r>
    </w:p>
    <w:p w:rsidR="00761C1B" w:rsidRDefault="00761C1B" w:rsidP="00761C1B"/>
    <w:p w:rsidR="00761C1B" w:rsidRDefault="00761C1B" w:rsidP="00761C1B">
      <w:r>
        <w:t xml:space="preserve">                                                                                                                                                                                                                                                                                                                                                                                                                                                                                                                                                                                                                                                                                                                                                                                                                                                                                                                                                                                                                                                                                                                                                                                                                                                                                                                                                                                                                                                                                                                                                                                                                                                                                                                                                                                                                                                                                                                                                                                                                                                                                                                                                                                                                                                                                                                                                                                                                                                                                                                                                                                                                                                                                                                                                                                                                                                                                                                                                                                                                                                                                                                                                                                                                                                                                                                                                                                                                                                                                                                                                                                                                                                                                                                                                                                                                                                                                                                                                                                                                                                                                                                                                                                                                                                                                                                                                                                                                                                                                                                                                                                                                                                                                                                                                                                                                                                                                                                                                                                                                                                                                                                                                                                                                                                                                                                                                                                                                                                                                                                                                                                                                                                                                                                                                                                                                                                                                                                                                                                                                                                                                                                                                                                                                                                                                                                                                                                                                                                                                                                                                                                                                                                                                                                                                                                                                                                                                                                                                                                                                                                                                                                              The occupied channel bandwidth is the bandwidth that contains 99 % of the power of the signal when considering a single hopping frequency. </w:t>
      </w:r>
    </w:p>
    <w:p w:rsidR="00761C1B" w:rsidRDefault="00761C1B" w:rsidP="00761C1B">
      <w:r>
        <w:t>SOURCE: Used in EN 300 328 V2.1.1, clause 4.3.1.8.2</w:t>
      </w:r>
    </w:p>
    <w:p w:rsidR="00761C1B" w:rsidRDefault="00761C1B" w:rsidP="00761C1B"/>
    <w:p w:rsidR="00761C1B" w:rsidRDefault="00761C1B" w:rsidP="00761C1B">
      <w:r>
        <w:t xml:space="preserve">                                                                                                                                                                                                                                                                                                                                                                                                                                                                                                                                                                                                                                                                                                                                                                                                                                                                                                                                                                                                                                                                                                                                                                                                                                                                                                                                                                                                                                                                                                                                                                                                                                                                                                                                                                                                                                                                                                                                                                                                                                                                                                                                                                                                                                                                                                                                                                                                                                                                                                                                                                                                                                                                                                                                                                                                                                                                                                                                                                                                                                                                                                                                                                                                                                                                                                                                                                                                                                                                                                                                                                                                                                                                                                                                                                                                                                                                                                                                                                                                                                                                                                                                                                                                                                                                                                                                                                                                                                                                                                                                                                                                                                                                                                                                                                                                                                                                                                                                                                                                                                                                                                                                                                                                                                                                                                                                                                                                                                                                                                                                                                                                                                                                                                                                                                                                                                                                                                                                                                                                                                                                                                                                                                                                                                                                                                                                                                                                                                                                                                                                                                                                                                                                                                                                                                                                                                                                                                                                                                                                                                                                                                                              The occupied channel bandwidth is the bandwidth that contains 99 % of the power of the signal. </w:t>
      </w:r>
    </w:p>
    <w:p w:rsidR="00761C1B" w:rsidRDefault="00761C1B" w:rsidP="00761C1B">
      <w:r>
        <w:t>SOURCE: Used in EN 300 328 V2.1.1, clause 4.3.2.7.2 SOURCE: Used in EN 300 422-01 V2.1.2, clause 8.3.5.2 SOURCE: Used in EN 300 422-02 V2.1.1, clause 8.3.5.2 SOURCE: Used in EN 300 422-03 V2.1.1, clause 8.3.5.2 SOURCE: Used in EN 300 422-04 V2.1.1, clause 8.3.3.2</w:t>
      </w:r>
    </w:p>
    <w:p w:rsidR="00761C1B" w:rsidRDefault="00761C1B" w:rsidP="00761C1B"/>
    <w:p w:rsidR="00761C1B" w:rsidRDefault="00761C1B" w:rsidP="00761C1B">
      <w:r>
        <w:t xml:space="preserve">                                                                                                                                                                                                                                                                                                                                                                                                                                                                                                                                                                                                                                                                                                                                                                                                                                                                                                                                                                                                                                                                                                                                                                                                                                                                                                                                                                                                                                                                                                                                                                                                                                                                                                                                                                                                                                                                                                                                                                                                                                                                                                                                                                                                                                                                                                                                                                                                                                                                                                                                                                                                                                                                                                                                                                                                                                                                                                                                                                                                                                                                                                                                                                                                                                                                                                                                                                                                                                                                                                                                                                                                                                                                                                                                                                                                                                                                                                                                                                                                                                                                                                                                                                                                                                                                                                                                                                                                                                                                                                                                                                                                                                                                                                                                                                                                                                                                                                                                                                                                                                                                                                                                                                                                                                                                                                                                                                                                                                                                                                                                                                                                                                                                                                                                                                                                                                                                                                                                                                                                                                                                                                                                                                                                                                                                                                                                                                                                                                                                                                                                                                                                                                                                                                                                                                                                                                                                                                                                                                                                                                                                                                                              The occupied frequency range of the equipment is determined by the lowest (fl) and highest frequency (fh) as occupied by the power envelope in accordance with table 4. </w:t>
      </w:r>
    </w:p>
    <w:p w:rsidR="00761C1B" w:rsidRDefault="00761C1B" w:rsidP="00761C1B">
      <w:r>
        <w:t>SOURCE: Used in EN 302 858-01 V1.3.1, clause 7.3.1</w:t>
      </w:r>
    </w:p>
    <w:p w:rsidR="00761C1B" w:rsidRDefault="00761C1B" w:rsidP="00761C1B"/>
    <w:p w:rsidR="00761C1B" w:rsidRDefault="00761C1B" w:rsidP="00761C1B">
      <w:r>
        <w:t xml:space="preserve">                                                                                                                                                                                                                                                                                                                                                                                                                                                                                                                                                                                                                                                                                                                                                                                                                                                                                                                                                                                                                                                                                                                                                                                                                                                                                                                                                                                                                                                                                                                                                                                                                                                                                                                                                                                                                                                                                                                                                                                                                                                                                                                                                                                                                                                                                                                                                                                                                                                                                                                                                                                                                                                                                                                                                                                                                                                                                                                                                                                                                                                                                                                                                                                                                                                                                                                                                                                                                                                                                                                                                                                                                                                                                                                                                                                                                                                                                                                                                                                                                                                                                                                                                                                                                                                                                                                                                                                                                                                                                                                                                                                                                                                                                                                                                                                                                                                                                                                                                                                                                                                                                                                                                                                                                                                                                                                                                                                                                                                                                                                                                                                                                                                                                                                                                                                                                                                                                                                                                                                                                                                                                                                                                                                                                                                                                                                                                                                                                                                                                                                                                                                                                                                                                                                                                                                                                                                                                                                                                                                                                                                                                                                              of "state vectors" in order to provide a tool to define service states the concept of a "state vector" is introduced. the state vector is used to represent the state of the service in terms of four variables: 1) provisioning state, possible values are "provisioned" or "not provisioned"; 2) registration state, possible values are "registered", "erased", or "not applicable"; 3) activation state, possible values are "not active", "active and operative" or "active and quiescent"; 4) hlr induction state, possible values are "induced" or "not induced". the state vector represents the state of the service by using all four variables together. the state vector is represented using the notation: (provisioning state, registration state, activation state, hlr induction state) e.g.: (provisioned, registered, not active, not induced). note that the state vector is a logical (not a physical) representation of the service state. note also that though some parts of the state vector are similar to elements of ss-status the mapping between the state vector and ss-status is not one to one. the use of state vectors is not intended to specify any particular implementation internally in a node. there is a relationship specified between the state vector and parts of the transfer (...\...) [the expected end of this definition was beyond the limit of 200 words] </w:t>
      </w:r>
    </w:p>
    <w:p w:rsidR="00761C1B" w:rsidRDefault="00761C1B" w:rsidP="00761C1B">
      <w:r>
        <w:t>SOURCE: Used in EN 300 928 V7.0.1, clause 2.1.1</w:t>
      </w:r>
    </w:p>
    <w:p w:rsidR="00761C1B" w:rsidRDefault="00761C1B" w:rsidP="00761C1B"/>
    <w:p w:rsidR="00761C1B" w:rsidRDefault="00761C1B" w:rsidP="00761C1B">
      <w:r>
        <w:t xml:space="preserve">                                                                                                                                                                                                                                                                                                                                                                                                                                                                                                                                                                                                                                                                                                                                                                                                                                                                                                                                                                                                                                                                                                                                                                                                                                                                                                                                                                                                                                                                                                                                                                                                                                                                                                                                                                                                                                                                                                                                                                                                                                                                                                                                                                                                                                                                                                                                                                                                                                                                                                                                                                                                                                                                                                                                                                                                                                                                                                                                                                                                                                                                                                                                                                                                                                                                                                                                                                                                                                                                                                                                                                                                                                                                                                                                                                                                                                                                                                                                                                                                                                                                                                                                                                                                                                                                                                                                                                                                                                                                                                                                                                                                                                                                                                                                                                                                                                                                                                                                                                                                                                                                                                                                                                                                                                                                                                                                                                                                                                                                                                                                                                                                                                                                                                                                                                                                                                                                                                                                                                                                                                                                                                                                                                                                                                                                                                                                                                                                                                                                                                                                                                                                                                                                                                                                                                                                                                                                                                                                                                                                                                                                                                                                  of a circular area the circular area shall be described by a circular shape with a single point a that represents the center of the circle and a radius r as shown in figure 2. figure 2: circular area </w:t>
      </w:r>
    </w:p>
    <w:p w:rsidR="00761C1B" w:rsidRDefault="00761C1B" w:rsidP="00761C1B">
      <w:r>
        <w:t>SOURCE: Used in EN 302 931 V1.1.1, clause 4.2</w:t>
      </w:r>
    </w:p>
    <w:p w:rsidR="00761C1B" w:rsidRDefault="00761C1B" w:rsidP="00761C1B"/>
    <w:p w:rsidR="00761C1B" w:rsidRDefault="00761C1B" w:rsidP="00761C1B">
      <w:r>
        <w:t xml:space="preserve">                                                                                                                                                                                                                                                                                                                                                                                                                                                                                                                                                                                                                                                                                                                                                                                                                                                                                                                                                                                                                                                                                                                                                                                                                                                                                                                                                                                                                                                                                                                                                                                                                                                                                                                                                                                                                                                                                                                                                                                                                                                                                                                                                                                                                                                                                                                                                                                                                                                                                                                                                                                                                                                                                                                                                                                                                                                                                                                                                                                                                                                                                                                                                                                                                                                                                                                                                                                                                                                                                                                                                                                                                                                                                                                                                                                                                                                                                                                                                                                                                                                                                                                                                                                                                                                                                                                                                                                                                                                                                                                                                                                                                                                                                                                                                                                                                                                                                                                                                                                                                                                                                                                                                                                                                                                                                                                                                                                                                                                                                                                                                                                                                                                                                                                                                                                                                                                                                                                                                                                                                                                                                                                                                                                                                                                                                                                                                                                                                                                                                                                                                                                                                                                                                                                                                                                                                                                                                                                                                                                                                                                                                                                                  of a hand-held ms in this standard, a handheld station is an ms where the used antenna is directly attached to the portion of the equipment containing the acoustic transducers for speech (this condition applies only to speech mss). </w:t>
      </w:r>
    </w:p>
    <w:p w:rsidR="00761C1B" w:rsidRDefault="00761C1B" w:rsidP="00761C1B">
      <w:r>
        <w:t>SOURCE: Used in EN 300 919 V7.0.1, clause 3.3</w:t>
      </w:r>
    </w:p>
    <w:p w:rsidR="00761C1B" w:rsidRDefault="00761C1B" w:rsidP="00761C1B"/>
    <w:p w:rsidR="00761C1B" w:rsidRDefault="00761C1B" w:rsidP="00761C1B">
      <w:r>
        <w:t xml:space="preserve">                                                                                                                                                                                                                                                                                                                                                                                                                                                                                                                                                                                                                                                                                                                                                                                                                                                                                                                                                                                                                                                                                                                                                                                                                                                                                                                                                                                                                                                                                                                                                                                                                                                                                                                                                                                                                                                                                                                                                                                                                                                                                                                                                                                                                                                                                                                                                                                                                                                                                                                                                                                                                                                                                                                                                                                                                                                                                                                                                                                                                                                                                                                                                                                                                                                                                                                                                                                                                                                                                                                                                                                                                                                                                                                                                                                                                                                                                                                                                                                                                                                                                                                                                                                                                                                                                                                                                                                                                                                                                                                                                                                                                                                                                                                                                                                                                                                                                                                                                                                                                                                                                                                                                                                                                                                                                                                                                                                                                                                                                                                                                                                                                                                                                                                                                                                                                                                                                                                                                                                                                                                                                                                                                                                                                                                                                                                                                                                                                                                                                                                                                                                                                                                                                                                                                                                                                                                                                                                                                                                                                                                                                                                                  of a rectangular area the rectangular area shall be defined by a rectangular shape (figure 3) with point a that represents the center of the rectangle and the following parameters: a the distance between the center point and the short side of the rectangle (perpendicular bisector of the short side); b the distance between the center point and the long side of the rectangle (perpendicular bisector of the long side); ? azimuth angle of the long side of the rectangle. figure 3: rectangular area </w:t>
      </w:r>
    </w:p>
    <w:p w:rsidR="00761C1B" w:rsidRDefault="00761C1B" w:rsidP="00761C1B">
      <w:r>
        <w:t>SOURCE: Used in EN 302 931 V1.1.1, clause 4.3</w:t>
      </w:r>
    </w:p>
    <w:p w:rsidR="00761C1B" w:rsidRDefault="00761C1B" w:rsidP="00761C1B"/>
    <w:p w:rsidR="00761C1B" w:rsidRDefault="00761C1B" w:rsidP="00761C1B">
      <w:r>
        <w:t xml:space="preserve">                                                                                                                                                                                                                                                                                                                                                                                                                                                                                                                                                                                                                                                                                                                                                                                                                                                                                                                                                                                                                                                                                                                                                                                                                                                                                                                                                                                                                                                                                                                                                                                                                                                                                                                                                                                                                                                                                                                                                                                                                                                                                                                                                                                                                                                                                                                                                                                                                                                                                                                                                                                                                                                                                                                                                                                                                                                                                                                                                                                                                                                                                                                                                                                                                                                                                                                                                                                                                                                                                                                                                                                                                                                                                                                                                                                                                                                                                                                                                                                                                                                                                                                                                                                                                                                                                                                                                                                                                                                                                                                                                                                                                                                                                                                                                                                                                                                                                                                                                                                                                                                                                                                                                                                                                                                                                                                                                                                                                                                                                                                                                                                                                                                                                                                                                                                                                                                                                                                                                                                                                                                                                                                                                                                                                                                                                                                                                                                                                                                                                                                                                                                                                                                                                                                                                                                                                                                                                                                                                                                                                                                                                                                                  of a vehicular mounted ms in this standard, a vehicular mounted ms is an ms where the used antenna is physically mounted to the outside of a vehicle. vehicles include, for example, trucks, buses, trains and ships. 4 mobile station output and power control gsm and dcs ms are categorized into classes according to their maximum output power as defined in gsm 05.05. the mean output power for each of these classes is as follows in table 1: table 1: mean output power nominal maximum mean power (milliwatts) ms class full rate half rate gsm class 2 gsm class 3 gsm class 4 gsm class 5 960 600 240 96 500 312 125 50 dcs class 1 dcs class 2 dcs class 3 120 30 480 62 16 250 a multi-band ms has a combination of power classes, one from each of the bands of operation in the table above. any combination can be used. gsm and dcs 1800 mss must be capable of reducing transmitter output power on command from a base station. see gsm 05.05. 5 configuration possibilities any given configuration will be a combination of attributes mentioned in clause 3 above and may include additional features e.g. (...\...) [the expected end of this definition was beyond the limit of 200 words] </w:t>
      </w:r>
    </w:p>
    <w:p w:rsidR="00761C1B" w:rsidRDefault="00761C1B" w:rsidP="00761C1B">
      <w:r>
        <w:t>SOURCE: Used in EN 300 919 V7.0.1, clause 3.4</w:t>
      </w:r>
    </w:p>
    <w:p w:rsidR="00761C1B" w:rsidRDefault="00761C1B" w:rsidP="00761C1B"/>
    <w:p w:rsidR="00761C1B" w:rsidRDefault="00761C1B" w:rsidP="00761C1B">
      <w:r>
        <w:t xml:space="preserve">                                                                                                                                                                                                                                                                                                                                                                                                                                                                                                                                                                                                                                                                                                                                                                                                                                                                                                                                                                                                                                                                                                                                                                                                                                                                                                                                                                                                                                                                                                                                                                                                                                                                                                                                                                                                                                                                                                                                                                                                                                                                                                                                                                                                                                                                                                                                                                                                                                                                                                                                                                                                                                                                                                                                                                                                                                                                                                                                                                                                                                                                                                                                                                                                                                                                                                                                                                                                                                                                                                                                                                                                                                                                                                                                                                                                                                                                                                                                                                                                                                                                                                                                                                                                                                                                                                                                                                                                                                                                                                                                                                                                                                                                                                                                                                                                                                                                                                                                                                                                                                                                                                                                                                                                                                                                                                                                                                                                                                                                                                                                                                                                                                                                                                                                                                                                                                                                                                                                                                                                                                                                                                                                                                                                                                                                                                                                                                                                                                                                                                                                                                                                                                                                                                                                                                                                                                                                                                                                                                                                                                                                                                                                  of actions 7.6.1 add service to configuration addservicetoconfiguration action behaviour addservicetoconfigurationbhv behaviour defined as "the action adds the subtrees contained in the referenceserviceconfiguration addressed with referenceserviceconfiguration instance to an already existing customerprofile or any object class of the subtree of it referenced with managedobjectclass and managedobjectinstance. the action first verifies that the referenceserviceconfiguration identified in the action is valid. if not the agent returns an invalid reference error. if elements in the referenceserviceconfiguration instance are conflicting with the destination configuration, the action shall be rejected without changing the customer configuration. the service(s) provided by the referenced referenceserviceconfiguration is (are) instantiated based on the definition provided by a referenceserviceconfiguration. further data of existing object instances of the customer configuration (e.g. data which are configurable on a per subscriber basis) can be given with parameter customerdata. the subcomponent attributelist of parameter customerdata indicates how the data of the reference object classes / object instances (components of customerdata) are replaced for the extended customer service configuration. the parameter selectioninformation indicates to which destination class / instance(s) the subtree under the specified referenceserviceconfiguration instance shall be added. the destination instance(s) may be selected by scope / filter mechanisms. the attribute values of conditional packages (...\...) [the expected end of this definition was beyond the limit of 200 words] </w:t>
      </w:r>
    </w:p>
    <w:p w:rsidR="00761C1B" w:rsidRDefault="00761C1B" w:rsidP="00761C1B">
      <w:r>
        <w:t>SOURCE: Used in EN 300 291-01 V1.2.1, clause 7.6</w:t>
      </w:r>
    </w:p>
    <w:p w:rsidR="00761C1B" w:rsidRDefault="00761C1B" w:rsidP="00761C1B"/>
    <w:p w:rsidR="00761C1B" w:rsidRDefault="00761C1B" w:rsidP="00761C1B">
      <w:r>
        <w:t xml:space="preserve">                                                                                                                                                                                                                                                                                                                                                                                                                                                                                                                                                                                                                                                                                                                                                                                                                                                                                                                                                                                                                                                                                                                                                                                                                                                                                                                                                                                                                                                                                                                                                                                                                                                                                                                                                                                                                                                                                                                                                                                                                                                                                                                                                                                                                                                                                                                                                                                                                                                                                                                                                                                                                                                                                                                                                                                                                                                                                                                                                                                                                                                                                                                                                                                                                                                                                                                                                                                                                                                                                                                                                                                                                                                                                                                                                                                                                                                                                                                                                                                                                                                                                                                                                                                                                                                                                                                                                                                                                                                                                                                                                                                                                                                                                                                                                                                                                                                                                                                                                                                                                                                                                                                                                                                                                                                                                                                                                                                                                                                                                                                                                                                                                                                                                                                                                                                                                                                                                                                                                                                                                                                                                                                                                                                                                                                                                                                                                                                                                                                                                                                                                                                                                                                                                                                                                                                                                                                                                                                                                                                                                                                                                                                                  of actions establishmultilinecustomerconfiguration action behaviour establishmultilinecustomerconfigurationbhv behaviour defined as "the action copies the subtree (e.g. of a customerprofile) contained under an instance of referenceserviceconfiguration to a customer configuration contained in managedelement. it establishes the links from the customerprofile to the etsidirectorynumbere164 and vice versa. if the referenceserviceconfiguration instance does not exist, the agent returns an invalid reference error. the link to etsidirectorynumbere164 is indicated with parameter directorynumber. further data of existing object instances of the customer configuration (e.g. data which are configurable on a per subscriber basis, like additionalpbxnumber, multilinegroup, and etsiroutingblock) can be given with parameter customerdata. the subcomponent attributelist of parameter customerdata indicates how the data of the reference object classes/object instances (components of customerdata) are replaced for the customer configuration to be instantiated. this includes as well the pointers between the object instances, if they are not set by the resource automatically. this action shall not be used for the creation of multilinegroupmember instances. it has to be verified that the resulting customer configuration is consistent in itself. inconsistent pointers given with the establishmultilinecustomerconfigurationrequest are to be indicated by the resource using the parameter invalidreferenceerror, where the object instance of the referenced configuration and/or given in the (...\...) [the expected end of this definition was beyond the limit of 200 words] </w:t>
      </w:r>
    </w:p>
    <w:p w:rsidR="00761C1B" w:rsidRDefault="00761C1B" w:rsidP="00761C1B">
      <w:r>
        <w:t>SOURCE: Used in EN 300 291-02 V1.1.1, clause 7.6</w:t>
      </w:r>
    </w:p>
    <w:p w:rsidR="00761C1B" w:rsidRDefault="00761C1B" w:rsidP="00761C1B"/>
    <w:p w:rsidR="00761C1B" w:rsidRDefault="00761C1B" w:rsidP="00761C1B">
      <w:r>
        <w:t xml:space="preserve">                                                                                                                                                                                                                                                                                                                                                                                                                                                                                                                                                                                                                                                                                                                                                                                                                                                                                                                                                                                                                                                                                                                                                                                                                                                                                                                                                                                                                                                                                                                                                                                                                                                                                                                                                                                                                                                                                                                                                                                                                                                                                                                                                                                                                                                                                                                                                                                                                                                                                                                                                                                                                                                                                                                                                                                                                                                                                                                                                                                                                                                                                                                                                                                                                                                                                                                                                                                                                                                                                                                                                                                                                                                                                                                                                                                                                                                                                                                                                                                                                                                                                                                                                                                                                                                                                                                                                                                                                                                                                                                                                                                                                                                                                                                                                                                                                                                                                                                                                                                                                                                                                                                                                                                                                                                                                                                                                                                                                                                                                                                                                                                                                                                                                                                                                                                                                                                                                                                                                                                                                                                                                                                                                                                                                                                                                                                                                                                                                                                                                                                                                                                                                                                                                                                                                                                                                                                                                                                                                                                                                                                                                                                                  of actions no new actions are contained in the present document. </w:t>
      </w:r>
    </w:p>
    <w:p w:rsidR="00761C1B" w:rsidRDefault="00761C1B" w:rsidP="00761C1B">
      <w:r>
        <w:t>SOURCE: Used in EN 301 006-01 V1.2.2, clause 6.5</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these elements shall not be accessible to the end user and shall be declared by the manufacturer in the application form. the switching range is the maximum frequency range over which the receiver or the transmitter can be operated without without hardware or software modifications. the manufacturer shall, when submitting equipment for test, state the alignment ranges for the receiver and transmitter. the manufacturer shall also state the switching range of the receiver and the transmitter (which may differ). in the case of band ii lpd the transmitter frequency range shall be limited to 87,6 mhz to 107,9 mhz. </w:t>
      </w:r>
    </w:p>
    <w:p w:rsidR="00761C1B" w:rsidRDefault="00761C1B" w:rsidP="00761C1B">
      <w:r>
        <w:t>SOURCE: Used in EN 301 357 V2.1.1, clause 5.1.3</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these elements shall not be accessible to the end user.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in the case of band ii lpd the transmitter frequency range shall be limited to 87,6 mhz to 107,9 mhz. </w:t>
      </w:r>
    </w:p>
    <w:p w:rsidR="00761C1B" w:rsidRDefault="00761C1B" w:rsidP="00761C1B">
      <w:r>
        <w:t>SOURCE: Used in EN 301 357-01 V1.4.1, clause 5.1.2</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these elements shall not be accessible to the end user and shall be declared by the applicant in the application form.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w:t>
      </w:r>
    </w:p>
    <w:p w:rsidR="00761C1B" w:rsidRDefault="00761C1B" w:rsidP="00761C1B">
      <w:r>
        <w:t>SOURCE: Used in EN 300 422 V1.2.1, clause 5.1.2</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without any physical change of components other than: * programmable read only memories supplied by the manufacturer or the manufacturer's nominee; * crystals; * frequency setting elements (for the receiver and transmitter). these elements shall not be accessible to the end user and shall be declared by the manufacturer in the application form. the switching range is the maximum frequency range over which the receiver or the transmitter can be operated without hardware or software modifications. the manufacturer shall, when submitting equipment for test, state the alignment ranges for the receiver and transmitter. the manufacturer shall also state the switching range of the receiver and the transmitter (which may differ). </w:t>
      </w:r>
    </w:p>
    <w:p w:rsidR="00761C1B" w:rsidRDefault="00761C1B" w:rsidP="00761C1B">
      <w:r>
        <w:t>SOURCE: Used in EN 300 422-01 V2.1.2, clause 5.1.3 SOURCE: Used in EN 300 422-02 V2.1.1, clause 5.1.3 SOURCE: Used in EN 300 422-03 V2.1.1, clause 5.1.3 SOURCE: Used in EN 300 422-04 V2.1.1, clause 5.3</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without any physical change of components other than: * programmable read-only memories supplied by the manufacturer or the manufacturer's nominee; * crystals; * frequency setting elements (for the receiver and transmitter). these elements shall not be accessible to the end user and shall be declared by the applicant in the application form.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w:t>
      </w:r>
    </w:p>
    <w:p w:rsidR="00761C1B" w:rsidRDefault="00761C1B" w:rsidP="00761C1B">
      <w:r>
        <w:t>SOURCE: Used in EN 302 064 V2.1.1, clause 4.1.2.1 SOURCE: Used in EN 302 064-01 V1.1.1, clause 4.1.1.1</w:t>
      </w:r>
    </w:p>
    <w:p w:rsidR="00761C1B" w:rsidRDefault="00761C1B" w:rsidP="00761C1B"/>
    <w:p w:rsidR="00761C1B" w:rsidRDefault="00761C1B" w:rsidP="00761C1B">
      <w:r>
        <w:t xml:space="preserve">                                                                                                                                                                                                                                                                                                                                                                                                                                                                                                                                                                                                                                                                                                                                                                                                                                                                                                                                                                                                                                                                                                                                                                                                                                                                                                                                                                                                                                                                                                                                                                                                                                                                                                                                                                                                                                                                                                                                                                                                                                                                                                                                                                                                                                                                                                                                                                                                                                                                                                                                                                                                                                                                                                                                                                                                                                                                                                                                                                                                                                                                                                                                                                                                                                                                                                                                                                                                                                                                                                                                                                                                                                                                                                                                                                                                                                                                                                                                                                                                                                                                                                                                                                                                                                                                                                                                                                                                                                                                                                                                                                                                                                                                                                                                                                                                                                                                                                                                                                                                                                                                                                                                                                                                                                                                                                                                                                                                                                                                                                                                                                                                                                                                                                                                                                                                                                                                                                                                                                                                                                                                                                                                                                                                                                                                                                                                                                                                                                                                                                                                                                                                                                                                                                                                                                                                                                                                                                                                                                                                                                                                                                                                  of alignment and switching ranges the applicant shall, when submitting equipment for test, state the alignment ranges for the receiver and transmitter.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 applicant shall also state the switching range of the receiver and the transmitter (which may differ). the switching range is the maximum frequency range over which the receiver or the transmitter can be operated without reprogramming or realignment. </w:t>
      </w:r>
    </w:p>
    <w:p w:rsidR="00761C1B" w:rsidRDefault="00761C1B" w:rsidP="00761C1B">
      <w:r>
        <w:t>SOURCE: Used in EN 300 454-01 V1.1.2, clause 5.1.2</w:t>
      </w:r>
    </w:p>
    <w:p w:rsidR="00761C1B" w:rsidRDefault="00761C1B" w:rsidP="00761C1B"/>
    <w:p w:rsidR="00761C1B" w:rsidRDefault="00761C1B" w:rsidP="00761C1B">
      <w:r>
        <w:t xml:space="preserve">                                                                                                                                                                                                                                                                                                                                                                                                                                                                                                                                                                                                                                                                                                                                                                                                                                                                                                                                                                                                                                                                                                                                                                                                                                                                                                                                                                                                                                                                                                                                                                                                                                                                                                                                                                                                                                                                                                                                                                                                                                                                                                                                                                                                                                                                                                                                                                                                                                                                                                                                                                                                                                                                                                                                                                                                                                                                                                                                                                                                                                                                                                                                                                                                                                                                                                                                                                                                                                                                                                                                                                                                                                                                                                                                                                                                                                                                                                                                                                                                                                                                                                                                                                                                                                                                                                                                                                                                                                                                                                                                                                                                                                                                                                                                                                                                                                                                                                                                                                                                                                                                                                                                                                                                                                                                                                                                                                                                                                                                                                                                                                                                                                                                                                                                                                                                                                                                                                                                                                                                                                                                                                                                                                                                                                                                                                                                                                                                                                                                                                                                                                                                                                                                                                                                                                                                                                                                                                                                                                                                                                                                                                                                  of alignment range and switching range the manufacturer shall, when submitting equipment for type testing, state the alignment ranges for the receiver and the transmitter. the alignment range is defined as the frequency range over which the receiver and the transmitter can be programmed and/or realigned to operate, without any physical change of components other than programmable read only memories or crystals (for the receiver and the transmitter). the manufacturer shall also state the switching range of the receiver and the transmitter (which may differ). the switching range is the maximum frequency range over which the receiver or the transmitter can be operated without reprogramming or realignment. for the purpose of all measurements, the receiver and transmitter shall be considered separately. </w:t>
      </w:r>
    </w:p>
    <w:p w:rsidR="00761C1B" w:rsidRDefault="00761C1B" w:rsidP="00761C1B">
      <w:r>
        <w:t>SOURCE: Used in EN 300 390-01 V1.2.1, clause 4.1.2</w:t>
      </w:r>
    </w:p>
    <w:p w:rsidR="00761C1B" w:rsidRDefault="00761C1B" w:rsidP="00761C1B"/>
    <w:p w:rsidR="00761C1B" w:rsidRDefault="00761C1B" w:rsidP="00761C1B">
      <w:r>
        <w:t xml:space="preserve">                                                                                                                                                                                                                                                                                                                                                                                                                                                                                                                                                                                                                                                                                                                                                                                                                                                                                                                                                                                                                                                                                                                                                                                                                                                                                                                                                                                                                                                                                                                                                                                                                                                                                                                                                                                                                                                                                                                                                                                                                                                                                                                                                                                                                                                                                                                                                                                                                                                                                                                                                                                                                                                                                                                                                                                                                                                                                                                                                                                                                                                                                                                                                                                                                                                                                                                                                                                                                                                                                                                                                                                                                                                                                                                                                                                                                                                                                                                                                                                                                                                                                                                                                                                                                                                                                                                                                                                                                                                                                                                                                                                                                                                                                                                                                                                                                                                                                                                                                                                                                                                                                                                                                                                                                                                                                                                                                                                                                                                                                                                                                                                                                                                                                                                                                                                                                                                                                                                                                                                                                                                                                                                                                                                                                                                                                                                                                                                                                                                                                                                                                                                                                                                                                                                                                                                                                                                                                                                                                                                                                                                                                                                                  of an elliptical area the elliptical area shall be defined by an elliptical shape (figure 4) with point a that represents the center of the ellipse and the following parameters: a the length of the long semi-axis; b the length of the short semi-axis; ? azimuth angle of the long semi-axis. figure 4: elliptical area 5 elementary geometry 5.1 geometric function f to determine spatial characteristics of a point p(x,y) this clause defines a function f that an its station can use to determine whether a point p(x,y) is located inside, outside, at the centre, or at the border of a geographical area. the function has the following properties: where: x, y are the geographical coordinates of p. the function f(x,y) assumes the canonical form of the geometric shapes: the cartesian coordinate system has its origin in the center of the shape. its abscissa is parallel to the long side of the shapes. point p is defined relative to this coordinate system. 5.2 geometric function f for a circular area for a circular area the function f is defined by equation 1. (1) 5.3 geometric function f for a rectangular area for a rectangular area the function f is defined (...\...) [the expected end of this definition was beyond the limit of 200 words] </w:t>
      </w:r>
    </w:p>
    <w:p w:rsidR="00761C1B" w:rsidRDefault="00761C1B" w:rsidP="00761C1B">
      <w:r>
        <w:t>SOURCE: Used in EN 302 931 V1.1.1, clause 4.4</w:t>
      </w:r>
    </w:p>
    <w:p w:rsidR="00761C1B" w:rsidRDefault="00761C1B" w:rsidP="00761C1B"/>
    <w:p w:rsidR="00761C1B" w:rsidRDefault="00761C1B" w:rsidP="00761C1B">
      <w:r>
        <w:t xml:space="preserve">                                                                                                                                                                                                                                                                                                                                                                                                                                                                                                                                                                                                                                                                                                                                                                                                                                                                                                                                                                                                                                                                                                                                                                                                                                                                                                                                                                                                                                                                                                                                                                                                                                                                                                                                                                                                                                                                                                                                                                                                                                                                                                                                                                                                                                                                                                                                                                                                                                                                                                                                                                                                                                                                                                                                                                                                                                                                                                                                                                                                                                                                                                                                                                                                                                                                                                                                                                                                                                                                                                                                                                                                                                                                                                                                                                                                                                                                                                                                                                                                                                                                                                                                                                                                                                                                                                                                                                                                                                                                                                                                                                                                                                                                                                                                                                                                                                                                                                                                                                                                                                                                                                                                                                                                                                                                                                                                                                                                                                                                                                                                                                                                                                                                                                                                                                                                                                                                                                                                                                                                                                                                                                                                                                                                                                                                                                                                                                                                                                                                                                                                                                                                                                                                                                                                                                                                                                                                                                                                                                                                                                                                                                                                  of attributes 6.4.1 ac voltage threshold acvoltagethreshold attribute with attribute syntax asn1lelttypemodule.acvoltagethreshold; matches for equality; behaviour acvoltagethresholdbehaviour behaviour defined as "this attribute specifies the thresholds for ac voltage testing.";; registered as {attribute 1}; 6.4.2 capacitance threshold capacitancethreshold attribute with attribute syntax asn1lelttypemodule.capacitancethreshold; matches for equality; behaviour capacitancethresholdbehaviour behaviour defined as "this attribute specifies the thresholds for capacitance testing.";; registered as {attribute 2}; 6.4.3 dc voltage threshold dcvoltagethreshold attribute with attribute syntax asn1lelttypemodule.dcvoltagethreshold; matches for equality; behaviour dcvoltagethresholdbehaviour behaviour defined as "this attribute specifies the thresholds for dc voltage testing.";; registered as {attribute 3}; 6.4.4 dial speed threshold dialspeedthreshold attribute with attribute syntax asn1lelttypemodule.dialspeedthreshold; matches for equality; behaviour dialspeedthresholdbehaviour behaviour defined as "this attribute specifies the thresholds for testing the dial speed.";; registered as {attribute 4}; 6.4.5 isdn quick test isdnquicktesttobeperformed attribute with attribute syntax asn1lelttypemodule.isdnquicktesttobeperformed; matches for equality; behaviour isdnquicktesttobeperformedbehaviour behaviour defined as "this attribute specifies which types of quick tests are to be performed.";; registered as {attribute 5}; 6.4.6 metallic test access message mtamsg attribute with attribute syntax asn1lelttypemodule.mtamsg; matches for equality; behaviour mtamsgbehaviour behaviour defined as "this attribute specifies the return value of a metallic test access connection. possible values of a successful connection to the metallic test (...\...) [the expected end of this definition was beyond the limit of 200 words] </w:t>
      </w:r>
    </w:p>
    <w:p w:rsidR="00761C1B" w:rsidRDefault="00761C1B" w:rsidP="00761C1B">
      <w:r>
        <w:t>SOURCE: Used in EN 301 006-01 V1.2.2, clause 6.4</w:t>
      </w:r>
    </w:p>
    <w:p w:rsidR="00761C1B" w:rsidRDefault="00761C1B" w:rsidP="00761C1B"/>
    <w:p w:rsidR="00761C1B" w:rsidRDefault="00761C1B" w:rsidP="00761C1B">
      <w:r>
        <w:t xml:space="preserve">                                                                                                                                                                                                                                                                                                                                                                                                                                                                                                                                                                                                                                                                                                                                                                                                                                                                                                                                                                                                                                                                                                                                                                                                                                                                                                                                                                                                                                                                                                                                                                                                                                                                                                                                                                                                                                                                                                                                                                                                                                                                                                                                                                                                                                                                                                                                                                                                                                                                                                                                                                                                                                                                                                                                                                                                                                                                                                                                                                                                                                                                                                                                                                                                                                                                                                                                                                                                                                                                                                                                                                                                                                                                                                                                                                                                                                                                                                                                                                                                                                                                                                                                                                                                                                                                                                                                                                                                                                                                                                                                                                                                                                                                                                                                                                                                                                                                                                                                                                                                                                                                                                                                                                                                                                                                                                                                                                                                                                                                                                                                                                                                                                                                                                                                                                                                                                                                                                                                                                                                                                                                                                                                                                                                                                                                                                                                                                                                                                                                                                                                                                                                                                                                                                                                                                                                                                                                                                                                                                                                                                                                                                                                  of attributes accountsuspension attribute with attribute syntax customeradminmodulev2.blockingdirection; matches for equality; behaviour accountsuspensionbhv behaviour defined as "it gives the blocking direction for blocking (none, incoming, outgoing, bothways) due to non-payment.";; registered as {ocaattribute 1}; adminblocking attribute with attribute syntax customeradminmodulev2.blockingdirection; matches for equality; behaviour adminblockingbhv behaviour defined as "it gives the blocking direction for administrative blocking (none, incoming, outgoing, bothways)";; registered as {ocaattribute 2}; adviceofchargeactivation attribute with attribute syntax customeradminmodulev2.adviceofchargeactivation; matches for equality; behaviour adviceofchargeactivationbhv behaviour defined as "flag indicating whether the service is available for all calls automatically or on a per call basis.";; registered as {ocaattribute 3}; alarmcalltype attribute with attribute syntax customeradminmodulev2.alarmcalltype; matches for equality; behaviour alarmcalltypebhv behaviour defined as "it gives the type of alarm call (casual, regular consecutive days, regular specified days) and the related program if the type is not casual.";; registered as {ocaattribute 4}; announcementnumber attribute with attribute syntax customeradminmodulev2.number; matches for equality; behaviour announcementnumberbhv behaviour defined as "it gives the announcement number (integer). which announcement corresponds with an announcement number is a matter of local implementation.";; registered as {ocaattribute 5}; assocdefaultdn attribute with attribute syntax customeradminmodulev2.isdnnb; matches for equality; behaviour assocdefaultdnbhv behaviour defined as "it gives the default directory number for an (...\...) [the expected end of this definition was beyond the limit of 200 words] </w:t>
      </w:r>
    </w:p>
    <w:p w:rsidR="00761C1B" w:rsidRDefault="00761C1B" w:rsidP="00761C1B">
      <w:r>
        <w:t>SOURCE: Used in EN 300 291-01 V1.2.1, clause 7.4</w:t>
      </w:r>
    </w:p>
    <w:p w:rsidR="00761C1B" w:rsidRDefault="00761C1B" w:rsidP="00761C1B"/>
    <w:p w:rsidR="00761C1B" w:rsidRDefault="00761C1B" w:rsidP="00761C1B">
      <w:r>
        <w:t xml:space="preserve">                                                                                                                                                                                                                                                                                                                                                                                                                                                                                                                                                                                                                                                                                                                                                                                                                                                                                                                                                                                                                                                                                                                                                                                                                                                                                                                                                                                                                                                                                                                                                                                                                                                                                                                                                                                                                                                                                                                                                                                                                                                                                                                                                                                                                                                                                                                                                                                                                                                                                                                                                                                                                                                                                                                                                                                                                                                                                                                                                                                                                                                                                                                                                                                                                                                                                                                                                                                                                                                                                                                                                                                                                                                                                                                                                                                                                                                                                                                                                                                                                                                                                                                                                                                                                                                                                                                                                                                                                                                                                                                                                                                                                                                                                                                                                                                                                                                                                                                                                                                                                                                                                                                                                                                                                                                                                                                                                                                                                                                                                                                                                                                                                                                                                                                                                                                                                                                                                                                                                                                                                                                                                                                                                                                                                                                                                                                                                                                                                                                                                                                                                                                                                                                                                                                                                                                                                                                                                                                                                                                                                                                                                                                                  of attributes it is to be regarded that the attribute syntax of some attributes is defined in the asn.1 defined types module of en 300 291-1 [2] (customeradminmodulev2). accesstype attribute with attribute syntax customeradminmodulev2part2.accesstype; matches for equality; behaviour accesstypebhv behaviour defined as "it gives the type of access (e.g. analogue or isdn).";; registered as {oca2attribute 1}; digitsforholding attribute with attribute syntax customeradminmodulev2part2.digitsforholding; matches for equality; behaviour digitsforholdingbhv behaviour defined as "it gives the number of digits that shall be received additionally to the digits of the fixed part of the pilot directory number before a pabx link is seized.";; registered as {oca2attribute 2}; dntypeforama attribute with attribute syntax customeradminmodulev2part2.dntype; matches for equality; behaviour dntypeforamabhv behaviour defined as "it identifies how charging is performed on a customer configuration.";; registered as {oca2attribute 3}; dntypeforanumberidentification attribute with attribute syntax customeradminmodulev2part2.dntype; matches for equality; behaviour dntypeforanumberidentificationbhv behaviour defined as "it gives the directory number for calling line identification of a customer configuration.";; registered as {oca2attribute 4}; dntypeformetering attribute with attribute syntax customeradminmodulev2part2.dntype; matches for equality; behaviour dntypeformeteringbhv behaviour defined as "it provides the directory number for collection of the metering counter information to a customer configuration.";; registered as {oca2attribute 5}; dualhomingnumber attribute with attribute (...\...) [the expected end of this definition was beyond the limit of 200 words] </w:t>
      </w:r>
    </w:p>
    <w:p w:rsidR="00761C1B" w:rsidRDefault="00761C1B" w:rsidP="00761C1B">
      <w:r>
        <w:t>SOURCE: Used in EN 300 291-02 V1.1.1, clause 7.4</w:t>
      </w:r>
    </w:p>
    <w:p w:rsidR="00761C1B" w:rsidRDefault="00761C1B" w:rsidP="00761C1B"/>
    <w:p w:rsidR="00761C1B" w:rsidRDefault="00761C1B" w:rsidP="00761C1B">
      <w:r>
        <w:t xml:space="preserve">                                                                                                                                                                                                                                                                                                                                                                                                                                                                                                                                                                                                                                                                                                                                                                                                                                                                                                                                                                                                                                                                                                                                                                                                                                                                                                                                                                                                                                                                                                                                                                                                                                                                                                                                                                                                                                                                                                                                                                                                                                                                                                                                                                                                                                                                                                                                                                                                                                                                                                                                                                                                                                                                                                                                                                                                                                                                                                                                                                                                                                                                                                                                                                                                                                                                                                                                                                                                                                                                                                                                                                                                                                                                                                                                                                                                                                                                                                                                                                                                                                                                                                                                                                                                                                                                                                                                                                                                                                                                                                                                                                                                                                                                                                                                                                                                                                                                                                                                                                                                                                                                                                                                                                                                                                                                                                                                                                                                                                                                                                                                                                                                                                                                                                                                                                                                                                                                                                                                                                                                                                                                                                                                                                                                                                                                                                                                                                                                                                                                                                                                                                                                                                                                                                                                                                                                                                                                                                                                                                                                                                                                                                                                  of attributes this subclause provides the description of all generic attributes used within this information model. the following generic attributes have been identified and their definition can be found within the appropriate standards mentioned in the text: - relative distinguished name (rdn); - state attributes; - relationship attributes. the attributes specific to this information model are already defined within the object class descriptions. 5.2.1 relative distinguished name the semantics of the rdn attribute type are specified in ccitt recommendation x.720 [12]. this attribute type is used to identify an instance of a managed object uniquely within the scope of its immediate superior in the management information tree. this is modelled as a single-valued attribute type: value type: identifier, graphic string or integer; inherent properties: the value shall be unique within the scope of superior managed object instance; permitted operations: get only; implicit relations: the object instance is contained in the superior managed object instance; specification properties: this attribute type may be used for naming all object classes defined in the present document. 5.2.2 state attributes state related attributes of managed objects in this information model comprise the generic state model as defined by ccitt recommendation x.731 [15] and every specific (...\...) [the expected end of this definition was beyond the limit of 200 words] </w:t>
      </w:r>
    </w:p>
    <w:p w:rsidR="00761C1B" w:rsidRDefault="00761C1B" w:rsidP="00761C1B">
      <w:r>
        <w:t>SOURCE: Used in EN 301 006-01 V1.2.2, clause 5.2</w:t>
      </w:r>
    </w:p>
    <w:p w:rsidR="00761C1B" w:rsidRDefault="00761C1B" w:rsidP="00761C1B"/>
    <w:p w:rsidR="00761C1B" w:rsidRDefault="00761C1B" w:rsidP="00761C1B">
      <w:r>
        <w:t xml:space="preserve">                                                                                                                                                                                                                                                                                                                                                                                                                                                                                                                                                                                                                                                                                                                                                                                                                                                                                                                                                                                                                                                                                                                                                                                                                                                                                                                                                                                                                                                                                                                                                                                                                                                                                                                                                                                                                                                                                                                                                                                                                                                                                                                                                                                                                                                                                                                                                                                                                                                                                                                                                                                                                                                                                                                                                                                                                                                                                                                                                                                                                                                                                                                                                                                                                                                                                                                                                                                                                                                                                                                                                                                                                                                                                                                                                                                                                                                                                                                                                                                                                                                                                                                                                                                                                                                                                                                                                                                                                                                                                                                                                                                                                                                                                                                                                                                                                                                                                                                                                                                                                                                                                                                                                                                                                                                                                                                                                                                                                                                                                                                                                                                                                                                                                                                                                                                                                                                                                                                                                                                                                                                                                                                                                                                                                                                                                                                                                                                                                                                                                                                                                                                                                                                                                                                                                                                                                                                                                                                                                                                                                                                                                                                                  of bcc protocol primitives, messages and timers table 26 defines the bcc protocol primitives, messages and timers at the le side of the v5.2 interface. these protocol events are used in the le state transition table shown in table 46 of subclause 17.7. table 26: le side bcc protocol primitives, messages and timers direction description mdu-bcc(allocation request) rm--&gt;bcc_pe initiation of bearer channel allocation process mdu-bcc(allocation confirmation rm&lt;--bcc_pe completion of bearer channel allocation process mdu-bcc(allocation reject indication) rm&lt;--bcc_pe completion of bearer channel allocation process is not possible mdu-bcc(allocation error indication) rm&lt;--bcc_pe after retransmissions of the allocation message no response is received from the an side mdu-bcc(de-allocation request) rm--&gt;bcc_pe initiation of bearer channel de-allocation process mdu-bcc(de-allocation confirmation) rm&lt;--bcc_pe completion of bearer channel de-allocation process mdu-bcc(de-allocation reject indication) rm&lt;--bcc_pe completion of bearer channel de-allocation process is not possible mdu-bcc(de-allocation error indication) rm&lt;--bcc_pe after retransmissions of the de-allocation message no response is received from the an side mdu-bcc(audit request) rm--&gt;bcc_pe initiation of audit procedure process mdu-bcc(audit confirmation) rm&lt;--bcc_pe completion of audit procedure process mdu-bcc(audit error indication) rm&lt;--bcc_pe after retransmissions of the audit message no response is received from the an side mdu-bcc(an fault indication) rm&lt;--bcc_pe initiation of an internal failure procedure process mdu-bcc(protocol error (...\...) [the expected end of this definition was beyond the limit of 200 words] </w:t>
      </w:r>
    </w:p>
    <w:p w:rsidR="00761C1B" w:rsidRDefault="00761C1B" w:rsidP="00761C1B">
      <w:r>
        <w:t>SOURCE: Used in EN 300 347-01 V2.2.2, clause 17.2.2</w:t>
      </w:r>
    </w:p>
    <w:p w:rsidR="00761C1B" w:rsidRDefault="00761C1B" w:rsidP="00761C1B"/>
    <w:p w:rsidR="00761C1B" w:rsidRDefault="00761C1B" w:rsidP="00761C1B">
      <w:r>
        <w:t xml:space="preserve">                                                                                                                                                                                                                                                                                                                                                                                                                                                                                                                                                                                                                                                                                                                                                                                                                                                                                                                                                                                                                                                                                                                                                                                                                                                                                                                                                                                                                                                                                                                                                                                                                                                                                                                                                                                                                                                                                                                                                                                                                                                                                                                                                                                                                                                                                                                                                                                                                                                                                                                                                                                                                                                                                                                                                                                                                                                                                                                                                                                                                                                                                                                                                                                                                                                                                                                                                                                                                                                                                                                                                                                                                                                                                                                                                                                                                                                                                                                                                                                                                                                                                                                                                                                                                                                                                                                                                                                                                                                                                                                                                                                                                                                                                                                                                                                                                                                                                                                                                                                                                                                                                                                                                                                                                                                                                                                                                                                                                                                                                                                                                                                                                                                                                                                                                                                                                                                                                                                                                                                                                                                                                                                                                                                                                                                                                                                                                                                                                                                                                                                                                                                                                                                                                                                                                                                                                                                                                                                                                                                                                                                                                                                                  of bcc protocol states 17.2.1.1 bcc states in the an bcc operational state (anbcc0): the an bcc protocol entity is a slave of the le for the purpose of the bcc protocol processes initiated by the le (allocation, de-allocation and audit processes). for all these processes only one operational state ("bcc operational" state) is defined within the an bcc protocol entity. bcc an fault report state (anbcc1): the bcc protocol entity in the an considers a process in this state when an an fault message has been sent. the an is now waiting for the reception of an an fault acknowledge message before the expiration of timer tbcc5. 17.2.1.2 bcc states in the le bcc null state (lebcc0): the bcc protocol entity in the le considers a process in this state when it is not yet related to any allocation or de-allocation procedure. bcc waiting allocation state (lebcc1): the bcc protocol entity in the le considers a process in this state when an allocation message has been sent. the le is now waiting for the reception of an allocation complete message or an allocation reject message before the expiration of timer tbcc1. when being in this state an internal request (...\...) [the expected end of this definition was beyond the limit of 200 words] </w:t>
      </w:r>
    </w:p>
    <w:p w:rsidR="00761C1B" w:rsidRDefault="00761C1B" w:rsidP="00761C1B">
      <w:r>
        <w:t>SOURCE: Used in EN 300 347-01 V2.2.2, clause 17.2.1</w:t>
      </w:r>
    </w:p>
    <w:p w:rsidR="00761C1B" w:rsidRDefault="00761C1B" w:rsidP="00761C1B"/>
    <w:p w:rsidR="00761C1B" w:rsidRDefault="00761C1B" w:rsidP="00761C1B">
      <w:r>
        <w:t xml:space="preserve">                                                                                                                                                                                                                                                                                                                                                                                                                                                                                                                                                                                                                                                                                                                                                                                                                                                                                                                                                                                                                                                                                                                                                                                                                                                                                                                                                                                                                                                                                                                                                                                                                                                                                                                                                                                                                                                                                                                                                                                                                                                                                                                                                                                                                                                                                                                                                                                                                                                                                                                                                                                                                                                                                                                                                                                                                                                                                                                                                                                                                                                                                                                                                                                                                                                                                                                                                                                                                                                                                                                                                                                                                                                                                                                                                                                                                                                                                                                                                                                                                                                                                                                                                                                                                                                                                                                                                                                                                                                                                                                                                                                                                                                                                                                                                                                                                                                                                                                                                                                                                                                                                                                                                                                                                                                                                                                                                                                                                                                                                                                                                                                                                                                                                                                                                                                                                                                                                                                                                                                                                                                                                                                                                                                                                                                                                                                                                                                                                                                                                                                                                                                                                                                                                                                                                                                                                                                                                                                                                                                                                                                                                                                                  of behaviours no general behaviours were identified. </w:t>
      </w:r>
    </w:p>
    <w:p w:rsidR="00761C1B" w:rsidRDefault="00761C1B" w:rsidP="00761C1B">
      <w:r>
        <w:t>SOURCE: Used in EN 300 291-01 V1.2.1, clause 7.5 SOURCE: Used in EN 300 291-02 V1.1.1, clause 7.5</w:t>
      </w:r>
    </w:p>
    <w:p w:rsidR="00761C1B" w:rsidRDefault="00761C1B" w:rsidP="00761C1B"/>
    <w:p w:rsidR="00761C1B" w:rsidRDefault="00761C1B" w:rsidP="00761C1B">
      <w:r>
        <w:t xml:space="preserve">                                                                                                                                                                                                                                                                                                                                                                                                                                                                                                                                                                                                                                                                                                                                                                                                                                                                                                                                                                                                                                                                                                                                                                                                                                                                                                                                                                                                                                                                                                                                                                                                                                                                                                                                                                                                                                                                                                                                                                                                                                                                                                                                                                                                                                                                                                                                                                                                                                                                                                                                                                                                                                                                                                                                                                                                                                                                                                                                                                                                                                                                                                                                                                                                                                                                                                                                                                                                                                                                                                                                                                                                                                                                                                                                                                                                                                                                                                                                                                                                                                                                                                                                                                                                                                                                                                                                                                                                                                                                                                                                                                                                                                                                                                                                                                                                                                                                                                                                                                                                                                                                                                                                                                                                                                                                                                                                                                                                                                                                                                                                                                                                                                                                                                                                                                                                                                                                                                                                                                                                                                                                                                                                                                                                                                                                                                                                                                                                                                                                                                                                                                                                                                                                                                                                                                                                                                                                                                                                                                                                                                                                                                                                  of boundaries 5.4.1 general the ict site(s) under consideration shall be viewed as a system with boundaries through which energy dedicated to the ict site(s) flows. two forms of flow can be used to operate an ict site: * electrical energy providing function to the: - ict equipment; - environmental control systems supporting the function of the ict equipment; - other facilities and infrastructure of the ict site; * thermal energy in the form of: - heat from a source: energy flows from the source into the ict site which can be used for cooling and, in rare cases, for producing electricity; - heat discharge: energy flows from the ict site to a heat discharge system for cooling purposes. energy in either form shall not be counted twice. 5.4.2 flows of electrical energy figure 4 shows a schematic in relation to the electrical energy input to the ict site. sources include: * delivered electricity supply (e.g. utility); * dedicated local generation of electricity (via conversion of fuels and/or local heat sources). figure 4: electrical energy flows when an electricity generating subsystem is dedicated to the ict site (e.g. a combination of power generators and energy storage), the electrical energy flow (...\...) [the expected end of this definition was beyond the limit of 200 words] </w:t>
      </w:r>
    </w:p>
    <w:p w:rsidR="00761C1B" w:rsidRDefault="00761C1B" w:rsidP="00761C1B">
      <w:r>
        <w:t>SOURCE: Used in EN 305 200-0201 V1.1.1, clause 5.4 SOURCE: Used in EN 305 200-0301 V1.1.1, clause 5.4</w:t>
      </w:r>
    </w:p>
    <w:p w:rsidR="00761C1B" w:rsidRDefault="00761C1B" w:rsidP="00761C1B"/>
    <w:p w:rsidR="00761C1B" w:rsidRDefault="00761C1B" w:rsidP="00761C1B">
      <w:r>
        <w:t xml:space="preserve">                                                                                                                                                                                                                                                                                                                                                                                                                                                                                                                                                                                                                                                                                                                                                                                                                                                                                                                                                                                                                                                                                                                                                                                                                                                                                                                                                                                                                                                                                                                                                                                                                                                                                                                                                                                                                                                                                                                                                                                                                                                                                                                                                                                                                                                                                                                                                                                                                                                                                                                                                                                                                                                                                                                                                                                                                                                                                                                                                                                                                                                                                                                                                                                                                                                                                                                                                                                                                                                                                                                                                                                                                                                                                                                                                                                                                                                                                                                                                                                                                                                                                                                                                                                                                                                                                                                                                                                                                                                                                                                                                                                                                                                                                                                                                                                                                                                                                                                                                                                                                                                                                                                                                                                                                                                                                                                                                                                                                                                                                                                                                                                                                                                                                                                                                                                                                                                                                                                                                                                                                                                                                                                                                                                                                                                                                                                                                                                                                                                                                                                                                                                                                                                                                                                                                                                                                                                                                                                                                                                                                                                                                                                                  of boundaries each kpi shall define the elements of the operational infrastructure to be included in any measurements or calculations. each kpi shall define the treatment of resources at the interfaces to the operational infrastructure to which the kpi applies. </w:t>
      </w:r>
    </w:p>
    <w:p w:rsidR="00761C1B" w:rsidRDefault="00761C1B" w:rsidP="00761C1B">
      <w:r>
        <w:t>SOURCE: Used in EN 305 200-01 V1.1.1, clause 5.4</w:t>
      </w:r>
    </w:p>
    <w:p w:rsidR="00761C1B" w:rsidRDefault="00761C1B" w:rsidP="00761C1B"/>
    <w:p w:rsidR="00761C1B" w:rsidRDefault="00761C1B" w:rsidP="00761C1B">
      <w:r>
        <w:t xml:space="preserve">                                                                                                                                                                                                                                                                                                                                                                                                                                                                                                                                                                                                                                                                                                                                                                                                                                                                                                                                                                                                                                                                                                                                                                                                                                                                                                                                                                                                                                                                                                                                                                                                                                                                                                                                                                                                                                                                                                                                                                                                                                                                                                                                                                                                                                                                                                                                                                                                                                                                                                                                                                                                                                                                                                                                                                                                                                                                                                                                                                                                                                                                                                                                                                                                                                                                                                                                                                                                                                                                                                                                                                                                                                                                                                                                                                                                                                                                                                                                                                                                                                                                                                                                                                                                                                                                                                                                                                                                                                                                                                                                                                                                                                                                                                                                                                                                                                                                                                                                                                                                                                                                                                                                                                                                                                                                                                                                                                                                                                                                                                                                                                                                                                                                                                                                                                                                                                                                                                                                                                                                                                                                                                                                                                                                                                                                                                                                                                                                                                                                                                                                                                                                                                                                                                                                                                                                                                                                                                                                                                                                                                                                                                                                  of boundaries see clause 4.1.4. </w:t>
      </w:r>
    </w:p>
    <w:p w:rsidR="00761C1B" w:rsidRDefault="00761C1B" w:rsidP="00761C1B">
      <w:r>
        <w:t>SOURCE: Used in EN 305 200-0202 V1.2.1, clause 5.4</w:t>
      </w:r>
    </w:p>
    <w:p w:rsidR="00761C1B" w:rsidRDefault="00761C1B" w:rsidP="00761C1B"/>
    <w:p w:rsidR="00761C1B" w:rsidRDefault="00761C1B" w:rsidP="00761C1B">
      <w:r>
        <w:t xml:space="preserve">                                                                                                                                                                                                                                                                                                                                                                                                                                                                                                                                                                                                                                                                                                                                                                                                                                                                                                                                                                                                                                                                                                                                                                                                                                                                                                                                                                                                                                                                                                                                                                                                                                                                                                                                                                                                                                                                                                                                                                                                                                                                                                                                                                                                                                                                                                                                                                                                                                                                                                                                                                                                                                                                                                                                                                                                                                                                                                                                                                                                                                                                                                                                                                                                                                                                                                                                                                                                                                                                                                                                                                                                                                                                                                                                                                                                                                                                                                                                                                                                                                                                                                                                                                                                                                                                                                                                                                                                                                                                                                                                                                                                                                                                                                                                                                                                                                                                                                                                                                                                                                                                                                                                                                                                                                                                                                                                                                                                                                                                                                                                                                                                                                                                                                                                                                                                                                                                                                                                                                                                                                                                                                                                                                                                                                                                                                                                                                                                                                                                                                                                                                                                                                                                                                                                                                                                                                                                                                                                                                                                                                                                                                                                  of boundaries see clause 5.1. </w:t>
      </w:r>
    </w:p>
    <w:p w:rsidR="00761C1B" w:rsidRDefault="00761C1B" w:rsidP="00761C1B">
      <w:r>
        <w:t>SOURCE: Used in EN 305 200-0203 V1.1.1, clause 5.4</w:t>
      </w:r>
    </w:p>
    <w:p w:rsidR="00761C1B" w:rsidRDefault="00761C1B" w:rsidP="00761C1B"/>
    <w:p w:rsidR="00761C1B" w:rsidRDefault="00761C1B" w:rsidP="00761C1B">
      <w:r>
        <w:t xml:space="preserve">                                                                                                                                                                                                                                                                                                                                                                                                                                                                                                                                                                                                                                                                                                                                                                                                                                                                                                                                                                                                                                                                                                                                                                                                                                                                                                                                                                                                                                                                                                                                                                                                                                                                                                                                                                                                                                                                                                                                                                                                                                                                                                                                                                                                                                                                                                                                                                                                                                                                                                                                                                                                                                                                                                                                                                                                                                                                                                                                                                                                                                                                                                                                                                                                                                                                                                                                                                                                                                                                                                                                                                                                                                                                                                                                                                                                                                                                                                                                                                                                                                                                                                                                                                                                                                                                                                                                                                                                                                                                                                                                                                                                                                                                                                                                                                                                                                                                                                                                                                                                                                                                                                                                                                                                                                                                                                                                                                                                                                                                                                                                                                                                                                                                                                                                                                                                                                                                                                                                                                                                                                                                                                                                                                                                                                                                                                                                                                                                                                                                                                                                                                                                                                                                                                                                                                                                                                                                                                                                                                                                                                                                                                                                  of boundaries the boundaries of energy consumption with the cable access network are defined in figure 3. </w:t>
      </w:r>
    </w:p>
    <w:p w:rsidR="00761C1B" w:rsidRDefault="00761C1B" w:rsidP="00761C1B">
      <w:r>
        <w:t>SOURCE: Used in EN 305 200-0404 V1.1.1, clause 5.4</w:t>
      </w:r>
    </w:p>
    <w:p w:rsidR="00761C1B" w:rsidRDefault="00761C1B" w:rsidP="00761C1B"/>
    <w:p w:rsidR="00761C1B" w:rsidRDefault="00761C1B" w:rsidP="00761C1B">
      <w:r>
        <w:t xml:space="preserve">                                                                                                                                                                                                                                                                                                                                                                                                                                                                                                                                                                                                                                                                                                                                                                                                                                                                                                                                                                                                                                                                                                                                                                                                                                                                                                                                                                                                                                                                                                                                                                                                                                                                                                                                                                                                                                                                                                                                                                                                                                                                                                                                                                                                                                                                                                                                                                                                                                                                                                                                                                                                                                                                                                                                                                                                                                                                                                                                                                                                                                                                                                                                                                                                                                                                                                                                                                                                                                                                                                                                                                                                                                                                                                                                                                                                                                                                                                                                                                                                                                                                                                                                                                                                                                                                                                                                                                                                                                                                                                                                                                                                                                                                                                                                                                                                                                                                                                                                                                                                                                                                                                                                                                                                                                                                                                                                                                                                                                                                                                                                                                                                                                                                                                                                                                                                                                                                                                                                                                                                                                                                                                                                                                                                                                                                                                                                                                                                                                                                                                                                                                                                                                                                                                                                                                                                                                                                                                                                                                                                                                                                                                                                  of cc object classes in the information model cc object classes are inherited from the super class callcontrolobjectclass, used for the purpose of object descriptions within the call description. for each object class, the argument type and unique identifier are defined. table 9 shows the definition of the cc object classes in the information model described in deg/sps-05134 (bibliography) using asn.1 as defined in itu-t recommendations x.680 [1], x.681 [2], x.682 [3], x.683 [4]. table 9: definition of cc object classes in the information model call-object-class-definitions { itu-t identified-organization etsi 2092 call-object-class-definitions (5) } definitions automatic tags ::= begin exports call, localpartyep, remotepartyep, directcallassociation, remotecallassociation, servicecomponent,bearerid; imports callcontrolobjectclass from call-control-object-super-class { itu-t identified-organization etsi 2092 call-control-object-super-class (4) } presentedaddressscreened, partynumber, partysubaddress from addressing-data-elements { itu-t recommendation q 932 addressing-data-elements (7) } ; ccobjectclasses object identifier ::= { itu-t identified-organization etsi 2092 cc-object-classes (6) } call callcontrolobjectclass ::= { argument sequence { localpepid objectreferenceid, remotepepid objectreferenceid, servicereference objectreferenceid optional, directcallassociationids objectreferenceidlist, remotecallassociationids objectreferenceidlist optional, beareridlist beareridlist optional, telecomsservicetype telecomsservicetype, callpermissions opencall } identifier { ccobjectclasses 1 } } objectreferenceid ::= integer (-2147483648 .. 2147483647) -- 4 octets -- refers to an object reference, unique to each object within a call objectreferenceidlist (...\...) [the expected end of this definition was beyond the limit of 200 words] </w:t>
      </w:r>
    </w:p>
    <w:p w:rsidR="00761C1B" w:rsidRDefault="00761C1B" w:rsidP="00761C1B">
      <w:r>
        <w:t>SOURCE: Used in EN 302 092-01 V1.2.2, clause 8.3</w:t>
      </w:r>
    </w:p>
    <w:p w:rsidR="00761C1B" w:rsidRDefault="00761C1B" w:rsidP="00761C1B"/>
    <w:p w:rsidR="00761C1B" w:rsidRDefault="00761C1B" w:rsidP="00761C1B">
      <w:r>
        <w:t xml:space="preserve">                                                                                                                                                                                                                                                                                                                                                                                                                                                                                                                                                                                                                                                                                                                                                                                                                                                                                                                                                                                                                                                                                                                                                                                                                                                                                                                                                                                                                                                                                                                                                                                                                                                                                                                                                                                                                                                                                                                                                                                                                                                                                                                                                                                                                                                                                                                                                                                                                                                                                                                                                                                                                                                                                                                                                                                                                                                                                                                                                                                                                                                                                                                                                                                                                                                                                                                                                                                                                                                                                                                                                                                                                                                                                                                                                                                                                                                                                                                                                                                                                                                                                                                                                                                                                                                                                                                                                                                                                                                                                                                                                                                                                                                                                                                                                                                                                                                                                                                                                                                                                                                                                                                                                                                                                                                                                                                                                                                                                                                                                                                                                                                                                                                                                                                                                                                                                                                                                                                                                                                                                                                                                                                                                                                                                                                                                                                                                                                                                                                                                                                                                                                                                                                                                                                                                                                                                                                                                                                                                                                                                                                                                                                                  of cc object super class table 8 shows the definition of the cc object super class using asn.1 as defined in itu-t recommendations x.680 [1], x.681 [2], x.682 [3], x.683 [4]. table 8: definition of cc object super class call-control-object-super-class { itu-t identified-organization etsi 2092 call-control-object-super-class (4) } definitions automatic tags ::= begin exports callcontrolobjectclass; callcontrolobjectclass ::= class { &amp;argumenttype optional, &amp;argumenttypeoptional boolean optional, &amp;objectclassidentifier object identifier unique } with syntax { [argument &amp;argumenttype [optional &amp;argumenttypeoptional] ] identifier &amp;objectclassidentifier } end -- call-control-object-super-class </w:t>
      </w:r>
    </w:p>
    <w:p w:rsidR="00761C1B" w:rsidRDefault="00761C1B" w:rsidP="00761C1B">
      <w:r>
        <w:t>SOURCE: Used in EN 302 092-01 V1.2.2, clause 8.2</w:t>
      </w:r>
    </w:p>
    <w:p w:rsidR="00761C1B" w:rsidRDefault="00761C1B" w:rsidP="00761C1B"/>
    <w:p w:rsidR="00761C1B" w:rsidRDefault="00761C1B" w:rsidP="00761C1B">
      <w:r>
        <w:t xml:space="preserve">                                                                                                                                                                                                                                                                                                                                                                                                                                                                                                                                                                                                                                                                                                                                                                                                                                                                                                                                                                                                                                                                                                                                                                                                                                                                                                                                                                                                                                                                                                                                                                                                                                                                                                                                                                                                                                                                                                                                                                                                                                                                                                                                                                                                                                                                                                                                                                                                                                                                                                                                                                                                                                                                                                                                                                                                                                                                                                                                                                                                                                                                                                                                                                                                                                                                                                                                                                                                                                                                                                                                                                                                                                                                                                                                                                                                                                                                                                                                                                                                                                                                                                                                                                                                                                                                                                                                                                                                                                                                                                                                                                                                                                                                                                                                                                                                                                                                                                                                                                                                                                                                                                                                                                                                                                                                                                                                                                                                                                                                                                                                                                                                                                                                                                                                                                                                                                                                                                                                                                                                                                                                                                                                                                                                                                                                                                                                                                                                                                                                                                                                                                                                                                                                                                                                                                                                                                                                                                                                                                                                                                                                                                                                  of codec mode command/request decision thresholds the codec mode command/request decision thresholds shall be defined at call setup and/or handover by layer 3 signalling as defined in gsm 04.08 [2]. the decision thresholds may be changed during a call using a ratscch message. for each pair of neighbouring codec modes in the active codec set, a threshold and a hysteresis value in terms of normalized carrier to interference ratio (c/inorm), is defined. the lower decision threshold for switching from mode j to mode j-1 is given by the signalled threshold. the threshold is referred to as thr_mc_dn(j) or, thr_mr_dn(j) in subclause 3.3.2. the sum of the signalled threshold and hysteresis constitutes the upper threshold between the codec modes, referred to as thr_mc_up(j-1) or, thr_mr_up(j-1). figure 2 illustrates the definition of the decision thresholds, and the operational range of the codec modes. figure 2: definition of threshold and hysteresis for codec mode adaptation the switching thresholds shall be given by the network in a consistent order, i.e. such that: - thr_1 ? thr_2 ? thr_3, and - thr_1 + hyst_1 ? thr_2 + hyst_2 ? thr_3 + hyst_3. parameter name description range bits thr_1/2/3 lower thresholds for switching between between mode (...\...) [the expected end of this definition was beyond the limit of 200 words] </w:t>
      </w:r>
    </w:p>
    <w:p w:rsidR="00761C1B" w:rsidRDefault="00761C1B" w:rsidP="00761C1B">
      <w:r>
        <w:t>SOURCE: Used in EN 301 709 V8.0.1, clause 3.4.2</w:t>
      </w:r>
    </w:p>
    <w:p w:rsidR="00761C1B" w:rsidRDefault="00761C1B" w:rsidP="00761C1B"/>
    <w:p w:rsidR="00761C1B" w:rsidRDefault="00761C1B" w:rsidP="00761C1B">
      <w:r>
        <w:t xml:space="preserve">                                                                                                                                                                                                                                                                                                                                                                                                                                                                                                                                                                                                                                                                                                                                                                                                                                                                                                                                                                                                                                                                                                                                                                                                                                                                                                                                                                                                                                                                                                                                                                                                                                                                                                                                                                                                                                                                                                                                                                                                                                                                                                                                                                                                                                                                                                                                                                                                                                                                                                                                                                                                                                                                                                                                                                                                                                                                                                                                                                                                                                                                                                                                                                                                                                                                                                                                                                                                                                                                                                                                                                                                                                                                                                                                                                                                                                                                                                                                                                                                                                                                                                                                                                                                                                                                                                                                                                                                                                                                                                                                                                                                                                                                                                                                                                                                                                                                                                                                                                                                                                                                                                                                                                                                                                                                                                                                                                                                                                                                                                                                                                                                                                                                                                                                                                                                                                                                                                                                                                                                                                                                                                                                                                                                                                                                                                                                                                                                                                                                                                                                                                                                                                                                                                                                                                                                                                                                                                                                                                                                                                                                                                                                  of decoder homing frame the decoder homing frame is a fixed set of parameters as described in table 1. it is the natural response of the speech encoder, starting from its home state, to an encoder homing frame. this condition occurs if at least two encoder homing frames are input to the encoder consecutively. as for any 30 ms speech frame, the decoder homing frame is an encoded block of 137 bits. table 1 shall be read as follows: bit 1 appears on line 1 column 1, bit 2 on line 1 column 2 and bit 137 on the last line, last column. only for the convenience of the reader, those 137 bits are split by strings of 8 in table 1. table 1: values of the 137 bits in the decoder homing frame (bit 1 in upper left side) 10111111 01110011 11010100 11000011 01110100 11110011 10000000 00111111 00111000 01100000 00000100 11100111 10001000 00000111 00101000 01100011 11100100 1 </w:t>
      </w:r>
    </w:p>
    <w:p w:rsidR="00761C1B" w:rsidRDefault="00761C1B" w:rsidP="00761C1B">
      <w:r>
        <w:t>SOURCE: Used in EN 300 395-03 V1.2.1, clause 5.2.1</w:t>
      </w:r>
    </w:p>
    <w:p w:rsidR="00761C1B" w:rsidRDefault="00761C1B" w:rsidP="00761C1B"/>
    <w:p w:rsidR="00761C1B" w:rsidRDefault="00761C1B" w:rsidP="00761C1B">
      <w:r>
        <w:t xml:space="preserve">                                                                                                                                                                                                                                                                                                                                                                                                                                                                                                                                                                                                                                                                                                                                                                                                                                                                                                                                                                                                                                                                                                                                                                                                                                                                                                                                                                                                                                                                                                                                                                                                                                                                                                                                                                                                                                                                                                                                                                                                                                                                                                                                                                                                                                                                                                                                                                                                                                                                                                                                                                                                                                                                                                                                                                                                                                                                                                                                                                                                                                                                                                                                                                                                                                                                                                                                                                                                                                                                                                                                                                                                                                                                                                                                                                                                                                                                                                                                                                                                                                                                                                                                                                                                                                                                                                                                                                                                                                                                                                                                                                                                                                                                                                                                                                                                                                                                                                                                                                                                                                                                                                                                                                                                                                                                                                                                                                                                                                                                                                                                                                                                                                                                                                                                                                                                                                                                                                                                                                                                                                                                                                                                                                                                                                                                                                                                                                                                                                                                                                                                                                                                                                                                                                                                                                                                                                                                                                                                                                                                                                                                                                                                  of diq signals 6.2.1 the clk signal the clk signal shall have a frequency of twice the sampling frequency fs (i.e. 4 096 khz) and shall be generated by the baseband processing equipment. clk shall be a square wave and the 1-0 transition shall represent the data transfer time. 6.2.2 the data signal data[0..7] shall be an 8-bit sample representing the sampled value of in and qn. in and qn shall be output on alternate phases of clk with in appearing before qn. data[7] shall be the most significant bit of the sample and data[0] shall be the least significant bit. the numerical format of data[0..7] signal shall be two's complement. data[0..7] shall be coded in nrz form. data[0..7] shall be stable on the 1-0 transition of clk, see subclause 6.5. 6.2.3 the signal the signal shall alternate between a logical "1" and a logical "0" on consecutive 0-1 transitions of clk. the signal shall be stable on the 1-0 transition of clk, see subclause 6.5. the signal shall indicate logical "1" when data[0..7] represents in. the signal shall indicate logical "0" when data[0..7] represents qn. 6.2.4 the fsync signal fsync shall be a pulse with a period equal to (...\...) [the expected end of this definition was beyond the limit of 200 words] </w:t>
      </w:r>
    </w:p>
    <w:p w:rsidR="00761C1B" w:rsidRDefault="00761C1B" w:rsidP="00761C1B">
      <w:r>
        <w:t>SOURCE: Used in EN 300 798 V1.1.1, clause 6.2</w:t>
      </w:r>
    </w:p>
    <w:p w:rsidR="00761C1B" w:rsidRDefault="00761C1B" w:rsidP="00761C1B"/>
    <w:p w:rsidR="00761C1B" w:rsidRDefault="00761C1B" w:rsidP="00761C1B">
      <w:r>
        <w:t xml:space="preserve">                                                                                                                                                                                                                                                                                                                                                                                                                                                                                                                                                                                                                                                                                                                                                                                                                                                                                                                                                                                                                                                                                                                                                                                                                                                                                                                                                                                                                                                                                                                                                                                                                                                                                                                                                                                                                                                                                                                                                                                                                                                                                                                                                                                                                                                                                                                                                                                                                                                                                                                                                                                                                                                                                                                                                                                                                                                                                                                                                                                                                                                                                                                                                                                                                                                                                                                                                                                                                                                                                                                                                                                                                                                                                                                                                                                                                                                                                                                                                                                                                                                                                                                                                                                                                                                                                                                                                                                                                                                                                                                                                                                                                                                                                                                                                                                                                                                                                                                                                                                                                                                                                                                                                                                                                                                                                                                                                                                                                                                                                                                                                                                                                                                                                                                                                                                                                                                                                                                                                                                                                                                                                                                                                                                                                                                                                                                                                                                                                                                                                                                                                                                                                                                                                                                                                                                                                                                                                                                                                                                                                                                                                                                                  of dm channel 8.4.1.1 dm channel arrangement 8.4.1.1.1 dm channel arrangement for operation with a dm-gate a dm channel existing during occupation, reservation or a registration phase consists of two timeslots on a single dm rf carrier, each timeslot lasting for 14,167 ms. the end of one dm channel timeslot and the beginning of the other timeslot associated with the dm channel are separated in time by one timeslot duration. time on the dm channel is further divided into frames and multiframes, each frame equal to 4 timeslots duration and each multiframe equal to 18 frames duration (see en 300 396-2 [2], clause 9 for further details). 8.4.1.1.2 dm channel arrangement for operation with a type 1a dm-rep/gate for operation with a type 1a dm-rep/gate, a dm channel exists on a single dm rf carrier. when a dm-ms is master it is divided, in time, into master link timeslots and slave link timeslots (as in en 300 396-4 [4]). two timeslots are allocated primarily for the master link and two timeslots primarily for the slave link. each timeslot lasts for 14,167 ms. the end of one master link timeslot and the beginning of the other are separated in time by (...\...) [the expected end of this definition was beyond the limit of 200 words] </w:t>
      </w:r>
    </w:p>
    <w:p w:rsidR="00761C1B" w:rsidRDefault="00761C1B" w:rsidP="00761C1B">
      <w:r>
        <w:t>SOURCE: Used in EN 300 396-05 V1.3.1, clause 8.4.1</w:t>
      </w:r>
    </w:p>
    <w:p w:rsidR="00761C1B" w:rsidRDefault="00761C1B" w:rsidP="00761C1B"/>
    <w:p w:rsidR="00761C1B" w:rsidRDefault="00761C1B" w:rsidP="00761C1B">
      <w:r>
        <w:t xml:space="preserve">                                                                                                                                                                                                                                                                                                                                                                                                                                                                                                                                                                                                                                                                                                                                                                                                                                                                                                                                                                                                                                                                                                                                                                                                                                                                                                                                                                                                                                                                                                                                                                                                                                                                                                                                                                                                                                                                                                                                                                                                                                                                                                                                                                                                                                                                                                                                                                                                                                                                                                                                                                                                                                                                                                                                                                                                                                                                                                                                                                                                                                                                                                                                                                                                                                                                                                                                                                                                                                                                                                                                                                                                                                                                                                                                                                                                                                                                                                                                                                                                                                                                                                                                                                                                                                                                                                                                                                                                                                                                                                                                                                                                                                                                                                                                                                                                                                                                                                                                                                                                                                                                                                                                                                                                                                                                                                                                                                                                                                                                                                                                                                                                                                                                                                                                                                                                                                                                                                                                                                                                                                                                                                                                                                                                                                                                                                                                                                                                                                                                                                                                                                                                                                                                                                                                                                                                                                                                                                                                                                                                                                                                                                                                  of dm channel 8.4.1.1 dm channel arrangement a dm channel existing during occupation and reservation consists of two timeslots on a single rf carrier, each timeslot lasting for 14,167 ms. the end of one dm channel timeslot and the beginning of the other timeslot associated with the dm channel are separated in time by one timeslot duration. time on the dm channel is further divided into frames and multiframes, each frame equal to 4 timeslots duration and each multiframe equal to 18 frames duration (see en 300 396-2 [2], clause 9, for further details). 8.4.1.2 dm channel a operation a dm-ms wishing to begin a call, and having determined that the selected dm rf carrier is free, shall begin master ms operation. the channel which is thus occupied is defined as dm channel a. a call using dm channel a shall primarily be conducted in timeslots 1 and 3 in each frame. see the following clauses for exceptions to this rule. when a dm-ms first becomes master on a free rf carrier, it shall define the dm timing reference including slot and frame numbering: a) if the master is not performing full dual watch then the dm timing reference (including (...\...) [the expected end of this definition was beyond the limit of 200 words] </w:t>
      </w:r>
    </w:p>
    <w:p w:rsidR="00761C1B" w:rsidRDefault="00761C1B" w:rsidP="00761C1B">
      <w:r>
        <w:t>SOURCE: Used in EN 300 396-03 V1.4.1, clause 8.4.1</w:t>
      </w:r>
    </w:p>
    <w:p w:rsidR="00761C1B" w:rsidRDefault="00761C1B" w:rsidP="00761C1B"/>
    <w:p w:rsidR="00761C1B" w:rsidRDefault="00761C1B" w:rsidP="00761C1B">
      <w:r>
        <w:t xml:space="preserve">                                                                                                                                                                                                                                                                                                                                                                                                                                                                                                                                                                                                                                                                                                                                                                                                                                                                                                                                                                                                                                                                                                                                                                                                                                                                                                                                                                                                                                                                                                                                                                                                                                                                                                                                                                                                                                                                                                                                                                                                                                                                                                                                                                                                                                                                                                                                                                                                                                                                                                                                                                                                                                                                                                                                                                                                                                                                                                                                                                                                                                                                                                                                                                                                                                                                                                                                                                                                                                                                                                                                                                                                                                                                                                                                                                                                                                                                                                                                                                                                                                                                                                                                                                                                                                                                                                                                                                                                                                                                                                                                                                                                                                                                                                                                                                                                                                                                                                                                                                                                                                                                                                                                                                                                                                                                                                                                                                                                                                                                                                                                                                                                                                                                                                                                                                                                                                                                                                                                                                                                                                                                                                                                                                                                                                                                                                                                                                                                                                                                                                                                                                                                                                                                                                                                                                                                                                                                                                                                                                                                                                                                                                                                  of dm channel 8.4.1.1 dm channel arrangement for operation with a type 1a dm-rep, a dm channel exists on a single rf carrier. during occupation and reservation it is divided, in time, into master link timeslots and slave link timeslots. as shown in figure 9, two timeslots are allocated primarily for the master link and two timeslots primarily for the slave link. each timeslot lasts 14,167 ms. the end of one master link timeslot and the beginning of the other are separated in time by one timeslot duration. the slave link timeslots are similarly arranged. time on the dm channel is further divided into frames and multiframes, each frame equal to 4 timeslots duration and each multiframe equal to 18 frames duration (see en 300 396-2 [2], clause 9 for further details). for operation with a type 1b dm-rep, the same arrangement shall apply except that transmissions by dm-mss are sent on the uplink rf carrier f1 whereas transmissions from the dm-rep to dm-mss are sent on the downlink rf carrier f2. figure 9: master link / slave link arrangement on type 1 dm-rep 8.4.1.2 dm channel operation a dm-ms wishing to begin a type 1 call, and having determined (...\...) [the expected end of this definition was beyond the limit of 200 words] </w:t>
      </w:r>
    </w:p>
    <w:p w:rsidR="00761C1B" w:rsidRDefault="00761C1B" w:rsidP="00761C1B">
      <w:r>
        <w:t>SOURCE: Used in EN 300 396-04 V1.4.1, clause 8.4.1</w:t>
      </w:r>
    </w:p>
    <w:p w:rsidR="00761C1B" w:rsidRDefault="00761C1B" w:rsidP="00761C1B"/>
    <w:p w:rsidR="00761C1B" w:rsidRDefault="00761C1B" w:rsidP="00761C1B">
      <w:r>
        <w:t xml:space="preserve">                                                                                                                                                                                                                                                                                                                                                                                                                                                                                                                                                                                                                                                                                                                                                                                                                                                                                                                                                                                                                                                                                                                                                                                                                                                                                                                                                                                                                                                                                                                                                                                                                                                                                                                                                                                                                                                                                                                                                                                                                                                                                                                                                                                                                                                                                                                                                                                                                                                                                                                                                                                                                                                                                                                                                                                                                                                                                                                                                                                                                                                                                                                                                                                                                                                                                                                                                                                                                                                                                                                                                                                                                                                                                                                                                                                                                                                                                                                                                                                                                                                                                                                                                                                                                                                                                                                                                                                                                                                                                                                                                                                                                                                                                                                                                                                                                                                                                                                                                                                                                                                                                                                                                                                                                                                                                                                                                                                                                                                                                                                                                                                                                                                                                                                                                                                                                                                                                                                                                                                                                                                                                                                                                                                                                                                                                                                                                                                                                                                                                                                                                                                                                                                                                                                                                                                                                                                                                                                                                                                                                                                                                                                                  of dpres-sync pdu for stand-alone m-dm-auth the dpres-sync pdu for a stand-alone m-dm-auth shall be as shown in tables 3 and 4. the dpres-sync pdu is transmitted by the stand-alone m-dm-auth using the 60 available bits of the logical channel sch/s and the 124 available bits of the logical channel sch/h. its purpose is to announce the presence of a stand-alone m-dm-auth to mss on the dm channel and to provide authorization to the indicated m-dm-mss for the indicated validity time. table 3: dpres-sync pdu contents in sch/s for stand-alone m-dm-auth information element length type remark system code 4 m sync pdu type 2 m value 012 indicates dpres-sync pdu communication type 2 m set to 002 when sent by a stand-alone m-dm-auth (see note) m-dmo flag 1 m set to 1 when sent by an m-dm-auth reserved 3 c always present when sent by a stand-alone m-dm-auth. default value = 0002 frequency efficient mode flag 1 c always present when sent by a stand-alone m-dm-auth reserved 7 c always present when sent by a stand-alone m-dm-auth. default value = 00000002 master/slave link flag 1 m this element has no meaning when sent by a stand-alone m-dm-auth. default value = (...\...) [the expected end of this definition was beyond the limit of 200 words] </w:t>
      </w:r>
    </w:p>
    <w:p w:rsidR="00761C1B" w:rsidRDefault="00761C1B" w:rsidP="00761C1B">
      <w:r>
        <w:t>SOURCE: Used in EN 300 396-10 V1.1.2, clause 8.3.1.1</w:t>
      </w:r>
    </w:p>
    <w:p w:rsidR="00761C1B" w:rsidRDefault="00761C1B" w:rsidP="00761C1B"/>
    <w:p w:rsidR="00761C1B" w:rsidRDefault="00761C1B" w:rsidP="00761C1B">
      <w:r>
        <w:t xml:space="preserve">                                                                                                                                                                                                                                                                                                                                                                                                                                                                                                                                                                                                                                                                                                                                                                                                                                                                                                                                                                                                                                                                                                                                                                                                                                                                                                                                                                                                                                                                                                                                                                                                                                                                                                                                                                                                                                                                                                                                                                                                                                                                                                                                                                                                                                                                                                                                                                                                                                                                                                                                                                                                                                                                                                                                                                                                                                                                                                                                                                                                                                                                                                                                                                                                                                                                                                                                                                                                                                                                                                                                                                                                                                                                                                                                                                                                                                                                                                                                                                                                                                                                                                                                                                                                                                                                                                                                                                                                                                                                                                                                                                                                                                                                                                                                                                                                                                                                                                                                                                                                                                                                                                                                                                                                                                                                                                                                                                                                                                                                                                                                                                                                                                                                                                                                                                                                                                                                                                                                                                                                                                                                                                                                                                                                                                                                                                                                                                                                                                                                                                                                                                                                                                                                                                                                                                                                                                                                                                                                                                                                                                                                                                                                  of encoder homing frame the encoder homing frame shall consist of 240 identical samples (corresponding to a 30 ms speech frame), each 16 bits long with the value 0x0008. note: 0x0008 is a number represented in hexadecimal notation. </w:t>
      </w:r>
    </w:p>
    <w:p w:rsidR="00761C1B" w:rsidRDefault="00761C1B" w:rsidP="00761C1B">
      <w:r>
        <w:t>SOURCE: Used in EN 300 395-03 V1.2.1, clause 4.1.1</w:t>
      </w:r>
    </w:p>
    <w:p w:rsidR="00761C1B" w:rsidRDefault="00761C1B" w:rsidP="00761C1B"/>
    <w:p w:rsidR="00761C1B" w:rsidRDefault="00761C1B" w:rsidP="00761C1B">
      <w:r>
        <w:t xml:space="preserve">                                                                                                                                                                                                                                                                                                                                                                                                                                                                                                                                                                                                                                                                                                                                                                                                                                                                                                                                                                                                                                                                                                                                                                                                                                                                                                                                                                                                                                                                                                                                                                                                                                                                                                                                                                                                                                                                                                                                                                                                                                                                                                                                                                                                                                                                                                                                                                                                                                                                                                                                                                                                                                                                                                                                                                                                                                                                                                                                                                                                                                                                                                                                                                                                                                                                                                                                                                                                                                                                                                                                                                                                                                                                                                                                                                                                                                                                                                                                                                                                                                                                                                                                                                                                                                                                                                                                                                                                                                                                                                                                                                                                                                                                                                                                                                                                                                                                                                                                                                                                                                                                                                                                                                                                                                                                                                                                                                                                                                                                                                                                                                                                                                                                                                                                                                                                                                                                                                                                                                                                                                                                                                                                                                                                                                                                                                                                                                                                                                                                                                                                                                                                                                                                                                                                                                                                                                                                                                                                                                                                                                                                                                                                  of functions the following functions are applicable and mandatory for the logical procedures for pp originated and terminated calls and for the control of supplementary services: - accept: acceptance of a mobile terminated call; - select: entry of information; - send: transmission of the entered information to the network; - indication: contains indications to the pp users to give them information regarding progress of their calls. tones that a not generated by the plmn shall be generated in the fp, except the ringing tone; - end: termination of, or disconnection, from the call. the execution of the end-function may be caused by either party involved in the call by e.g. termination, loss of coverage, invalidation of payment. </w:t>
      </w:r>
    </w:p>
    <w:p w:rsidR="00761C1B" w:rsidRDefault="00761C1B" w:rsidP="00761C1B">
      <w:r>
        <w:t>SOURCE: Used in EN 300 466 V1.2.1, clause 8.4.4.1</w:t>
      </w:r>
    </w:p>
    <w:p w:rsidR="00761C1B" w:rsidRDefault="00761C1B" w:rsidP="00761C1B"/>
    <w:p w:rsidR="00761C1B" w:rsidRDefault="00761C1B" w:rsidP="00761C1B">
      <w:r>
        <w:t xml:space="preserve">                                                                                                                                                                                                                                                                                                                                                                                                                                                                                                                                                                                                                                                                                                                                                                                                                                                                                                                                                                                                                                                                                                                                                                                                                                                                                                                                                                                                                                                                                                                                                                                                                                                                                                                                                                                                                                                                                                                                                                                                                                                                                                                                                                                                                                                                                                                                                                                                                                                                                                                                                                                                                                                                                                                                                                                                                                                                                                                                                                                                                                                                                                                                                                                                                                                                                                                                                                                                                                                                                                                                                                                                                                                                                                                                                                                                                                                                                                                                                                                                                                                                                                                                                                                                                                                                                                                                                                                                                                                                                                                                                                                                                                                                                                                                                                                                                                                                                                                                                                                                                                                                                                                                                                                                                                                                                                                                                                                                                                                                                                                                                                                                                                                                                                                                                                                                                                                                                                                                                                                                                                                                                                                                                                                                                                                                                                                                                                                                                                                                                                                                                                                                                                                                                                                                                                                                                                                                                                                                                                                                                                                                                                                                  of general terms frame: time interval of 20 msec. corresponding to the time segmentation of the full rate speech transcoder (gsm 06.10), also used as a short term for a traffic frame. traffic frame: block of 260 information bits (see gsm 05.03) transmitted on the full rate speech traffic channel. (sid) silence descriptor frame: frame characterized by the sid code word. it conveys information on the acoustic background noise. sid code word: fixed bit pattern defined in gsm 06.12, for labelling a traffic frame as a sid frame. sid field: bit positions defined in gsm 06.12, of the sid codeword within a sid frame. speech frame: traffic frame that cannot be classified as a sid frame. </w:t>
      </w:r>
    </w:p>
    <w:p w:rsidR="00761C1B" w:rsidRDefault="00761C1B" w:rsidP="00761C1B">
      <w:r>
        <w:t>SOURCE: Used in EN 300 964 V8.0.1, clause 3.1</w:t>
      </w:r>
    </w:p>
    <w:p w:rsidR="00761C1B" w:rsidRDefault="00761C1B" w:rsidP="00761C1B"/>
    <w:p w:rsidR="00761C1B" w:rsidRDefault="00761C1B" w:rsidP="00761C1B">
      <w:r>
        <w:t xml:space="preserve">                                                                                                                                                                                                                                                                                                                                                                                                                                                                                                                                                                                                                                                                                                                                                                                                                                                                                                                                                                                                                                                                                                                                                                                                                                                                                                                                                                                                                                                                                                                                                                                                                                                                                                                                                                                                                                                                                                                                                                                                                                                                                                                                                                                                                                                                                                                                                                                                                                                                                                                                                                                                                                                                                                                                                                                                                                                                                                                                                                                                                                                                                                                                                                                                                                                                                                                                                                                                                                                                                                                                                                                                                                                                                                                                                                                                                                                                                                                                                                                                                                                                                                                                                                                                                                                                                                                                                                                                                                                                                                                                                                                                                                                                                                                                                                                                                                                                                                                                                                                                                                                                                                                                                                                                                                                                                                                                                                                                                                                                                                                                                                                                                                                                                                                                                                                                                                                                                                                                                                                                                                                                                                                                                                                                                                                                                                                                                                                                                                                                                                                                                                                                                                                                                                                                                                                                                                                                                                                                                                                                                                                                                                                                  of how characters beyond that available with ucs-2 encoding is to be supported ept approved 040521 102 app v1.2.1 8.2 use of ss pdu type's supplementary service not supported and action not supported by the ms ept approved 040521 103 app v1.2.1 7.2.2 notification indicator: called user alerted ept approved 040521 104 app v1.2.1 7.2.2 notice of imminent call disconnection ept approved 040521 201 app v1.3.1 7.2.2 restricted group coverage tetra approved 071012 202 10 v1.3.2 7.2.1, 7.3, 8, 8.3.1, 8.3.2, 8.4.2, 8.4.3, 8.4.4 reference and editorial corrections wg3 approved 091112 203 10 v1.3.2 2.1, 8,1 addition of dotam protocol wg3 approved 091112 301 10 v1.4.1 8.2 correction to pdu information element name presentation wg3 approved 110407 annex e (informative): bibliography * iso/iec 8859-1: "information technology - 8-bit single-byte coded graphic character sets - part 1: latin alphabet no. 1". * iso/iec 8859-2: "information technology - 8-bit single-byte coded graphic character sets - part 2: latin alphabet no. 2". * iso/iec 8859-3: "information processing - 8-bit single-byte coded graphic character sets - part 3: latin alphabet no. 3". * iso/iec 8859-4: "information processing - 8-bit single-byte coded graphic character sets - part 4: latin alphabet no. 4". * iso/iec 8859-5: (...\...) [the expected end of this definition was beyond the limit of 200 words] </w:t>
      </w:r>
    </w:p>
    <w:p w:rsidR="00761C1B" w:rsidRDefault="00761C1B" w:rsidP="00761C1B">
      <w:r>
        <w:t>SOURCE: Used in EN 300 392-09 V1.5.1, clause 8.4.2</w:t>
      </w:r>
    </w:p>
    <w:p w:rsidR="00761C1B" w:rsidRDefault="00761C1B" w:rsidP="00761C1B"/>
    <w:p w:rsidR="00761C1B" w:rsidRDefault="00761C1B" w:rsidP="00761C1B">
      <w:r>
        <w:t xml:space="preserve">                                                                                                                                                                                                                                                                                                                                                                                                                                                                                                                                                                                                                                                                                                                                                                                                                                                                                                                                                                                                                                                                                                                                                                                                                                                                                                                                                                                                                                                                                                                                                                                                                                                                                                                                                                                                                                                                                                                                                                                                                                                                                                                                                                                                                                                                                                                                                                                                                                                                                                                                                                                                                                                                                                                                                                                                                                                                                                                                                                                                                                                                                                                                                                                                                                                                                                                                                                                                                                                                                                                                                                                                                                                                                                                                                                                                                                                                                                                                                                                                                                                                                                                                                                                                                                                                                                                                                                                                                                                                                                                                                                                                                                                                                                                                                                                                                                                                                                                                                                                                                                                                                                                                                                                                                                                                                                                                                                                                                                                                                                                                                                                                                                                                                                                                                                                                                                                                                                                                                                                                                                                                                                                                                                                                                                                                                                                                                                                                                                                                                                                                                                                                                                                                                                                                                                                                                                                                                                                                                                                                                                                                                                                                  of inap compatibility mechanisms 4.1.6.2.1 procedures for major additions to inap in order to support the introduction of major functional changes, the protocol allows a synchronization between the two applications with regard to which functionality is to be performed. this synchronization takes place before the new function is invoked in either ae, in order to avoid complicated fall-back procedures. the solution chosen to achieve such a synchronization is to use the ac negotiation procedures provided in ets 300 287-1 [6]. 4.1.6.2.2 procedures for minor additions to inap the extension mechanism marker shall be used for future standardized minor additions to inap. this mechanism implements extensions differently by including an "extensions marker" in the type definition. the extensions are expressed by optional fields that are placed after the marker. when an entity receives unrecognized parameters that occur after the marker, they are ignored (see itu-t recommendation x.68x-series). 4.1.6.2.3 procedures for inclusion of network specific additions to inap this mechanism is based on the ability to explicitly declare fields of any type via the macro facility in asn.1 at the outermost level of a type definition. it works by defining an "extensionfield" that is placed at the end of the type definition. (...\...) [the expected end of this definition was beyond the limit of 200 words] </w:t>
      </w:r>
    </w:p>
    <w:p w:rsidR="00761C1B" w:rsidRDefault="00761C1B" w:rsidP="00761C1B">
      <w:r>
        <w:t>SOURCE: Used in EN 301 140-01 V1.3.4, clause 4.1.6.2</w:t>
      </w:r>
    </w:p>
    <w:p w:rsidR="00761C1B" w:rsidRDefault="00761C1B" w:rsidP="00761C1B"/>
    <w:p w:rsidR="00761C1B" w:rsidRDefault="00761C1B" w:rsidP="00761C1B">
      <w:r>
        <w:t xml:space="preserve">                                                                                                                                                                                                                                                                                                                                                                                                                                                                                                                                                                                                                                                                                                                                                                                                                                                                                                                                                                                                                                                                                                                                                                                                                                                                                                                                                                                                                                                                                                                                                                                                                                                                                                                                                                                                                                                                                                                                                                                                                                                                                                                                                                                                                                                                                                                                                                                                                                                                                                                                                                                                                                                                                                                                                                                                                                                                                                                                                                                                                                                                                                                                                                                                                                                                                                                                                                                                                                                                                                                                                                                                                                                                                                                                                                                                                                                                                                                                                                                                                                                                                                                                                                                                                                                                                                                                                                                                                                                                                                                                                                                                                                                                                                                                                                                                                                                                                                                                                                                                                                                                                                                                                                                                                                                                                                                                                                                                                                                                                                                                                                                                                                                                                                                                                                                                                                                                                                                                                                                                                                                                                                                                                                                                                                                                                                                                                                                                                                                                                                                                                                                                                                                                                                                                                                                                                                                                                                                                                                                                                                                                                                                                  of inap compatibility mechanisms 9.1.2.1 procedures for major additions to inap in order to support the introduction of major functional changes, the protocol allows a synchronization between the two applications with regard to which functionality is to be performed. this synchronization takes place before the new function is invoked in either application entity, in order to avoid complicated fallback procedures. the solution chosen to achieve such a synchronization is to use the ac negotiation procedures provided in itu-t recommendation q.773 [29]. 9.1.2.2 procedures for minor additions to inap the extension mechanism marker shall be used for future standardized minor additions to inap. this mechanism implements extensions differently by including an "extensions marker" in the type definition. the extensions are expressed by optional fields that are placed after the marker. when an entity receives unrecognized parameters that occur after the marker, they are ignored (see itu-t recommendation x.680 [46]). these procedures are not applicable to scf-sdf and sdf-sdf interfaces which have their own rules, inherited from itu-t recommendation x.519 [45] and defined in en 301 140-1 [3]. 9.1.2.3 procedures for inclusion of network specific additions to inap this mechanism is based on the ability to explicitly declare fields of any type (...\...) [the expected end of this definition was beyond the limit of 200 words] </w:t>
      </w:r>
    </w:p>
    <w:p w:rsidR="00761C1B" w:rsidRDefault="00761C1B" w:rsidP="00761C1B">
      <w:r>
        <w:t>SOURCE: Used in EN 301 931-01 V1.1.2, clause 9.1.2</w:t>
      </w:r>
    </w:p>
    <w:p w:rsidR="00761C1B" w:rsidRDefault="00761C1B" w:rsidP="00761C1B"/>
    <w:p w:rsidR="00761C1B" w:rsidRDefault="00761C1B" w:rsidP="00761C1B">
      <w:r>
        <w:t xml:space="preserve">                                                                                                                                                                                                                                                                                                                                                                                                                                                                                                                                                                                                                                                                                                                                                                                                                                                                                                                                                                                                                                                                                                                                                                                                                                                                                                                                                                                                                                                                                                                                                                                                                                                                                                                                                                                                                                                                                                                                                                                                                                                                                                                                                                                                                                                                                                                                                                                                                                                                                                                                                                                                                                                                                                                                                                                                                                                                                                                                                                                                                                                                                                                                                                                                                                                                                                                                                                                                                                                                                                                                                                                                                                                                                                                                                                                                                                                                                                                                                                                                                                                                                                                                                                                                                                                                                                                                                                                                                                                                                                                                                                                                                                                                                                                                                                                                                                                                                                                                                                                                                                                                                                                                                                                                                                                                                                                                                                                                                                                                                                                                                                                                                                                                                                                                                                                                                                                                                                                                                                                                                                                                                                                                                                                                                                                                                                                                                                                                                                                                                                                                                                                                                                                                                                                                                                                                                                                                                                                                                                                                                                                                                                                                  of information flows 4.1.2.1.1 activate information flow this unconfirmed information flow activates call forwarding. it may be sent over relationships rx, relationship ry and relationship rz (in the case of individual call where the called user is not in its home swmi) and it shall contain the service elements listed in table 1. table 1: contents of activate information flow service elements allowed value type forwarding type cfu, cfb, cfnry, cfnrc m forwarded-to user number m basic service information m served user number o (see note) note: this service element shall only be included in the case of activation by an authorized user different from the served user. 4.1.2.1.2 activate ack information flow this unconfirmed information flow gives the result of the activate information flow. it may be sent over relationship rx, relationship ry and relationship rz and it shall contain the service elements listed in table 2. note: this information flow is response to the activate information flow. table 2: contents of activate ack information flow service elements allowed value type forwarding type cfu, cfb, cfnry, cfnrc m forwarded-to user number m basic service information any combination m served user number o (see note 1) activation request result accepted/rejected (...\...) [the expected end of this definition was beyond the limit of 200 words] </w:t>
      </w:r>
    </w:p>
    <w:p w:rsidR="00761C1B" w:rsidRDefault="00761C1B" w:rsidP="00761C1B">
      <w:r>
        <w:t>SOURCE: Used in EN 300 392-1104 V1.1.1, clause 4.1.2.1</w:t>
      </w:r>
    </w:p>
    <w:p w:rsidR="00761C1B" w:rsidRDefault="00761C1B" w:rsidP="00761C1B"/>
    <w:p w:rsidR="00761C1B" w:rsidRDefault="00761C1B" w:rsidP="00761C1B">
      <w:r>
        <w:t xml:space="preserve">                                                                                                                                                                                                                                                                                                                                                                                                                                                                                                                                                                                                                                                                                                                                                                                                                                                                                                                                                                                                                                                                                                                                                                                                                                                                                                                                                                                                                                                                                                                                                                                                                                                                                                                                                                                                                                                                                                                                                                                                                                                                                                                                                                                                                                                                                                                                                                                                                                                                                                                                                                                                                                                                                                                                                                                                                                                                                                                                                                                                                                                                                                                                                                                                                                                                                                                                                                                                                                                                                                                                                                                                                                                                                                                                                                                                                                                                                                                                                                                                                                                                                                                                                                                                                                                                                                                                                                                                                                                                                                                                                                                                                                                                                                                                                                                                                                                                                                                                                                                                                                                                                                                                                                                                                                                                                                                                                                                                                                                                                                                                                                                                                                                                                                                                                                                                                                                                                                                                                                                                                                                                                                                                                                                                                                                                                                                                                                                                                                                                                                                                                                                                                                                                                                                                                                                                                                                                                                                                                                                                                                                                                                                                  of information flows 5.2.2.0 general tables 3 to 23 list the service elements in the information flows show in clause 5.2.1. the columns headed "request" indicates which of these service elements are mandatory (m) and which are optional (o) in a request/indication information flow. the columns headed "confirm" indicates which of these service elements are mandatory (m) and which are optional (o) in a response/confirmation information flow. 5.2.2.1 isi_call restoration isi_call restoration is a confirmed information flow: * across relationship rg from fe3' to fe3; * across relationship rf from fe3 to fe2; and * across relationship rd from fe2 to fe2'. isi_call restoration request/indication information flow shall be sent from a participating swmi to the controlling swmi to confirm call restoration and to extend an active group call over anf-isigc to the participating swmi when this swmi is not already participating in the group call. isi_call restoration response/confirm information flow shall be sent from the controlling swmi to the participating swmi as a response that call restoration may be accepted or not towards the migrated user. table 3 lists the service elements within the isi_call restoration information flow. table 3: content of isi_call restoration service element request confirm new (...\...) [the expected end of this definition was beyond the limit of 200 words] </w:t>
      </w:r>
    </w:p>
    <w:p w:rsidR="00761C1B" w:rsidRDefault="00761C1B" w:rsidP="00761C1B">
      <w:r>
        <w:t>SOURCE: Used in EN 300 392-0303 V1.4.1, clause 5.2.2</w:t>
      </w:r>
    </w:p>
    <w:p w:rsidR="00761C1B" w:rsidRDefault="00761C1B" w:rsidP="00761C1B"/>
    <w:p w:rsidR="00761C1B" w:rsidRDefault="00761C1B" w:rsidP="00761C1B">
      <w:r>
        <w:t xml:space="preserve">                                                                                                                                                                                                                                                                                                                                                                                                                                                                                                                                                                                                                                                                                                                                                                                                                                                                                                                                                                                                                                                                                                                                                                                                                                                                                                                                                                                                                                                                                                                                                                                                                                                                                                                                                                                                                                                                                                                                                                                                                                                                                                                                                                                                                                                                                                                                                                                                                                                                                                                                                                                                                                                                                                                                                                                                                                                                                                                                                                                                                                                                                                                                                                                                                                                                                                                                                                                                                                                                                                                                                                                                                                                                                                                                                                                                                                                                                                                                                                                                                                                                                                                                                                                                                                                                                                                                                                                                                                                                                                                                                                                                                                                                                                                                                                                                                                                                                                                                                                                                                                                                                                                                                                                                                                                                                                                                                                                                                                                                                                                                                                                                                                                                                                                                                                                                                                                                                                                                                                                                                                                                                                                                                                                                                                                                                                                                                                                                                                                                                                                                                                                                                                                                                                                                                                                                                                                                                                                                                                                                                                                                                                                                  of information flows each anf-isisds message is sent from the source swmi to the home of the destination swmi, or for group addressed messages to the group controlling swmi. the transfer is connectionless with the message being carried in a rose invoke apdu. there is limited rose confirmation (i.e. the service improves upon best effort). figure 4: itsi addressed sds/status from swmia to swmib the anf-isisds-unitdata request is an unconfirmed information flow. upon receipt in the swmi of the u-unitdata from the source ms the parameters received shall be translated to an anfisisds-unitdata primitive which shall invoke the anf-isisds-unitdata transmission. 6 anf-isisds stage 3 specification 6.1 general on anf-isisds as defined in clause 5.2.1 the source swmi sends the status and sds messages the home swmi of the destination ms and the home swmi of the destination ms will send the message to the visited swmi or swmis of the destination ms or mss independently of the first leg. note 1: the protocol requires that all the participating swmis, source, home or homes and destination swmis support anf-isisds. in other words the forwarding and re-routeing of the status and sds messages is not applied. note 2: this arrangement allows that (...\...) [the expected end of this definition was beyond the limit of 200 words] </w:t>
      </w:r>
    </w:p>
    <w:p w:rsidR="00761C1B" w:rsidRDefault="00761C1B" w:rsidP="00761C1B">
      <w:r>
        <w:t>SOURCE: Used in EN 300 392-0304 V1.3.1, clause 5.2.1</w:t>
      </w:r>
    </w:p>
    <w:p w:rsidR="00761C1B" w:rsidRDefault="00761C1B" w:rsidP="00761C1B"/>
    <w:p w:rsidR="00761C1B" w:rsidRDefault="00761C1B" w:rsidP="00761C1B">
      <w:r>
        <w:t xml:space="preserve">                                                                                                                                                                                                                                                                                                                                                                                                                                                                                                                                                                                                                                                                                                                                                                                                                                                                                                                                                                                                                                                                                                                                                                                                                                                                                                                                                                                                                                                                                                                                                                                                                                                                                                                                                                                                                                                                                                                                                                                                                                                                                                                                                                                                                                                                                                                                                                                                                                                                                                                                                                                                                                                                                                                                                                                                                                                                                                                                                                                                                                                                                                                                                                                                                                                                                                                                                                                                                                                                                                                                                                                                                                                                                                                                                                                                                                                                                                                                                                                                                                                                                                                                                                                                                                                                                                                                                                                                                                                                                                                                                                                                                                                                                                                                                                                                                                                                                                                                                                                                                                                                                                                                                                                                                                                                                                                                                                                                                                                                                                                                                                                                                                                                                                                                                                                                                                                                                                                                                                                                                                                                                                                                                                                                                                                                                                                                                                                                                                                                                                                                                                                                                                                                                                                                                                                                                                                                                                                                                                                                                                                                                                                                  of information flows in the following clauses, in the tables listing the elements in information flows, the column headed "type" indicates which of these elements are mandatory (m) and which are optional (o). 5.1.1 accept accept is an unconfirmed information flow across rd and rc from fe7 to fe2 which indicates to fe2 that the dispatcher has authorized the call and that the call set-up to user b can continue. table 1 lists the elements within the accept information flow. this information flow shall be mandatory to fes which support authorization. table 1: contents of accept element type call identifier m 5.1.2 accepted accepted is an unconfirmed information flow across ra and rc from fe2 to fe1 which indicates to fe1 that the dispatcher has authorized the call and that the call set-up will continue. table 2 lists the elements within the accepted information flow. this information flow shall be optional to fes which support calling user guidance. table 2: contents of accepted element type call identifier m 5.1.3 activate activate is a confirmed information flow across rd and rc from fe3 to fe2 which indicates to fe2 that the authorized user wants the ss-cad activated. table 3 lists the (...\...) [the expected end of this definition was beyond the limit of 200 words] </w:t>
      </w:r>
    </w:p>
    <w:p w:rsidR="00761C1B" w:rsidRDefault="00761C1B" w:rsidP="00761C1B">
      <w:r>
        <w:t>SOURCE: Used in EN 300 392-1106 V1.2.1, clause 5.1</w:t>
      </w:r>
    </w:p>
    <w:p w:rsidR="00761C1B" w:rsidRDefault="00761C1B" w:rsidP="00761C1B"/>
    <w:p w:rsidR="00761C1B" w:rsidRDefault="00761C1B" w:rsidP="00761C1B">
      <w:r>
        <w:t xml:space="preserve">                                                                                                                                                                                                                                                                                                                                                                                                                                                                                                                                                                                                                                                                                                                                                                                                                                                                                                                                                                                                                                                                                                                                                                                                                                                                                                                                                                                                                                                                                                                                                                                                                                                                                                                                                                                                                                                                                                                                                                                                                                                                                                                                                                                                                                                                                                                                                                                                                                                                                                                                                                                                                                                                                                                                                                                                                                                                                                                                                                                                                                                                                                                                                                                                                                                                                                                                                                                                                                                                                                                                                                                                                                                                                                                                                                                                                                                                                                                                                                                                                                                                                                                                                                                                                                                                                                                                                                                                                                                                                                                                                                                                                                                                                                                                                                                                                                                                                                                                                                                                                                                                                                                                                                                                                                                                                                                                                                                                                                                                                                                                                                                                                                                                                                                                                                                                                                                                                                                                                                                                                                                                                                                                                                                                                                                                                                                                                                                                                                                                                                                                                                                                                                                                                                                                                                                                                                                                                                                                                                                                                                                                                                                                  of information flows in the tables listing the element type indicates whether the information element is mandatory (m) or optional (o). 5.1.1 al-tx demand al-tx demand is an optional information flow for the routes ra, rc and rd from fe1 to fe2. the flow is sent to fe2 (group controlling swmi) via fe2 in visited swmi if fe1 is in a visited system. the flow is used to invoke al-listening for a specified individual user during ongoing group call. table 1 lists the elements within the al-tx demand information flow. table 1: content of al-tx demand information flow element type affected user identity m tx demand priority m encryption control m note: addition of other second listening parties, than those already in the ongoing call, is outside the scope of the present document. 5.1.2 al-tx granted al-tx granted is an optional information flow for routes rb, rc and re from fe2 to fe5. the flow is sent to fe5 via fe2 in visited swmi, if fe5 is in that visited system. the flow is used to invoke al-transmission for the specified individual user during ongoing group call. table 2 lists the elements within the al-tx granted information flow. table 2: (...\...) [the expected end of this definition was beyond the limit of 200 words] </w:t>
      </w:r>
    </w:p>
    <w:p w:rsidR="00761C1B" w:rsidRDefault="00761C1B" w:rsidP="00761C1B">
      <w:r>
        <w:t>SOURCE: Used in EN 300 392-1121 V1.1.1, clause 5.1</w:t>
      </w:r>
    </w:p>
    <w:p w:rsidR="00761C1B" w:rsidRDefault="00761C1B" w:rsidP="00761C1B"/>
    <w:p w:rsidR="00761C1B" w:rsidRDefault="00761C1B" w:rsidP="00761C1B">
      <w:r>
        <w:t xml:space="preserve">                                                                                                                                                                                                                                                                                                                                                                                                                                                                                                                                                                                                                                                                                                                                                                                                                                                                                                                                                                                                                                                                                                                                                                                                                                                                                                                                                                                                                                                                                                                                                                                                                                                                                                                                                                                                                                                                                                                                                                                                                                                                                                                                                                                                                                                                                                                                                                                                                                                                                                                                                                                                                                                                                                                                                                                                                                                                                                                                                                                                                                                                                                                                                                                                                                                                                                                                                                                                                                                                                                                                                                                                                                                                                                                                                                                                                                                                                                                                                                                                                                                                                                                                                                                                                                                                                                                                                                                                                                                                                                                                                                                                                                                                                                                                                                                                                                                                                                                                                                                                                                                                                                                                                                                                                                                                                                                                                                                                                                                                                                                                                                                                                                                                                                                                                                                                                                                                                                                                                                                                                                                                                                                                                                                                                                                                                                                                                                                                                                                                                                                                                                                                                                                                                                                                                                                                                                                                                                                                                                                                                                                                                                                                  of information flows in the tables listing the elements in information flows, the column headed "type" indicates which if these elements are conditional (c), optional (o) and mandatory (m). 5.1.1 definition only authorized user (fe3) shall make ss-le definitions. the definition can be to one group identity or a list or range of group identities. fe2 shall acknowledge the definition request. fe2 shall save the ss-le definitions in the home swmi for the defined group identity/identities, if the definition request was accepted. the authorized user may define the le type to be can be defined. if the le type is omitted in the definition, it is outside the scope of the present document, which le type shall be applied and the decision can be made e.g. depending on the congestion in the system. ss-le can be defined to be invoked over isi to extend to several tetra systems or the ss-le can be defined not to extend over isi. 5.1.1.1 define define shall be an information flow from fe3 to fe2 for the relationship rc and rb. the flow shall be used to define ss-le for one group and may be used to define ss-le for a list or range (...\...) [the expected end of this definition was beyond the limit of 200 words] </w:t>
      </w:r>
    </w:p>
    <w:p w:rsidR="00761C1B" w:rsidRDefault="00761C1B" w:rsidP="00761C1B">
      <w:r>
        <w:t>SOURCE: Used in EN 300 392-1114 V1.1.1, clause 5.1</w:t>
      </w:r>
    </w:p>
    <w:p w:rsidR="00761C1B" w:rsidRDefault="00761C1B" w:rsidP="00761C1B"/>
    <w:p w:rsidR="00761C1B" w:rsidRDefault="00761C1B" w:rsidP="00761C1B">
      <w:r>
        <w:t xml:space="preserve">                                                                                                                                                                                                                                                                                                                                                                                                                                                                                                                                                                                                                                                                                                                                                                                                                                                                                                                                                                                                                                                                                                                                                                                                                                                                                                                                                                                                                                                                                                                                                                                                                                                                                                                                                                                                                                                                                                                                                                                                                                                                                                                                                                                                                                                                                                                                                                                                                                                                                                                                                                                                                                                                                                                                                                                                                                                                                                                                                                                                                                                                                                                                                                                                                                                                                                                                                                                                                                                                                                                                                                                                                                                                                                                                                                                                                                                                                                                                                                                                                                                                                                                                                                                                                                                                                                                                                                                                                                                                                                                                                                                                                                                                                                                                                                                                                                                                                                                                                                                                                                                                                                                                                                                                                                                                                                                                                                                                                                                                                                                                                                                                                                                                                                                                                                                                                                                                                                                                                                                                                                                                                                                                                                                                                                                                                                                                                                                                                                                                                                                                                                                                                                                                                                                                                                                                                                                                                                                                                                                                                                                                                                                                  of information flows in the tables listing the elements in the information flows, the column header "type" indicates which of the service elements are mandatory (m), conditional (c) or optional (o). if type is conditional, the conditions are stated. note: it is possible that there is not a one-to-one mapping between a service element and protocol data units (pdus) or primitive elements described in ets 300 392-12-16 [6]. 5.1.1 definition the authorized user may define ss-pc to be saved in a tetra system. the definition may be made to a single individual subscriber or to a range or list of individual subscribers. the definition may also be made to one group or to a range or list of groups. when priority values have been defined for an individual tetra user, the priority value shall apply for individual calls initiated by the user. when priority values are defined for a group, the priority value shall apply for calls to this group made by group members. for calls initiated by none group members, the swmi shall determine whether the defined priority for the group shall apply to the call or whether some other default value shall be used, i.e. calling users defined (...\...) [the expected end of this definition was beyond the limit of 200 words] </w:t>
      </w:r>
    </w:p>
    <w:p w:rsidR="00761C1B" w:rsidRDefault="00761C1B" w:rsidP="00761C1B">
      <w:r>
        <w:t>SOURCE: Used in EN 300 392-1110 V1.1.1, clause 5.1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4.2.1.1 cgli (calling line identification) cgli is an unconfirmed information flow across ra which conveys calling line identification information either from fe21 to fe1 or from fe22 to fe1. table 1 lists the information elements within the cgli indication information flow. table 1: content of cgli information element indication presentation indicator m calling user itsi c (see note 1) external subscriber number c (see notes 1, 2 and 3) screening indicator o (see note 4) note 1: conditional upon restriction or not. note 2: may be present only in the case of interworking. note 3: may be accompanied by indicators (type of number, numbering) in the case of interworking, not to be presented to the ms. note 4: in the case of interworking incoming calls, only one screening indicator (number not available due to interworking) needs be provided to the (...\...) [the expected end of this definition was beyond the limit of 200 words] </w:t>
      </w:r>
    </w:p>
    <w:p w:rsidR="00761C1B" w:rsidRDefault="00761C1B" w:rsidP="00761C1B">
      <w:r>
        <w:t>SOURCE: Used in EN 300 392-1101 V1.2.1, clause 4.2.1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5.2.1.1 coli (connected line identification) coli is an unconfirmed information flow across either ra for individual call or rb for group call which conveys connected line identification information from either fe21 to fe1 or fe22 to fe1. table 3 lists the information elements within the coli information flow. table 3: content of coli information element indication presentation indicator m connected itsi and/or external subscriber number c (see note 1) screening indicators o (see notes 2 and 3) note 1: conditional upon restriction or not of colp. note 2: for tetra calls, calling user identity is always network provided and screening indicator need not be provided. note 3: in the case of interworking outgoing calls, the screening indicator will either be provided by the interworking network or be provided by the gateway swmi as not available due to interworking. coli indication (...\...) [the expected end of this definition was beyond the limit of 200 words] </w:t>
      </w:r>
    </w:p>
    <w:p w:rsidR="00761C1B" w:rsidRDefault="00761C1B" w:rsidP="00761C1B">
      <w:r>
        <w:t>SOURCE: Used in EN 300 392-1101 V1.2.1, clause 5.2.1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6.2.1.1 restrict restrict is an unconfirmed information flow across either ra or rb which conveys a user request to bypass the ss-clir temporary mode default from fe1 to fe21. table 5 lists the information elements within the restrict information flow. table 5: content of restrict service element request presentation indicator (pi) m cgli indicator m service element ri shall be included in the restrict request/indication information flow at either ra or rb. it shall contain at least two of the following indicators: - presentation not restricted; - presentation restricted; - cgli. </w:t>
      </w:r>
    </w:p>
    <w:p w:rsidR="00761C1B" w:rsidRDefault="00761C1B" w:rsidP="00761C1B">
      <w:r>
        <w:t>SOURCE: Used in EN 300 392-1101 V1.2.1, clause 6.2.1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7.2.1.1 restrict restrict is an unconfirmed information flow across ra which conveys a user request to determine the ss-colr temporary mode value restriction or no restriction from fe1 to fe21 in the case of colr. in the case of group call, the restrict information flow is initiated by the group call controlling swmi fe22 and flows towards the calling user fe5 on relationship rb. table 7 lists the information elements within the restrict information flow. table 7: content of restrict service element request presentation indicator (pi) m coli indicator m service element pi presentation indicator shall be included in the restrict request/indication information flow at ra in case of individual call and at rb in case of group call. it shall contain two of the following indicators: - presentation not restricted; - presentation restricted; - coli. see the ss-colp specification (...\...) [the expected end of this definition was beyond the limit of 200 words] </w:t>
      </w:r>
    </w:p>
    <w:p w:rsidR="00761C1B" w:rsidRDefault="00761C1B" w:rsidP="00761C1B">
      <w:r>
        <w:t>SOURCE: Used in EN 300 392-1101 V1.2.1, clause 7.2.1</w:t>
      </w:r>
    </w:p>
    <w:p w:rsidR="00761C1B" w:rsidRDefault="00761C1B" w:rsidP="00761C1B"/>
    <w:p w:rsidR="00761C1B" w:rsidRDefault="00761C1B" w:rsidP="00761C1B">
      <w:r>
        <w:t xml:space="preserve">                                                                                                                                                                                                                                                                                                                                                                                                                                                                                                                                                                                                                                                                                                                                                                                                                                                                                                                                                                                                                                                                                                                                                                                                                                                                                                                                                                                                                                                                                                                                                                                                                                                                                                                                                                                                                                                                                                                                                                                                                                                                                                                                                                                                                                                                                                                                                                                                                                                                                                                                                                                                                                                                                                                                                                                                                                                                                                                                                                                                                                                                                                                                                                                                                                                                                                                                                                                                                                                                                                                                                                                                                                                                                                                                                                                                                                                                                                                                                                                                                                                                                                                                                                                                                                                                                                                                                                                                                                                                                                                                                                                                                                                                                                                                                                                                                                                                                                                                                                                                                                                                                                                                                                                                                                                                                                                                                                                                                                                                                                                                                                                                                                                                                                                                                                                                                                                                                                                                                                                                                                                                                                                                                                                                                                                                                                                                                                                                                                                                                                                                                                                                                                                                                                                                                                                                                                                                                                                                                                                                                                                                                                                                  of information flows in the tables listing the information elements in information flows, the column headed "type" indicates which of these elements are mandatory (m), which are optional (o) and which are conditional (c). 5.1.1 inform 1 inform 1 is an unconfirmed information flow: - across relationship rb from fe21 to fe5 to inform the affected user about the successful result of ss-hold invocation; - across relationship rc from fe21 to fe25 to inform the affected user swmi about the successful result of ss-hold invocation. there are no elements in that information flow. 5.1.2 inform 2 inform 2 is an unconfirmed information flow: - across relationship rb from fe21 to fe5 to inform the affected user about the successful retrieval of the call (previously on hold); - across relationship rc from fe21 to fe25 to inform the affected user swmi about the successful the successful retrieval of the call (previously on hold). there are no elements in that information flow. 5.1.3 inform 3 inform 3 is an unconfirmed information flow across relationship rb from fe21 to fe5 to inform the affected user that the call on hold is being cleared because the served user has changed location and either the (...\...) [the expected end of this definition was beyond the limit of 200 words] </w:t>
      </w:r>
    </w:p>
    <w:p w:rsidR="00761C1B" w:rsidRDefault="00761C1B" w:rsidP="00761C1B">
      <w:r>
        <w:t>SOURCE: Used in EN 300 392-1112 V1.1.1, clause 5.1</w:t>
      </w:r>
    </w:p>
    <w:p w:rsidR="00761C1B" w:rsidRDefault="00761C1B" w:rsidP="00761C1B"/>
    <w:p w:rsidR="00761C1B" w:rsidRDefault="00761C1B" w:rsidP="00761C1B">
      <w:r>
        <w:t xml:space="preserve">                                                                                                                                                                                                                                                                                                                                                                                                                                                                                                                                                                                                                                                                                                                                                                                                                                                                                                                                                                                                                                                                                                                                                                                                                                                                                                                                                                                                                                                                                                                                                                                                                                                                                                                                                                                                                                                                                                                                                                                                                                                                                                                                                                                                                                                                                                                                                                                                                                                                                                                                                                                                                                                                                                                                                                                                                                                                                                                                                                                                                                                                                                                                                                                                                                                                                                                                                                                                                                                                                                                                                                                                                                                                                                                                                                                                                                                                                                                                                                                                                                                                                                                                                                                                                                                                                                                                                                                                                                                                                                                                                                                                                                                                                                                                                                                                                                                                                                                                                                                                                                                                                                                                                                                                                                                                                                                                                                                                                                                                                                                                                                                                                                                                                                                                                                                                                                                                                                                                                                                                                                                                                                                                                                                                                                                                                                                                                                                                                                                                                                                                                                                                                                                                                                                                                                                                                                                                                                                                                                                                                                                                                                                                  of information flows in the tables listing the information elements in information flows, the column headed "type" indicates which of these elements is mandatory (m), which are optional (o) and which are conditional (c). 5.1.1 basic call fail basic call fail is an unconfirmed information flow across relationships ra from fe2 (fe21/fe22/fe23/fe25) to fe1 to inform served user about the ss-ic operation failure. table 1 defines the contents of the basic call fail information flow. table 1: contents of basic call fail element type invocation failure cause m disconnect cause m 5.1.2 cancel cancel is an unconfirmed information flow across relationships rb and rc from fe1 to fe2 to cancel ss-ic operation before the affected user is included to the call as defined in table 2. table 2: contents of cancel element type cancelled to-be included party m 5.1.3 inform inform is an unconfirmed information flow across relationships rb and rc from fe2 (fe21/fe22/fe23/fe25) to fe 3 and fe5 to inform another and affected users about the ss-ic operation. there are no elements in the inform information flow. 5.1.4 invoke invoke is an unconfirmed information flow across relationship ra from fe1 to fe2 to invoke ss-ic. table 3 defines the (...\...) [the expected end of this definition was beyond the limit of 200 words] </w:t>
      </w:r>
    </w:p>
    <w:p w:rsidR="00761C1B" w:rsidRDefault="00761C1B" w:rsidP="00761C1B">
      <w:r>
        <w:t>SOURCE: Used in EN 300 392-1117 V1.1.2, clause 5.1</w:t>
      </w:r>
    </w:p>
    <w:p w:rsidR="00761C1B" w:rsidRDefault="00761C1B" w:rsidP="00761C1B"/>
    <w:p w:rsidR="00761C1B" w:rsidRDefault="00761C1B" w:rsidP="00761C1B">
      <w:r>
        <w:t xml:space="preserve">                                                                                                                                                                                                                                                                                                                                                                                                                                                                                                                                                                                                                                                                                                                                                                                                                                                                                                                                                                                                                                                                                                                                                                                                                                                                                                                                                                                                                                                                                                                                                                                                                                                                                                                                                                                                                                                                                                                                                                                                                                                                                                                                                                                                                                                                                                                                                                                                                                                                                                                                                                                                                                                                                                                                                                                                                                                                                                                                                                                                                                                                                                                                                                                                                                                                                                                                                                                                                                                                                                                                                                                                                                                                                                                                                                                                                                                                                                                                                                                                                                                                                                                                                                                                                                                                                                                                                                                                                                                                                                                                                                                                                                                                                                                                                                                                                                                                                                                                                                                                                                                                                                                                                                                                                                                                                                                                                                                                                                                                                                                                                                                                                                                                                                                                                                                                                                                                                                                                                                                                                                                                                                                                                                                                                                                                                                                                                                                                                                                                                                                                                                                                                                                                                                                                                                                                                                                                                                                                                                                                                                                                                                                                  of information flows in the tables listing the service elements in information flows, the column headed "request" indicates which of these service elements are mandatory (m) and which are optional (o) in a request/indication information flow, and the column headed "confirm" indicates which of these service elements are mandatory (m) and which are optional (o) in a response/confirmation information flow. 5.2.2.1 call restore call restore is an unconfirmed information flow across the following relationships: * rk from fe1' to fe2', rj from fe2' to fe2, rg from fe2 to fe7 and rh from fe7 to fe8, if the user restoring the call is the calling user; * rk from fe8' to fe7' rl from fe7' to fe7, rg from fe7 to fe2 and ra from fe2 to fe1, if the user restoring the call is the connected user. it informs the swmi where the user was previously registered that it is not going to be anymore an end swmi and that it should take the actions specified for call restoration (e.g. in the general case: joining the leg with the new swmi and the existing isi call path with the other end swmi). it also informs the swmi at the (...\...) [the expected end of this definition was beyond the limit of 200 words] </w:t>
      </w:r>
    </w:p>
    <w:p w:rsidR="00761C1B" w:rsidRDefault="00761C1B" w:rsidP="00761C1B">
      <w:r>
        <w:t>SOURCE: Used in EN 300 392-0302 V1.4.1, clause 5.2.2</w:t>
      </w:r>
    </w:p>
    <w:p w:rsidR="00761C1B" w:rsidRDefault="00761C1B" w:rsidP="00761C1B"/>
    <w:p w:rsidR="00761C1B" w:rsidRDefault="00761C1B" w:rsidP="00761C1B">
      <w:r>
        <w:t xml:space="preserve">                                                                                                                                                                                                                                                                                                                                                                                                                                                                                                                                                                                                                                                                                                                                                                                                                                                                                                                                                                                                                                                                                                                                                                                                                                                                                                                                                                                                                                                                                                                                                                                                                                                                                                                                                                                                                                                                                                                                                                                                                                                                                                                                                                                                                                                                                                                                                                                                                                                                                                                                                                                                                                                                                                                                                                                                                                                                                                                                                                                                                                                                                                                                                                                                                                                                                                                                                                                                                                                                                                                                                                                                                                                                                                                                                                                                                                                                                                                                                                                                                                                                                                                                                                                                                                                                                                                                                                                                                                                                                                                                                                                                                                                                                                                                                                                                                                                                                                                                                                                                                                                                                                                                                                                                                                                                                                                                                                                                                                                                                                                                                                                                                                                                                                                                                                                                                                                                                                                                                                                                                                                                                                                                                                                                                                                                                                                                                                                                                                                                                                                                                                                                                                                                                                                                                                                                                                                                                                                                                                                                                                                                                                                                  of information flows in the tables listing the service elements in information flows, the column header "type" indicates which of the service elements are mandatory (m), conditional (c) or optional (o). if type is conditional, the conditions are stated. the listed service elements shall specify whether the information of each element is included in the flow. note: it is possible that there is not a one-to-one mapping between a service element and protocol data unit (pdu) or primitive elements described in en 300 392-12-18 [2]. 4.3.1 definition the authorized user shall be able to define barring restrictions on affected user's behalf. the ss-boc definitions shall restrict outgoing services. one restricted identity shall refer to an individual subscriber identity. note 1: supplementary service barring of incoming calls (ss-bic) is used to set restrictions for group identities, see en 300 392-11-19 [3]. the authorized user shall only be allowed to define ss-boc for subscriber identities which home system is the same as the authorized user's home system. one definition request shall be made to restrict: - one subscriber identity; - a range of subscriber identities; or - a list of subscriber identities. the different barring restrictions shall comprise of one or more (...\...) [the expected end of this definition was beyond the limit of 200 words] </w:t>
      </w:r>
    </w:p>
    <w:p w:rsidR="00761C1B" w:rsidRDefault="00761C1B" w:rsidP="00761C1B">
      <w:r>
        <w:t>SOURCE: Used in EN 300 392-1118 V1.1.1, clause 4.3</w:t>
      </w:r>
    </w:p>
    <w:p w:rsidR="00761C1B" w:rsidRDefault="00761C1B" w:rsidP="00761C1B"/>
    <w:p w:rsidR="00761C1B" w:rsidRDefault="00761C1B" w:rsidP="00761C1B">
      <w:r>
        <w:t xml:space="preserve">                                                                                                                                                                                                                                                                                                                                                                                                                                                                                                                                                                                                                                                                                                                                                                                                                                                                                                                                                                                                                                                                                                                                                                                                                                                                                                                                                                                                                                                                                                                                                                                                                                                                                                                                                                                                                                                                                                                                                                                                                                                                                                                                                                                                                                                                                                                                                                                                                                                                                                                                                                                                                                                                                                                                                                                                                                                                                                                                                                                                                                                                                                                                                                                                                                                                                                                                                                                                                                                                                                                                                                                                                                                                                                                                                                                                                                                                                                                                                                                                                                                                                                                                                                                                                                                                                                                                                                                                                                                                                                                                                                                                                                                                                                                                                                                                                                                                                                                                                                                                                                                                                                                                                                                                                                                                                                                                                                                                                                                                                                                                                                                                                                                                                                                                                                                                                                                                                                                                                                                                                                                                                                                                                                                                                                                                                                                                                                                                                                                                                                                                                                                                                                                                                                                                                                                                                                                                                                                                                                                                                                                                                                                                  of information flows in the tables listing the service elements in information flows, the column header "type" indicates which of the service elements are mandatory (m), conditional (c) or optional (o). if type is conditional, the conditions are stated. the listed service elements shall specify whether the information of each element is included in the flow. note: it is possible that there is not a one-to-one mapping between a service element and protocol data unit (pdu) or primitive elements described in en 300 392-12-19 [2]. 5.2.1 definition the authorized user shall be able to define barring restrictions on affected user's behalf. the ss-bic definitions shall restrict incoming services. one restricted identity shall refer to either an individual subscriber identity or to a group identity. the authorized user shall only be allowed to define ss-bic for subscriber identities which home system is the same as the authorized user's home system. one definition request shall be made to restrict: - one subscriber identity; - a range of subscriber identities; or - a list of subscriber identities. the different barring restrictions shall comprise of one or more of the following: - all incoming services from outside closed user groups; - all or certain (...\...) [the expected end of this definition was beyond the limit of 200 words] </w:t>
      </w:r>
    </w:p>
    <w:p w:rsidR="00761C1B" w:rsidRDefault="00761C1B" w:rsidP="00761C1B">
      <w:r>
        <w:t>SOURCE: Used in EN 300 392-1119 V1.1.1, clause 5.2</w:t>
      </w:r>
    </w:p>
    <w:p w:rsidR="00761C1B" w:rsidRDefault="00761C1B" w:rsidP="00761C1B"/>
    <w:p w:rsidR="00761C1B" w:rsidRDefault="00761C1B" w:rsidP="00761C1B">
      <w:r>
        <w:t xml:space="preserve">                                                                                                                                                                                                                                                                                                                                                                                                                                                                                                                                                                                                                                                                                                                                                                                                                                                                                                                                                                                                                                                                                                                                                                                                                                                                                                                                                                                                                                                                                                                                                                                                                                                                                                                                                                                                                                                                                                                                                                                                                                                                                                                                                                                                                                                                                                                                                                                                                                                                                                                                                                                                                                                                                                                                                                                                                                                                                                                                                                                                                                                                                                                                                                                                                                                                                                                                                                                                                                                                                                                                                                                                                                                                                                                                                                                                                                                                                                                                                                                                                                                                                                                                                                                                                                                                                                                                                                                                                                                                                                                                                                                                                                                                                                                                                                                                                                                                                                                                                                                                                                                                                                                                                                                                                                                                                                                                                                                                                                                                                                                                                                                                                                                                                                                                                                                                                                                                                                                                                                                                                                                                                                                                                                                                                                                                                                                                                                                                                                                                                                                                                                                                                                                                                                                                                                                                                                                                                                                                                                                                                                                                                                                                  of information flows in the tables listing the service elements in information flows, the column header "type" indicates which of the service elements are mandatory (m), conditional (c) or optional (o). if type is conditional, the conditions are stated. the listed service elements shall specify whether the information of each element is included in the flow. note: it is possible that there is not a one-to-one mapping between a service element and protocol data units (pdus) or primitive elements described in en 300 392-12-16 [3]. 5.1.1 definition an authorized user shall be able to define ss-ppc to be saved in a tetra system. the ss-ppc definition shall specify the usage of pre-emptive priorities applied for services and the subscriber identities on which behalf the definition is made. ss-ppc shall be definable for circuit mode services and ss-ppc defines the pre-emptive priority values for these services including the emergency value. the ss-ppc definition shall be made to a single individual subscriber or to a range or list of individual subscribers. the definition shall also be made to one group or to a range or list of groups. it should be possible to define two separate group priority values, one used for (...\...) [the expected end of this definition was beyond the limit of 200 words] </w:t>
      </w:r>
    </w:p>
    <w:p w:rsidR="00761C1B" w:rsidRDefault="00761C1B" w:rsidP="00761C1B">
      <w:r>
        <w:t>SOURCE: Used in EN 300 392-1116 V1.2.1, clause 5.1</w:t>
      </w:r>
    </w:p>
    <w:p w:rsidR="00761C1B" w:rsidRDefault="00761C1B" w:rsidP="00761C1B"/>
    <w:p w:rsidR="00761C1B" w:rsidRDefault="00761C1B" w:rsidP="00761C1B">
      <w:r>
        <w:t xml:space="preserve">                                                                                                                                                                                                                                                                                                                                                                                                                                                                                                                                                                                                                                                                                                                                                                                                                                                                                                                                                                                                                                                                                                                                                                                                                                                                                                                                                                                                                                                                                                                                                                                                                                                                                                                                                                                                                                                                                                                                                                                                                                                                                                                                                                                                                                                                                                                                                                                                                                                                                                                                                                                                                                                                                                                                                                                                                                                                                                                                                                                                                                                                                                                                                                                                                                                                                                                                                                                                                                                                                                                                                                                                                                                                                                                                                                                                                                                                                                                                                                                                                                                                                                                                                                                                                                                                                                                                                                                                                                                                                                                                                                                                                                                                                                                                                                                                                                                                                                                                                                                                                                                                                                                                                                                                                                                                                                                                                                                                                                                                                                                                                                                                                                                                                                                                                                                                                                                                                                                                                                                                                                                                                                                                                                                                                                                                                                                                                                                                                                                                                                                                                                                                                                                                                                                                                                                                                                                                                                                                                                                                                                                                                                                                  of information flows information flows defined in clause 4.1.2 shall apply. note: the missing numbers in the inform sequence are to respect the ecma numbering; those informx information flows that appeared in ecma and do not appear in the present document are skipped. </w:t>
      </w:r>
    </w:p>
    <w:p w:rsidR="00761C1B" w:rsidRDefault="00761C1B" w:rsidP="00761C1B">
      <w:r>
        <w:t>SOURCE: Used in EN 300 392-1104 V1.1.1, clause 4.2.2.1</w:t>
      </w:r>
    </w:p>
    <w:p w:rsidR="00761C1B" w:rsidRDefault="00761C1B" w:rsidP="00761C1B"/>
    <w:p w:rsidR="00761C1B" w:rsidRDefault="00761C1B" w:rsidP="00761C1B">
      <w:r>
        <w:t xml:space="preserve">                                                                                                                                                                                                                                                                                                                                                                                                                                                                                                                                                                                                                                                                                                                                                                                                                                                                                                                                                                                                                                                                                                                                                                                                                                                                                                                                                                                                                                                                                                                                                                                                                                                                                                                                                                                                                                                                                                                                                                                                                                                                                                                                                                                                                                                                                                                                                                                                                                                                                                                                                                                                                                                                                                                                                                                                                                                                                                                                                                                                                                                                                                                                                                                                                                                                                                                                                                                                                                                                                                                                                                                                                                                                                                                                                                                                                                                                                                                                                                                                                                                                                                                                                                                                                                                                                                                                                                                                                                                                                                                                                                                                                                                                                                                                                                                                                                                                                                                                                                                                                                                                                                                                                                                                                                                                                                                                                                                                                                                                                                                                                                                                                                                                                                                                                                                                                                                                                                                                                                                                                                                                                                                                                                                                                                                                                                                                                                                                                                                                                                                                                                                                                                                                                                                                                                                                                                                                                                                                                                                                                                                                                                                                  of le when fe3 in visited swmi figure 5 shows the information flow sequence of ss-le definition when authorized user is in visited swmi. the information about ss-le is store into the group home swmi. figure 5: definition of ss-le when fe3 is in visited swmi </w:t>
      </w:r>
    </w:p>
    <w:p w:rsidR="00761C1B" w:rsidRDefault="00761C1B" w:rsidP="00761C1B">
      <w:r>
        <w:t>SOURCE: Used in EN 300 392-1114 V1.1.1, clause 5.4.3</w:t>
      </w:r>
    </w:p>
    <w:p w:rsidR="00761C1B" w:rsidRDefault="00761C1B" w:rsidP="00761C1B"/>
    <w:p w:rsidR="00761C1B" w:rsidRDefault="00761C1B" w:rsidP="00761C1B">
      <w:r>
        <w:t xml:space="preserve">                                                                                                                                                                                                                                                                                                                                                                                                                                                                                                                                                                                                                                                                                                                                                                                                                                                                                                                                                                                                                                                                                                                                                                                                                                                                                                                                                                                                                                                                                                                                                                                                                                                                                                                                                                                                                                                                                                                                                                                                                                                                                                                                                                                                                                                                                                                                                                                                                                                                                                                                                                                                                                                                                                                                                                                                                                                                                                                                                                                                                                                                                                                                                                                                                                                                                                                                                                                                                                                                                                                                                                                                                                                                                                                                                                                                                                                                                                                                                                                                                                                                                                                                                                                                                                                                                                                                                                                                                                                                                                                                                                                                                                                                                                                                                                                                                                                                                                                                                                                                                                                                                                                                                                                                                                                                                                                                                                                                                                                                                                                                                                                                                                                                                                                                                                                                                                                                                                                                                                                                                                                                                                                                                                                                                                                                                                                                                                                                                                                                                                                                                                                                                                                                                                                                                                                                                                                                                                                                                                                                                                                                                                                                  of link control states and general co-ordination requirements the link control fsms reflect the an and le view of the functional state of a single link of the v5.2 interface only. in order to co-ordinate layer 1 link in failure condition and link blocked condition substate 0.2 has been inserted for the combined link status condition. if during layer 1 link failure a blocking is requested by system management this shall be indicated to the remote entity and the substate 0.2 shall be entered. on recovery of the layer 1 link the link control fsm shall go to the blocked state sending mdu-lbi to trigger system management to co-ordinate unblocking if desired. this procedure allows as well co-ordinated recovery from system management misalignment, e.g. loss of control data link due to failure of layer 1 link or loss of system management status data after restart. a link unblocking request from either side while in layer 1 link failure condition will be considered as a system management misalignment and the link control fsm shall go to substate 0.2 to trigger co-ordinated unblocking after layer 1 link recovery. the same action is recommended when fe-idreq is received while the fsm is in (...\...) [the expected end of this definition was beyond the limit of 200 words] </w:t>
      </w:r>
    </w:p>
    <w:p w:rsidR="00761C1B" w:rsidRDefault="00761C1B" w:rsidP="00761C1B">
      <w:r>
        <w:t>SOURCE: Used in EN 300 347-01 V2.2.2, clause 16.2.4.2</w:t>
      </w:r>
    </w:p>
    <w:p w:rsidR="00761C1B" w:rsidRDefault="00761C1B" w:rsidP="00761C1B"/>
    <w:p w:rsidR="00761C1B" w:rsidRDefault="00761C1B" w:rsidP="00761C1B">
      <w:r>
        <w:t xml:space="preserve">                                                                                                                                                                                                                                                                                                                                                                                                                                                                                                                                                                                                                                                                                                                                                                                                                                                                                                                                                                                                                                                                                                                                                                                                                                                                                                                                                                                                                                                                                                                                                                                                                                                                                                                                                                                                                                                                                                                                                                                                                                                                                                                                                                                                                                                                                                                                                                                                                                                                                                                                                                                                                                                                                                                                                                                                                                                                                                                                                                                                                                                                                                                                                                                                                                                                                                                                                                                                                                                                                                                                                                                                                                                                                                                                                                                                                                                                                                                                                                                                                                                                                                                                                                                                                                                                                                                                                                                                                                                                                                                                                                                                                                                                                                                                                                                                                                                                                                                                                                                                                                                                                                                                                                                                                                                                                                                                                                                                                                                                                                                                                                                                                                                                                                                                                                                                                                                                                                                                                                                                                                                                                                                                                                                                                                                                                                                                                                                                                                                                                                                                                                                                                                                                                                                                                                                                                                                                                                                                                                                                                                                                                                                                  of location protocols the general structure of location protocols is illustrated in figure 18. 9.5.3.1 position data all position information is encoded as degrees, minutes and seconds of latitude or longitude, or as fractions of these units. latitude and longitude data are rounded off (i.e. not truncated) to the available resolution. when a position is encoded in pdf-1, the higher resolution information given in pdf-2 is an offset (? latitude and ? longitude) relative to position provided in pdf-1. in order to minimize the frequency of updates of the position data in pdf-1 the ? latitude and ? longitude offsets have a range of ± 2 times the resolution of pdf-1. it is recommended that an encoded co-ordinate should not be changed when position data supplied by a navigation device varies by less than 7?? relative to the encoded value. the position is initially encoded as follows. the initial coarse position encoded in pdf-1 is selected to be as close as possible to the actual position. the initial offset encoded in pdf-2 (when applicable) is selected so that it may be summed with the coarse position to produce a finer position that is as close as possible to the actual (...\...) [the expected end of this definition was beyond the limit of 200 words] </w:t>
      </w:r>
    </w:p>
    <w:p w:rsidR="00761C1B" w:rsidRDefault="00761C1B" w:rsidP="00761C1B">
      <w:r>
        <w:t>SOURCE: Used in EN 300 066 V1.3.1, clause 9.5.3</w:t>
      </w:r>
    </w:p>
    <w:p w:rsidR="00761C1B" w:rsidRDefault="00761C1B" w:rsidP="00761C1B"/>
    <w:p w:rsidR="00761C1B" w:rsidRDefault="00761C1B" w:rsidP="00761C1B">
      <w:r>
        <w:t xml:space="preserve">                                                                                                                                                                                                                                                                                                                                                                                                                                                                                                                                                                                                                                                                                                                                                                                                                                                                                                                                                                                                                                                                                                                                                                                                                                                                                                                                                                                                                                                                                                                                                                                                                                                                                                                                                                                                                                                                                                                                                                                                                                                                                                                                                                                                                                                                                                                                                                                                                                                                                                                                                                                                                                                                                                                                                                                                                                                                                                                                                                                                                                                                                                                                                                                                                                                                                                                                                                                                                                                                                                                                                                                                                                                                                                                                                                                                                                                                                                                                                                                                                                                                                                                                                                                                                                                                                                                                                                                                                                                                                                                                                                                                                                                                                                                                                                                                                                                                                                                                                                                                                                                                                                                                                                                                                                                                                                                                                                                                                                                                                                                                                                                                                                                                                                                                                                                                                                                                                                                                                                                                                                                                                                                                                                                                                                                                                                                                                                                                                                                                                                                                                                                                                                                                                                                                                                                                                                                                                                                                                                                                                                                                                                                                  of logical channel the first four bits of a layer 3 block are used as a service identity and logical channel identifier (si/lch) and ensures compatibility at layer 3 between different systems (darc and other systems using darc). darc reserves 4 values for implementation as logical channels, 3 of which are at present defined as below. - the service channel "sech", si/lch = 8 hex, handling l4 service messages, used to transmit network and service information to the receivers, so that they behave correctly in the darc network. - the short message channel "smch", si/lch = 9 hex, handling l4 short messages, used to transmit data, with real time capabilities. - the long message channel "lmch", si/lch = a hex, handling l4 long messages, used to transmit data files. - the block message channel "bmch", si/lch = b hex, used to transmit blocks of data. channel capacity for the services in the logical channels is allocated dynamically but a minimum capacity shall always be left for the service channel (sech). </w:t>
      </w:r>
    </w:p>
    <w:p w:rsidR="00761C1B" w:rsidRDefault="00761C1B" w:rsidP="00761C1B">
      <w:r>
        <w:t>SOURCE: Used in EN 300 751 V1.2.1, clause 8.2</w:t>
      </w:r>
    </w:p>
    <w:p w:rsidR="00761C1B" w:rsidRDefault="00761C1B" w:rsidP="00761C1B"/>
    <w:p w:rsidR="00761C1B" w:rsidRDefault="00761C1B" w:rsidP="00761C1B">
      <w:r>
        <w:t xml:space="preserve">                                                                                                                                                                                                                                                                                                                                                                                                                                                                                                                                                                                                                                                                                                                                                                                                                                                                                                                                                                                                                                                                                                                                                                                                                                                                                                                                                                                                                                                                                                                                                                                                                                                                                                                                                                                                                                                                                                                                                                                                                                                                                                                                                                                                                                                                                                                                                                                                                                                                                                                                                                                                                                                                                                                                                                                                                                                                                                                                                                                                                                                                                                                                                                                                                                                                                                                                                                                                                                                                                                                                                                                                                                                                                                                                                                                                                                                                                                                                                                                                                                                                                                                                                                                                                                                                                                                                                                                                                                                                                                                                                                                                                                                                                                                                                                                                                                                                                                                                                                                                                                                                                                                                                                                                                                                                                                                                                                                                                                                                                                                                                                                                                                                                                                                                                                                                                                                                                                                                                                                                                                                                                                                                                                                                                                                                                                                                                                                                                                                                                                                                                                                                                                                                                                                                                                                                                                                                                                                                                                                                                                                                                                                                  of maintenance signals the rai signal indicates loss of layer 1 capability at the uni. rai propagates towards the network if layer 1 capability is lost in the direction of the user, and rai propagates towards the user if layer 1 capability is lost in the direction of the network. rai is coded in bit a, i.e. bit 3 of time slot 0 of the operational frame, which does not contain the frame alignment signal (see table 4). the ais is used to indicate loss of layer 1 capability in the exchange termination (et)-to-te direction on the network side of the uni. a characteristic of ais is that its presence indicates that the timing provided to the te may not be the network clock. ais is coded as all ones, 2 048 kbit/s bit stream. crc error report: e bit (see table 4) in operational frames. </w:t>
      </w:r>
    </w:p>
    <w:p w:rsidR="00761C1B" w:rsidRDefault="00761C1B" w:rsidP="00761C1B">
      <w:r>
        <w:t>SOURCE: Used in EN 300 011-01 V1.2.2, clause 7.1</w:t>
      </w:r>
    </w:p>
    <w:p w:rsidR="00761C1B" w:rsidRDefault="00761C1B" w:rsidP="00761C1B"/>
    <w:p w:rsidR="00761C1B" w:rsidRDefault="00761C1B" w:rsidP="00761C1B">
      <w:r>
        <w:t xml:space="preserve">                                                                                                                                                                                                                                                                                                                                                                                                                                                                                                                                                                                                                                                                                                                                                                                                                                                                                                                                                                                                                                                                                                                                                                                                                                                                                                                                                                                                                                                                                                                                                                                                                                                                                                                                                                                                                                                                                                                                                                                                                                                                                                                                                                                                                                                                                                                                                                                                                                                                                                                                                                                                                                                                                                                                                                                                                                                                                                                                                                                                                                                                                                                                                                                                                                                                                                                                                                                                                                                                                                                                                                                                                                                                                                                                                                                                                                                                                                                                                                                                                                                                                                                                                                                                                                                                                                                                                                                                                                                                                                                                                                                                                                                                                                                                                                                                                                                                                                                                                                                                                                                                                                                                                                                                                                                                                                                                                                                                                                                                                                                                                                                                                                                                                                                                                                                                                                                                                                                                                                                                                                                                                                                                                                                                                                                                                                                                                                                                                                                                                                                                                                                                                                                                                                                                                                                                                                                                                                                                                                                                                                                                                                                                  of mmh-mac the mmh-mac is defined in a manner similar to packetcable [2] for a message m, keystream ?, and a one-time pad p in , where the number of bits of output is n: mmh-mac(?, m, p) where the addition is . for docsis, n is 64, and is mmh[16,s,4]. </w:t>
      </w:r>
    </w:p>
    <w:p w:rsidR="00761C1B" w:rsidRDefault="00761C1B" w:rsidP="00761C1B">
      <w:r>
        <w:t>SOURCE: Used in EN 302 878-05 V1.1.1, clause 11.7.2</w:t>
      </w:r>
    </w:p>
    <w:p w:rsidR="00761C1B" w:rsidRDefault="00761C1B" w:rsidP="00761C1B"/>
    <w:p w:rsidR="00761C1B" w:rsidRDefault="00761C1B" w:rsidP="00761C1B">
      <w:r>
        <w:t xml:space="preserve">                                                                                                                                                                                                                                                                                                                                                                                                                                                                                                                                                                                                                                                                                                                                                                                                                                                                                                                                                                                                                                                                                                                                                                                                                                                                                                                                                                                                                                                                                                                                                                                                                                                                                                                                                                                                                                                                                                                                                                                                                                                                                                                                                                                                                                                                                                                                                                                                                                                                                                                                                                                                                                                                                                                                                                                                                                                                                                                                                                                                                                                                                                                                                                                                                                                                                                                                                                                                                                                                                                                                                                                                                                                                                                                                                                                                                                                                                                                                                                                                                                                                                                                                                                                                                                                                                                                                                                                                                                                                                                                                                                                                                                                                                                                                                                                                                                                                                                                                                                                                                                                                                                                                                                                                                                                                                                                                                                                                                                                                                                                                                                                                                                                                                                                                                                                                                                                                                                                                                                                                                                                                                                                                                                                                                                                                                                                                                                                                                                                                                                                                                                                                                                                                                                                                                                                                                                                                                                                                                                                                                                                                                                                                  of mobility management states the mobility management (mm) activities related to a gprs subscriber are characterised by one of three different mm states. each state describes a certain level of functionality and information allocated. the information sets held at the ms and sgsn are denoted mm context. in the non-anonymous access case, the mm state relates only to gprs mm activities of a subscriber. the mm state is independent of the number and state of pdp contexts for that subscriber. in the anonymous access case, the mm state relates to gprs mm activities of an ms represented only by an auxiliary tlli. 6.1.1 idle (gprs) state in gprs idle state, the subscriber is not attached to the gprs mobility management. the ms and sgsn context hold no valid location or routeing information for the subscriber. the subscriber-related mobility management procedures are not performed. plmn selection and gprs cell selection and re-selection processes are performed by the ms. data transmission to and from the mobile subscriber as well as the paging of the subscriber are not possible. the gprs ms is seen as not reachable in this case. in order to establish mm contexts in the ms and the sgsn, the (...\...) [the expected end of this definition was beyond the limit of 200 words] </w:t>
      </w:r>
    </w:p>
    <w:p w:rsidR="00761C1B" w:rsidRDefault="00761C1B" w:rsidP="00761C1B">
      <w:r>
        <w:t>SOURCE: Used in EN 301 344 V7.4.1, clause 6.1</w:t>
      </w:r>
    </w:p>
    <w:p w:rsidR="00761C1B" w:rsidRDefault="00761C1B" w:rsidP="00761C1B"/>
    <w:p w:rsidR="00761C1B" w:rsidRDefault="00761C1B" w:rsidP="00761C1B">
      <w:r>
        <w:t xml:space="preserve">                                                                                                                                                                                                                                                                                                                                                                                                                                                                                                                                                                                                                                                                                                                                                                                                                                                                                                                                                                                                                                                                                                                                                                                                                                                                                                                                                                                                                                                                                                                                                                                                                                                                                                                                                                                                                                                                                                                                                                                                                                                                                                                                                                                                                                                                                                                                                                                                                                                                                                                                                                                                                                                                                                                                                                                                                                                                                                                                                                                                                                                                                                                                                                                                                                                                                                                                                                                                                                                                                                                                                                                                                                                                                                                                                                                                                                                                                                                                                                                                                                                                                                                                                                                                                                                                                                                                                                                                                                                                                                                                                                                                                                                                                                                                                                                                                                                                                                                                                                                                                                                                                                                                                                                                                                                                                                                                                                                                                                                                                                                                                                                                                                                                                                                                                                                                                                                                                                                                                                                                                                                                                                                                                                                                                                                                                                                                                                                                                                                                                                                                                                                                                                                                                                                                                                                                                                                                                                                                                                                                                                                                                                                                  of ms for mixed-mode network 05.05 s31 a139 r99 8.2.0 8.3.0 correction to output level dynamic operation 05.05 s31 a141 r99 8.2.0 8.3.0 nominal error rate performance for edge 05.05 s31 a142 r99 8.2.0 8.3.0 corrections to receiver characteristics for edge 05.05 s31 a143 r99 8.2.0 8.3.0 spurious emission measurement bandwidths updated to include gsm 400 systems 05.05 s31 a144 r99 8.2.0 8.3.0 harmonisation of transmitter/receiver performance requirements for pcs 1900 05.05 s31 a147 r99 8.2.0 8.3.0 relaxation of c/i performance requirement for cs4 05.05 s31 a149 r99 8.2.0 8.3.0 evm requirements for edge bts transmitter with combining equipment 05.05 s31 a150 r99 8.2.0 8.3.0 introduction of incremental redundancy receiver performance for ms 05.05 s31 a151 r99 8.2.0 8.3.0 switching transients for 8-psk modulation 05.05 s31 a237 r99 8.2.0 8.3.0 rf requirements for toa lmu 05.05 s31 a239 r99 8.2.0 8.3.0 requirements on e-otd lmu and e-otd ms 05.05 s31b a247 r99 8.3.0 8.4.0 conforming requirements for lmus containing a control mobile station 05.05 s31b a154 r99 8.3.0 8.4.0 completion of gsm 05.05 for edge and clean-up 05.05 s32 a157 r99 8.4.0 8.5.0 removal of duplicated figures 05.05 s32 a160 r99 8.4.0 8.5.0 alignment of spurious emissions gsm-3g (utra): bts (...\...) [the expected end of this definition was beyond the limit of 200 words] </w:t>
      </w:r>
    </w:p>
    <w:p w:rsidR="00761C1B" w:rsidRDefault="00761C1B" w:rsidP="00761C1B">
      <w:r>
        <w:t>SOURCE: Used in EN 300 910 V8.5.1, clause 8.3.0</w:t>
      </w:r>
    </w:p>
    <w:p w:rsidR="00761C1B" w:rsidRDefault="00761C1B" w:rsidP="00761C1B"/>
    <w:p w:rsidR="00761C1B" w:rsidRDefault="00761C1B" w:rsidP="00761C1B">
      <w:r>
        <w:t xml:space="preserve">                                                                                                                                                                                                                                                                                                                                                                                                                                                                                                                                                                                                                                                                                                                                                                                                                                                                                                                                                                                                                                                                                                                                                                                                                                                                                                                                                                                                                                                                                                                                                                                                                                                                                                                                                                                                                                                                                                                                                                                                                                                                                                                                                                                                                                                                                                                                                                                                                                                                                                                                                                                                                                                                                                                                                                                                                                                                                                                                                                                                                                                                                                                                                                                                                                                                                                                                                                                                                                                                                                                                                                                                                                                                                                                                                                                                                                                                                                                                                                                                                                                                                                                                                                                                                                                                                                                                                                                                                                                                                                                                                                                                                                                                                                                                                                                                                                                                                                                                                                                                                                                                                                                                                                                                                                                                                                                                                                                                                                                                                                                                                                                                                                                                                                                                                                                                                                                                                                                                                                                                                                                                                                                                                                                                                                                                                                                                                                                                                                                                                                                                                                                                                                                                                                                                                                                                                                                                                                                                                                                                                                                                                                                                  of notifications 7.7a failed alarm call failedalarmcall notification behaviour failedalarmcallbhv behaviour defined as "the failedalarmcall notification indicates directory number, date, time and reason of unsuccessful alarm calls (e.g. due to absent subscriber, busy line, etc.).";; with information syntax customeradminmodulev2.failedalarmcall;; registered as {ocanotification 1}; </w:t>
      </w:r>
    </w:p>
    <w:p w:rsidR="00761C1B" w:rsidRDefault="00761C1B" w:rsidP="00761C1B">
      <w:r>
        <w:t>SOURCE: Used in EN 300 291-01 V1.2.1, clause 7.7</w:t>
      </w:r>
    </w:p>
    <w:p w:rsidR="00761C1B" w:rsidRDefault="00761C1B" w:rsidP="00761C1B"/>
    <w:p w:rsidR="00761C1B" w:rsidRDefault="00761C1B" w:rsidP="00761C1B">
      <w:r>
        <w:t xml:space="preserve">                                                                                                                                                                                                                                                                                                                                                                                                                                                                                                                                                                                                                                                                                                                                                                                                                                                                                                                                                                                                                                                                                                                                                                                                                                                                                                                                                                                                                                                                                                                                                                                                                                                                                                                                                                                                                                                                                                                                                                                                                                                                                                                                                                                                                                                                                                                                                                                                                                                                                                                                                                                                                                                                                                                                                                                                                                                                                                                                                                                                                                                                                                                                                                                                                                                                                                                                                                                                                                                                                                                                                                                                                                                                                                                                                                                                                                                                                                                                                                                                                                                                                                                                                                                                                                                                                                                                                                                                                                                                                                                                                                                                                                                                                                                                                                                                                                                                                                                                                                                                                                                                                                                                                                                                                                                                                                                                                                                                                                                                                                                                                                                                                                                                                                                                                                                                                                                                                                                                                                                                                                                                                                                                                                                                                                                                                                                                                                                                                                                                                                                                                                                                                                                                                                                                                                                                                                                                                                                                                                                                                                                                                                                                  of notifications no new notifications are contained in the present document. </w:t>
      </w:r>
    </w:p>
    <w:p w:rsidR="00761C1B" w:rsidRDefault="00761C1B" w:rsidP="00761C1B">
      <w:r>
        <w:t>SOURCE: Used in EN 301 006-01 V1.2.2, clause 6.6</w:t>
      </w:r>
    </w:p>
    <w:p w:rsidR="00761C1B" w:rsidRDefault="00761C1B" w:rsidP="00761C1B"/>
    <w:p w:rsidR="00761C1B" w:rsidRDefault="00761C1B" w:rsidP="00761C1B">
      <w:r>
        <w:t xml:space="preserve">                                                                                                                                                                                                                                                                                                                                                                                                                                                                                                                                                                                                                                                                                                                                                                                                                                                                                                                                                                                                                                                                                                                                                                                                                                                                                                                                                                                                                                                                                                                                                                                                                                                                                                                                                                                                                                                                                                                                                                                                                                                                                                                                                                                                                                                                                                                                                                                                                                                                                                                                                                                                                                                                                                                                                                                                                                                                                                                                                                                                                                                                                                                                                                                                                                                                                                                                                                                                                                                                                                                                                                                                                                                                                                                                                                                                                                                                                                                                                                                                                                                                                                                                                                                                                                                                                                                                                                                                                                                                                                                                                                                                                                                                                                                                                                                                                                                                                                                                                                                                                                                                                                                                                                                                                                                                                                                                                                                                                                                                                                                                                                                                                                                                                                                                                                                                                                                                                                                                                                                                                                                                                                                                                                                                                                                                                                                                                                                                                                                                                                                                                                                                                                                                                                                                                                                                                                                                                                                                                                                                                                                                                                                                  of notifications no specific notifications were identified. </w:t>
      </w:r>
    </w:p>
    <w:p w:rsidR="00761C1B" w:rsidRDefault="00761C1B" w:rsidP="00761C1B">
      <w:r>
        <w:t>SOURCE: Used in EN 300 291-02 V1.1.1, clause 7.7</w:t>
      </w:r>
    </w:p>
    <w:p w:rsidR="00761C1B" w:rsidRDefault="00761C1B" w:rsidP="00761C1B"/>
    <w:p w:rsidR="00761C1B" w:rsidRDefault="00761C1B" w:rsidP="00761C1B">
      <w:r>
        <w:t xml:space="preserve">                                                                                                                                                                                                                                                                                                                                                                                                                                                                                                                                                                                                                                                                                                                                                                                                                                                                                                                                                                                                                                                                                                                                                                                                                                                                                                                                                                                                                                                                                                                                                                                                                                                                                                                                                                                                                                                                                                                                                                                                                                                                                                                                                                                                                                                                                                                                                                                                                                                                                                                                                                                                                                                                                                                                                                                                                                                                                                                                                                                                                                                                                                                                                                                                                                                                                                                                                                                                                                                                                                                                                                                                                                                                                                                                                                                                                                                                                                                                                                                                                                                                                                                                                                                                                                                                                                                                                                                                                                                                                                                                                                                                                                                                                                                                                                                                                                                                                                                                                                                                                                                                                                                                                                                                                                                                                                                                                                                                                                                                                                                                                                                                                                                                                                                                                                                                                                                                                                                                                                                                                                                                                                                                                                                                                                                                                                                                                                                                                                                                                                                                                                                                                                                                                                                                                                                                                                                                                                                                                                                                                                                                                                                                  of object classes 7.1.1 managed element the managedelement object class is defined in ccitt recommendation m.3100 [45]. 7.1.2 access port fragment 7.1.2.1 access port the accessport object class is defined in itu-t recommendation q.824.0 [46]. 7.1.2.2 etsi access port etsiaccessport managed object class derived from "itu-t recommendation q.824.0 (1996)": accessport; characterized by etsiaccessportpkg package behaviour etsiaccessportbhv behaviour defined as "it represents the resource concept and is used to identify the resource capabilities supporting a customer services. both etsidirectorynumbere164 and etsiaccessport have the conditional package meteringcounterpkg containing the meteringcounter attribute. this package shall only be instantiated with one of these two object classes or their subclasses within one managed element.";;;; conditional packages meteringcounterpkg present if "an instance supports it and if this package is not instantiated with etsidirectorynumbere164 or its subclasses within the same managed element", localdefinednumberpkg present if "an instance supports it"; registered as {ocamanagedobjectclass 1}; 7.1.2.3 etsi access port analogue etsiaccessportanalogue managed object class derived from etsiaccessport; characterized by etsiaccessportanaloguepkg package behaviour etsiaccessportanaloguebhv behaviour defined as "it is the conventional two-wire loop access to a basic telephone set. it represents the resource concept and is used to identify the resource capabilities supporting a customer services. the q.824.0:officeequipment attribute shall (...\...) [the expected end of this definition was beyond the limit of 200 words] </w:t>
      </w:r>
    </w:p>
    <w:p w:rsidR="00761C1B" w:rsidRDefault="00761C1B" w:rsidP="00761C1B">
      <w:r>
        <w:t>SOURCE: Used in EN 300 291-01 V1.2.1, clause 7.1</w:t>
      </w:r>
    </w:p>
    <w:p w:rsidR="00761C1B" w:rsidRDefault="00761C1B" w:rsidP="00761C1B"/>
    <w:p w:rsidR="00761C1B" w:rsidRDefault="00761C1B" w:rsidP="00761C1B">
      <w:r>
        <w:t xml:space="preserve">                                                                                                                                                                                                                                                                                                                                                                                                                                                                                                                                                                                                                                                                                                                                                                                                                                                                                                                                                                                                                                                                                                                                                                                                                                                                                                                                                                                                                                                                                                                                                                                                                                                                                                                                                                                                                                                                                                                                                                                                                                                                                                                                                                                                                                                                                                                                                                                                                                                                                                                                                                                                                                                                                                                                                                                                                                                                                                                                                                                                                                                                                                                                                                                                                                                                                                                                                                                                                                                                                                                                                                                                                                                                                                                                                                                                                                                                                                                                                                                                                                                                                                                                                                                                                                                                                                                                                                                                                                                                                                                                                                                                                                                                                                                                                                                                                                                                                                                                                                                                                                                                                                                                                                                                                                                                                                                                                                                                                                                                                                                                                                                                                                                                                                                                                                                                                                                                                                                                                                                                                                                                                                                                                                                                                                                                                                                                                                                                                                                                                                                                                                                                                                                                                                                                                                                                                                                                                                                                                                                                                                                                                                                                  of object classes 7.1.1 managed element the managedelement object class is defined in itu-t recommendation m.3100 [8]. 7.1.2 access port fragment 7.1.2.1 access port the accessport object class is defined in itu-t recommendation q.824.0 [9]. 7.1.2.2 etsi access port this object class is defined in en 300 291-1 [2]. 7.1.2.3 etsi access port analogue this object class is defined in en 300 291-1 [2]. 7.1.2.4 etsi access port digital this object class is defined in en 300 291-1 [2]. 7.1.2.5 etsi access port isdn basic rate this object class is defined in en 300 291-1 [2]. 7.1.2.6 etsi access port isdn primary rate this object class is defined in en 300 291-1 [2]. 7.1.2.7 access channel the accesschannel object class is defined in itu-t recommendation q.824.0 [9]. 7.1.2.8 etsi access channel this object class is defined in en 300 291-1 [2]. 7.1.2.9 access port profile the accessportprofile object class is defined in itu-t recommendation q.824.0 [9]. 7.1.3 multi line grouping fragment 7.1.3.1 multi line group multilinegroup managed object class derived from "itu-t recommendation x.721 [15]:1992": top; characterized by multilinegrouppkg package behaviuor multilinegroupbhv behaviour defined as "this object class represents a group of lines of a multi line configuration characterized by (...\...) [the expected end of this definition was beyond the limit of 200 words] </w:t>
      </w:r>
    </w:p>
    <w:p w:rsidR="00761C1B" w:rsidRDefault="00761C1B" w:rsidP="00761C1B">
      <w:r>
        <w:t>SOURCE: Used in EN 300 291-02 V1.1.1, clause 7.1</w:t>
      </w:r>
    </w:p>
    <w:p w:rsidR="00761C1B" w:rsidRDefault="00761C1B" w:rsidP="00761C1B"/>
    <w:p w:rsidR="00761C1B" w:rsidRDefault="00761C1B" w:rsidP="00761C1B">
      <w:r>
        <w:t xml:space="preserve">                                                                                                                                                                                                                                                                                                                                                                                                                                                                                                                                                                                                                                                                                                                                                                                                                                                                                                                                                                                                                                                                                                                                                                                                                                                                                                                                                                                                                                                                                                                                                                                                                                                                                                                                                                                                                                                                                                                                                                                                                                                                                                                                                                                                                                                                                                                                                                                                                                                                                                                                                                                                                                                                                                                                                                                                                                                                                                                                                                                                                                                                                                                                                                                                                                                                                                                                                                                                                                                                                                                                                                                                                                                                                                                                                                                                                                                                                                                                                                                                                                                                                                                                                                                                                                                                                                                                                                                                                                                                                                                                                                                                                                                                                                                                                                                                                                                                                                                                                                                                                                                                                                                                                                                                                                                                                                                                                                                                                                                                                                                                                                                                                                                                                                                                                                                                                                                                                                                                                                                                                                                                                                                                                                                                                                                                                                                                                                                                                                                                                                                                                                                                                                                                                                                                                                                                                                                                                                                                                                                                                                                                                                                                  of object classes this subclause specifies the object classes for all of the managed objects used in the management information model. these object classes are either defined here or by reference to other specifications. classes of managed objects which are defined elsewhere and which are only used for containment are not included, but are identified by the name bindings for the classes specified here. 6.1.1 access port fragment in this fragment the following object classes are used. they are used in the test operations to identify the morts. they are defined in i-ets 300 291 [1]: - "i-ets 300 291":analogueaccess; - "i-ets 300 291":basicrateaccess; - "i-ets 300 291":primaryrateaccess. 6.1.2 support fragment the following classes which are defined in ccitt recommendation x.721 [13] may be instantiated: - "ccitt recommendation x.721:1992":attributevaluechangerecord; - "ccitt recommendation x.721:1992":eventforwardingdiscriminator; - "ccitt recommendation x.721:1992":log. the following classes which are defined in itu-t recommendation x.745 [20] may be instantiated: - "itu-t recommendation x.745:1993":schedulingconflictrecord; - "itu-t recommendation x.745:1993":testactionperformer; - "itu-t recommendation x.745:1993":testresultsrecord. 6.1.3 test fragment the following classes which are required for the testing of lines and line circuits are defined in ets 300378-1 [3]. they may all be instantiated: - "ets 300378-1:1995":accesstest; - "ets 300378-1:1995":dialleddigittest; - "ets 300378-1:1995":dialtonetest; (...\...) [the expected end of this definition was beyond the limit of 200 words] </w:t>
      </w:r>
    </w:p>
    <w:p w:rsidR="00761C1B" w:rsidRDefault="00761C1B" w:rsidP="00761C1B">
      <w:r>
        <w:t>SOURCE: Used in EN 301 006-01 V1.2.2, clause 6.1</w:t>
      </w:r>
    </w:p>
    <w:p w:rsidR="00761C1B" w:rsidRDefault="00761C1B" w:rsidP="00761C1B"/>
    <w:p w:rsidR="00761C1B" w:rsidRDefault="00761C1B" w:rsidP="00761C1B">
      <w:r>
        <w:t xml:space="preserve">                                                                                                                                                                                                                                                                                                                                                                                                                                                                                                                                                                                                                                                                                                                                                                                                                                                                                                                                                                                                                                                                                                                                                                                                                                                                                                                                                                                                                                                                                                                                                                                                                                                                                                                                                                                                                                                                                                                                                                                                                                                                                                                                                                                                                                                                                                                                                                                                                                                                                                                                                                                                                                                                                                                                                                                                                                                                                                                                                                                                                                                                                                                                                                                                                                                                                                                                                                                                                                                                                                                                                                                                                                                                                                                                                                                                                                                                                                                                                                                                                                                                                                                                                                                                                                                                                                                                                                                                                                                                                                                                                                                                                                                                                                                                                                                                                                                                                                                                                                                                                                                                                                                                                                                                                                                                                                                                                                                                                                                                                                                                                                                                                                                                                                                                                                                                                                                                                                                                                                                                                                                                                                                                                                                                                                                                                                                                                                                                                                                                                                                                                                                                                                                                                                                                                                                                                                                                                                                                                                                                                                                                                                                                  of operating frequency range the operating frequency range (ofr) is the total range of frequencies covered either by one type, or by a family of equipment. it is noted that a family of equipment may be capable of covering a wider frequency range than the alignment range of one type of equipment. 4.3 definition of the categories of the alignment range (ar0, ar1, ar2 and ar3) the alignment range falls into one of four categories: - the first category, defined as ar0, corresponds to equipment having an alignment range of less than or equal to 5 mhz; - the second category, defined as ar1, corresponds to an alignment range greater than 5 mhz but less than or equal to 30 mhz; - the third category, defined as ar2, corresponds to an alignment range greater than 30 mhz, but less than or equal to 60 mhz; - the fourth category, defined as ar3, corresponds to an alignment range greater than 60 mhz. 4.4 testing of equipment of category ar0 full tests shall be carried out on a channel within 50 khz of the centre frequency of the alignment range, category ar0. 4.5 testing of equipment of category ar1 full tests shall (...\...) [the expected end of this definition was beyond the limit of 200 words] </w:t>
      </w:r>
    </w:p>
    <w:p w:rsidR="00761C1B" w:rsidRDefault="00761C1B" w:rsidP="00761C1B">
      <w:r>
        <w:t>SOURCE: Used in EN 300 793 V1.1.1, clause 4.2.3</w:t>
      </w:r>
    </w:p>
    <w:p w:rsidR="00761C1B" w:rsidRDefault="00761C1B" w:rsidP="00761C1B"/>
    <w:p w:rsidR="00761C1B" w:rsidRDefault="00761C1B" w:rsidP="00761C1B">
      <w:r>
        <w:t xml:space="preserve">                                                                                                                                                                                                                                                                                                                                                                                                                                                                                                                                                                                                                                                                                                                                                                                                                                                                                                                                                                                                                                                                                                                                                                                                                                                                                                                                                                                                                                                                                                                                                                                                                                                                                                                                                                                                                                                                                                                                                                                                                                                                                                                                                                                                                                                                                                                                                                                                                                                                                                                                                                                                                                                                                                                                                                                                                                                                                                                                                                                                                                                                                                                                                                                                                                                                                                                                                                                                                                                                                                                                                                                                                                                                                                                                                                                                                                                                                                                                                                                                                                                                                                                                                                                                                                                                                                                                                                                                                                                                                                                                                                                                                                                                                                                                                                                                                                                                                                                                                                                                                                                                                                                                                                                                                                                                                                                                                                                                                                                                                                                                                                                                                                                                                                                                                                                                                                                                                                                                                                                                                                                                                                                                                                                                                                                                                                                                                                                                                                                                                                                                                                                                                                                                                                                                                                                                                                                                                                                                                                                                                                                                                                                                  of other test conditions 5.3.1 test mode unless otherwise specified, the measurements shall be performed using normal operation of the equipment with the equipment operating with the worst case configuration (for example modulation, bandwidth, data rate, power) with regards to the requirement to be tested. for each of the requirements in the present document, this worst case configuration shall be declared by the manufacturer (see clause 5.4.1 f)) and documented in the test report. special software may be used to operate the equipment in this mode. for frequency hopping equipment the equipment should allow specific hop frequencies to be selected manually to facilitate some of the tests to be performed. 5.3.2 antennas and transmit operating modes 5.3.2.1 integrated and dedicated antennas the equipment can have either integral antennas or dedicated antennas. dedicated antennas are assessed in combination with the equipment against the requirements in the present document. note: assessment does not necessarily lead to testing. an antenna assembly referred to in the present document is understood as the combination of the antenna (integral or dedicated), its feeder (e.g. coaxial cable) and if applicable, its antenna connector and associated switching components. the gain of an antenna assembly (g) in dbi, does (...\...) [the expected end of this definition was beyond the limit of 200 words] </w:t>
      </w:r>
    </w:p>
    <w:p w:rsidR="00761C1B" w:rsidRDefault="00761C1B" w:rsidP="00761C1B">
      <w:r>
        <w:t>SOURCE: Used in EN 300 328 V2.1.1, clause 5.3</w:t>
      </w:r>
    </w:p>
    <w:p w:rsidR="00761C1B" w:rsidRDefault="00761C1B" w:rsidP="00761C1B"/>
    <w:p w:rsidR="00761C1B" w:rsidRDefault="00761C1B" w:rsidP="00761C1B">
      <w:r>
        <w:t xml:space="preserve">                                                                                                                                                                                                                                                                                                                                                                                                                                                                                                                                                                                                                                                                                                                                                                                                                                                                                                                                                                                                                                                                                                                                                                                                                                                                                                                                                                                                                                                                                                                                                                                                                                                                                                                                                                                                                                                                                                                                                                                                                                                                                                                                                                                                                                                                                                                                                                                                                                                                                                                                                                                                                                                                                                                                                                                                                                                                                                                                                                                                                                                                                                                                                                                                                                                                                                                                                                                                                                                                                                                                                                                                                                                                                                                                                                                                                                                                                                                                                                                                                                                                                                                                                                                                                                                                                                                                                                                                                                                                                                                                                                                                                                                                                                                                                                                                                                                                                                                                                                                                                                                                                                                                                                                                                                                                                                                                                                                                                                                                                                                                                                                                                                                                                                                                                                                                                                                                                                                                                                                                                                                                                                                                                                                                                                                                                                                                                                                                                                                                                                                                                                                                                                                                                                                                                                                                                                                                                                                                                                                                                                                                                                                                  of other test conditions 5.3.1 test sequences and traffic load 5.3.1.1 general test transmission sequences except for the dfs tests or if mentioned otherwise, all the tests in the present document shall be performed by using a test transmission sequence that shall consist of regularly transmitted packets with an interval of e.g. 2 ms. the test transmissions shall be fixed in length in a sequence and shall exceed the transmitter minimum activity ratio of 10 %. the minimum duration of the sequence shall be adequate for the test purposes. an example of the test transmission sequence is shown in figure 2. figure 2: an example of the test transmission sequences 5.3.1.2 test transmission sequences for dfs tests the dfs tests in the present document shall be performed by using a test transmission sequence that shall consist of packet transmissions that together exceed the transmitter minimum activity ratio of 30 % measured over an interval of 100 milliseconds. 5.3.2 test frequencies for all tests except those for dfs, the test frequencies to be used shall correspond to the lowest and highest nominal rf channel centre frequency from the operating centre frequency range declared by the manufacturer. dfs and rx blocking tests (...\...) [the expected end of this definition was beyond the limit of 200 words] </w:t>
      </w:r>
    </w:p>
    <w:p w:rsidR="00761C1B" w:rsidRDefault="00761C1B" w:rsidP="00761C1B">
      <w:r>
        <w:t>SOURCE: Used in EN 302 502 V2.1.1, clause 5.3</w:t>
      </w:r>
    </w:p>
    <w:p w:rsidR="00761C1B" w:rsidRDefault="00761C1B" w:rsidP="00761C1B"/>
    <w:p w:rsidR="00761C1B" w:rsidRDefault="00761C1B" w:rsidP="00761C1B">
      <w:r>
        <w:t xml:space="preserve">                                                                                                                                                                                                                                                                                                                                                                                                                                                                                                                                                                                                                                                                                                                                                                                                                                                                                                                                                                                                                                                                                                                                                                                                                                                                                                                                                                                                                                                                                                                                                                                                                                                                                                                                                                                                                                                                                                                                                                                                                                                                                                                                                                                                                                                                                                                                                                                                                                                                                                                                                                                                                                                                                                                                                                                                                                                                                                                                                                                                                                                                                                                                                                                                                                                                                                                                                                                                                                                                                                                                                                                                                                                                                                                                                                                                                                                                                                                                                                                                                                                                                                                                                                                                                                                                                                                                                                                                                                                                                                                                                                                                                                                                                                                                                                                                                                                                                                                                                                                                                                                                                                                                                                                                                                                                                                                                                                                                                                                                                                                                                                                                                                                                                                                                                                                                                                                                                                                                                                                                                                                                                                                                                                                                                                                                                                                                                                                                                                                                                                                                                                                                                                                                                                                                                                                                                                                                                                                                                                                                                                                                                                                                  of packages 6.3.1 metallic test access line package mtalinepackage package behaviour mtalinepackagebehaviour behaviour defined as "the package mtalinepackage is instantiated if the metallic test access supports a two wire interface. the attribute typeofline identifies the direction of the connection, inbound or outbound or bridged. setting the attribute typeofline switches the direction of the metallic test access.";; attributes typeofline get-replace; registered as {package 1}; </w:t>
      </w:r>
    </w:p>
    <w:p w:rsidR="00761C1B" w:rsidRDefault="00761C1B" w:rsidP="00761C1B">
      <w:r>
        <w:t>SOURCE: Used in EN 301 006-01 V1.2.2, clause 6.3</w:t>
      </w:r>
    </w:p>
    <w:p w:rsidR="00761C1B" w:rsidRDefault="00761C1B" w:rsidP="00761C1B"/>
    <w:p w:rsidR="00761C1B" w:rsidRDefault="00761C1B" w:rsidP="00761C1B">
      <w:r>
        <w:t xml:space="preserve">                                                                                                                                                                                                                                                                                                                                                                                                                                                                                                                                                                                                                                                                                                                                                                                                                                                                                                                                                                                                                                                                                                                                                                                                                                                                                                                                                                                                                                                                                                                                                                                                                                                                                                                                                                                                                                                                                                                                                                                                                                                                                                                                                                                                                                                                                                                                                                                                                                                                                                                                                                                                                                                                                                                                                                                                                                                                                                                                                                                                                                                                                                                                                                                                                                                                                                                                                                                                                                                                                                                                                                                                                                                                                                                                                                                                                                                                                                                                                                                                                                                                                                                                                                                                                                                                                                                                                                                                                                                                                                                                                                                                                                                                                                                                                                                                                                                                                                                                                                                                                                                                                                                                                                                                                                                                                                                                                                                                                                                                                                                                                                                                                                                                                                                                                                                                                                                                                                                                                                                                                                                                                                                                                                                                                                                                                                                                                                                                                                                                                                                                                                                                                                                                                                                                                                                                                                                                                                                                                                                                                                                                                                                                  of packages 7.3.1 administrative state package adminstatepkg package attributes "ccitt recommendation x.721:1992":adminstrativestate get-replace; registered as {ocapackage 1}; 7.3.2 automatic invocation package automaticinvocationpkg package attributes "itu-t recommendation q.824.2 (1996)":automaticinvocation get-replace; registered as {ocapackage 2}; 7.3.3 call completion busy recall mode package callcompletionbusyrecallmodepkg package attributes callcompletionbusyrecallmode get-replace; registered as {ocapackage 3}; 7.3.4 call completion no reply recall mode package callcompletionnoreplyrecallmodepkg package attributes callcompletionnoreplyrecallmode get-replace; registered as {ocapackage 4}; 7.3.5 call diversion restrictions package calldiversionrestrictionspkg package attributes calldiversionrestrictions get-replace; registered as {ocapackage 5}; 7.3.6 connection type package connectiontypepkg package attributes connectiontype get-replace; registered as {ocapackage 6}; 7.3.7 customer characteristics package customercharacteristicspkg package behaviour customercharacteristicspkgbhv behaviour defined as "the customer type attribute specifies whether the customer profile is for: - a single line customer; or - a hot line customer; or - a multi line customer. - 'customertype' attribute value = 'singleline': the customer profile instance may be related to at most one access port instance: in the case where the access port is analogue or digital the customer profile is related to a single directory number instance and may contain cept or non- standard supplementary services. in the case of a basicaccess / primaryrateaccess the customer profile may be related to one or (...\...) [the expected end of this definition was beyond the limit of 200 words] </w:t>
      </w:r>
    </w:p>
    <w:p w:rsidR="00761C1B" w:rsidRDefault="00761C1B" w:rsidP="00761C1B">
      <w:r>
        <w:t>SOURCE: Used in EN 300 291-01 V1.2.1, clause 7.3</w:t>
      </w:r>
    </w:p>
    <w:p w:rsidR="00761C1B" w:rsidRDefault="00761C1B" w:rsidP="00761C1B"/>
    <w:p w:rsidR="00761C1B" w:rsidRDefault="00761C1B" w:rsidP="00761C1B">
      <w:r>
        <w:t xml:space="preserve">                                                                                                                                                                                                                                                                                                                                                                                                                                                                                                                                                                                                                                                                                                                                                                                                                                                                                                                                                                                                                                                                                                                                                                                                                                                                                                                                                                                                                                                                                                                                                                                                                                                                                                                                                                                                                                                                                                                                                                                                                                                                                                                                                                                                                                                                                                                                                                                                                                                                                                                                                                                                                                                                                                                                                                                                                                                                                                                                                                                                                                                                                                                                                                                                                                                                                                                                                                                                                                                                                                                                                                                                                                                                                                                                                                                                                                                                                                                                                                                                                                                                                                                                                                                                                                                                                                                                                                                                                                                                                                                                                                                                                                                                                                                                                                                                                                                                                                                                                                                                                                                                                                                                                                                                                                                                                                                                                                                                                                                                                                                                                                                                                                                                                                                                                                                                                                                                                                                                                                                                                                                                                                                                                                                                                                                                                                                                                                                                                                                                                                                                                                                                                                                                                                                                                                                                                                                                                                                                                                                                                                                                                                                                  of packages 7.3.1 line signalling pbxlinesignallingpkg package attributes pbxlinesignalling get-replace;; registered as {oca2package 1}; 7.3.2 maintenance blocking package maintenanceblockingpkg package attributes "en 300 291-1 [2] (1999)": maintblocking default value customeradminmodulev2.maintblockingdefault get-replace;; registered as {oca2package 2}; 7.3.3 multi line group pointer list package multilinegroupptrlistpkg package attributes multilinegroupptrlist get-replace add-remove;; registered as {oca2package 3}; 7.3.4 register signalling package registersignallingpkg package attributes registersignalling get-replace;; registered as {oca2package 4}; 7.3.5 terminating characteristics package terminatingcharacteristicspkg package attributes selectionmethod get-replace, startsend default value default value derivation rule startsenddefaultbhv behaviour defined as "it is to be set to the value of the length +1 of the directory number's part which is common for all extensions"; get-replace, endofselection default value default value derivation rule endofsenddefaultbhv behaviour defined as "the value signalled is used for analogue multi line groups with specified register signalling and isdn multi line groups both with ddi. in all other cases with ddi, it is programmed. if the multi line group is non-ddi, notdefined shall be assigned."; get-replace, digitsforholding default value customeradminmodulev2part2.digitsforholdingdefault get-replace, minmax get-replace;; registered as {oca2package 5}; 7.3.6 withdrawal notification package withdrawalnotificationpkg package attributes withdrawalnotification get-replace;; registered as {oca2package 6}; </w:t>
      </w:r>
    </w:p>
    <w:p w:rsidR="00761C1B" w:rsidRDefault="00761C1B" w:rsidP="00761C1B">
      <w:r>
        <w:t>SOURCE: Used in EN 300 291-02 V1.1.1, clause 7.3</w:t>
      </w:r>
    </w:p>
    <w:p w:rsidR="00761C1B" w:rsidRDefault="00761C1B" w:rsidP="00761C1B"/>
    <w:p w:rsidR="00761C1B" w:rsidRDefault="00761C1B" w:rsidP="00761C1B">
      <w:r>
        <w:t xml:space="preserve">                                                                                                                                                                                                                                                                                                                                                                                                                                                                                                                                                                                                                                                                                                                                                                                                                                                                                                                                                                                                                                                                                                                                                                                                                                                                                                                                                                                                                                                                                                                                                                                                                                                                                                                                                                                                                                                                                                                                                                                                                                                                                                                                                                                                                                                                                                                                                                                                                                                                                                                                                                                                                                                                                                                                                                                                                                                                                                                                                                                                                                                                                                                                                                                                                                                                                                                                                                                                                                                                                                                                                                                                                                                                                                                                                                                                                                                                                                                                                                                                                                                                                                                                                                                                                                                                                                                                                                                                                                                                                                                                                                                                                                                                                                                                                                                                                                                                                                                                                                                                                                                                                                                                                                                                                                                                                                                                                                                                                                                                                                                                                                                                                                                                                                                                                                                                                                                                                                                                                                                                                                                                                                                                                                                                                                                                                                                                                                                                                                                                                                                                                                                                                                                                                                                                                                                                                                                                                                                                                                                                                                                                                                                                  of packet data protocol states a gprs subscription contains the subscription of one or more pdp addresses. each pdp address is described by an individual pdp context in the ms, the sgsn, and the ggsn. every pdp context exists independently in one of two pdp states. the pdp state indicates whether the pdp address is activated for data transfer or not. activation and deactivation are described in subclause "pdp context activation, modification, and deactivation functions". all pdp contexts of a subscriber are associated with the same mm context for the imsi of that subscriber. 9.1.1 inactive state the inactive state characterises the data service for a certain pdp address of the subscriber as not activated. the pdp context contains no routeing or mapping information to process pdp pdus related to that pdp address. no data can be transferred. a changing location of a subscriber causes no update for the pdp context in inactive state even if the subscriber is attached to the gprs mm. mobile-terminated pdp pdus received in inactive state by the ggsn may initiate the network-requested pdp context activation procedure if the ggsn is allowed to initiate the activation of the pdp context for that pdp address. otherwise, (...\...) [the expected end of this definition was beyond the limit of 200 words] </w:t>
      </w:r>
    </w:p>
    <w:p w:rsidR="00761C1B" w:rsidRDefault="00761C1B" w:rsidP="00761C1B">
      <w:r>
        <w:t>SOURCE: Used in EN 301 344 V7.4.1, clause 9.1</w:t>
      </w:r>
    </w:p>
    <w:p w:rsidR="00761C1B" w:rsidRDefault="00761C1B" w:rsidP="00761C1B"/>
    <w:p w:rsidR="00761C1B" w:rsidRDefault="00761C1B" w:rsidP="00761C1B">
      <w:r>
        <w:t xml:space="preserve">                                                                                                                                                                                                                                                                                                                                                                                                                                                                                                                                                                                                                                                                                                                                                                                                                                                                                                                                                                                                                                                                                                                                                                                                                                                                                                                                                                                                                                                                                                                                                                                                                                                                                                                                                                                                                                                                                                                                                                                                                                                                                                                                                                                                                                                                                                                                                                                                                                                                                                                                                                                                                                                                                                                                                                                                                                                                                                                                                                                                                                                                                                                                                                                                                                                                                                                                                                                                                                                                                                                                                                                                                                                                                                                                                                                                                                                                                                                                                                                                                                                                                                                                                                                                                                                                                                                                                                                                                                                                                                                                                                                                                                                                                                                                                                                                                                                                                                                                                                                                                                                                                                                                                                                                                                                                                                                                                                                                                                                                                                                                                                                                                                                                                                                                                                                                                                                                                                                                                                                                                                                                                                                                                                                                                                                                                                                                                                                                                                                                                                                                                                                                                                                                                                                                                                                                                                                                                                                                                                                                                                                                                                                                  of parameters 4.2.1 general a path is unavailable if one or both directions are unavailable. a period of unavailable time begins at the onset of 10 consecutive severely errored second (ses) events. these 10 seconds are considered to be part of unavailable time. a new period of available time begins at the onset of 10 consecutive non-ses events. these 10 consecutive non ses are not part of the unavailable time. for the definition of ses, refer for each bit rate to the appropriate itu-t recommendation (itu-t recommendation g.826 [1] for bit rates at or above the primary rate and itu-t recommendation g.821 [2] for bit rates below the primary rate down to 64 kbit/s). figure 4 illustrates the transitions between the availability states. figure 4: transitions between the availability states 4.2.2 parameters performance requirements are stated for two availability performance parameters. they are applicable to all pes and are defined as follows: - unavailability ratio (ur): unavailability ratio is defined as the proportion of time that a pe is in the unavailable state over an observation period. the unavailability ratio is calculated by taking the ratio of the total unavailable time during the observation period to the duration of the (...\...) [the expected end of this definition was beyond the limit of 200 words] </w:t>
      </w:r>
    </w:p>
    <w:p w:rsidR="00761C1B" w:rsidRDefault="00761C1B" w:rsidP="00761C1B">
      <w:r>
        <w:t>SOURCE: Used in EN 300 416 V1.2.1, clause 4.2</w:t>
      </w:r>
    </w:p>
    <w:p w:rsidR="00761C1B" w:rsidRDefault="00761C1B" w:rsidP="00761C1B"/>
    <w:p w:rsidR="00761C1B" w:rsidRDefault="00761C1B" w:rsidP="00761C1B">
      <w:r>
        <w:t xml:space="preserve">                                                                                                                                                                                                                                                                                                                                                                                                                                                                                                                                                                                                                                                                                                                                                                                                                                                                                                                                                                                                                                                                                                                                                                                                                                                                                                                                                                                                                                                                                                                                                                                                                                                                                                                                                                                                                                                                                                                                                                                                                                                                                                                                                                                                                                                                                                                                                                                                                                                                                                                                                                                                                                                                                                                                                                                                                                                                                                                                                                                                                                                                                                                                                                                                                                                                                                                                                                                                                                                                                                                                                                                                                                                                                                                                                                                                                                                                                                                                                                                                                                                                                                                                                                                                                                                                                                                                                                                                                                                                                                                                                                                                                                                                                                                                                                                                                                                                                                                                                                                                                                                                                                                                                                                                                                                                                                                                                                                                                                                                                                                                                                                                                                                                                                                                                                                                                                                                                                                                                                                                                                                                                                                                                                                                                                                                                                                                                                                                                                                                                                                                                                                                                                                                                                                                                                                                                                                                                                                                                                                                                                                                                                                                  of parameters isdnquicktestresult parameter context test-asn1module.testresultinfo.additionalinformation; with syntax asn1lelttypemodule.isdnquicktestresult; behaviour isdnquicktestresult behaviour defined as "the isdnquicktestresult parameter is carried in the test result notification testresultinfo additionalinformation.";; registered as {parameter 1}; isdnquicktestuncontrolledrequest parameter context test-asn1module.testrequestuncontrolledinfo.testcategoryinformation; with syntax asn1lelttypemodule.isdnquicktestuncontrolledrequesttype; behaviour isdnquicktestuncontrolledrequestbehaviour behaviour defined as "the lsdnquicktestuncontrolledrequest parameter is used to request one of a set of possible isdn tests, as layer 1 activation, loop back test, power feeding test and function test.";; registered as {parameter 2}; isdnquicktestuncontrolledresult parameter context test-asn1module.testrequestuncontrolledresult.additionalinformation; with syntax asn1lelttypemodule.isdnquicktestresult; behaviour isdnquicktestuncontrolledresultbehaviour behaviour defined as "the isdnquicktestuncontrolledresult parameter contains the result of previously requested isdn quick tests and is carried in the additional information field of the uncontrolled test response. the way, how the test results are achieved is implementation specific, the function test e.g. may be implemented as a sequence of the other test functions.";; registered as {parameter 3}; numberofmta parameter context test-asn1module.testrequestcontrolledinfo.testcategoryinformation; with syntax asn1lelttypemodule.numberofmta; behaviour numberofmtabehaviour behaviour defined as "the numberofmta parameter is used to request a metallic test access connection at the measurement interface identified by numberofmta. the definition of a naming scheme is not part of this standard and up to the implementation.";; registered as {parameter 4}; </w:t>
      </w:r>
    </w:p>
    <w:p w:rsidR="00761C1B" w:rsidRDefault="00761C1B" w:rsidP="00761C1B">
      <w:r>
        <w:t>SOURCE: Used in EN 301 006-01 V1.2.2, clause 6.7</w:t>
      </w:r>
    </w:p>
    <w:p w:rsidR="00761C1B" w:rsidRDefault="00761C1B" w:rsidP="00761C1B"/>
    <w:p w:rsidR="00761C1B" w:rsidRDefault="00761C1B" w:rsidP="00761C1B">
      <w:r>
        <w:t xml:space="preserve">                                                                                                                                                                                                                                                                                                                                                                                                                                                                                                                                                                                                                                                                                                                                                                                                                                                                                                                                                                                                                                                                                                                                                                                                                                                                                                                                                                                                                                                                                                                                                                                                                                                                                                                                                                                                                                                                                                                                                                                                                                                                                                                                                                                                                                                                                                                                                                                                                                                                                                                                                                                                                                                                                                                                                                                                                                                                                                                                                                                                                                                                                                                                                                                                                                                                                                                                                                                                                                                                                                                                                                                                                                                                                                                                                                                                                                                                                                                                                                                                                                                                                                                                                                                                                                                                                                                                                                                                                                                                                                                                                                                                                                                                                                                                                                                                                                                                                                                                                                                                                                                                                                                                                                                                                                                                                                                                                                                                                                                                                                                                                                                                                                                                                                                                                                                                                                                                                                                                                                                                                                                                                                                                                                                                                                                                                                                                                                                                                                                                                                                                                                                                                                                                                                                                                                                                                                                                                                                                                                                                                                                                                                                                  of pes data field the pes data field is defined by pes_data_field in en 300 472 [2], table 1 with the extension of the data field to other types of data. 4.4.1 syntax for pes data field table 1: syntax for pes data field syntax no. of bits mnem. valid range pes_data_field () { data_identifier 8 uimsbf see table 2 for (i = 0; i &lt; n; i++) { data_unit_id 8 uimsbf see table 3 data_unit_length 8 uimsbf 0x00 .. 0xff if (data_unit_id == 0x02 || data_unit_id == 0x03 || data_unit_id == 0xc0 || data_unit_id == 0xc1) { txt_data_field (); } else if (data_unit_id == 0xc3) { vps_data_field(); } else if (data_unit_id == 0xc4) { wss_data_field (); } else if (data_unit_id == 0xc5) { closed_captioning_data_field (); } else if (data_unit_id == 0xc6) { monochrome_data_field (); } else if (data_unit_id == 0xff) { /* no data field */ } for (i = 0; i &lt; n; i++) { stuffing_byte 8 bslbf "11111111" } } } 4.4.2 semantics for pes data field the semantics for pes data field from en 300 472 [2] are followed, noting the following additions and constraints: data_identifier: this 8-bit field identifies the type of data carried in (...\...) [the expected end of this definition was beyond the limit of 200 words] </w:t>
      </w:r>
    </w:p>
    <w:p w:rsidR="00761C1B" w:rsidRDefault="00761C1B" w:rsidP="00761C1B">
      <w:r>
        <w:t>SOURCE: Used in EN 301 775 V1.2.1, clause 4.4</w:t>
      </w:r>
    </w:p>
    <w:p w:rsidR="00761C1B" w:rsidRDefault="00761C1B" w:rsidP="00761C1B"/>
    <w:p w:rsidR="00761C1B" w:rsidRDefault="00761C1B" w:rsidP="00761C1B">
      <w:r>
        <w:t xml:space="preserve">                                                                                                                                                                                                                                                                                                                                                                                                                                                                                                                                                                                                                                                                                                                                                                                                                                                                                                                                                                                                                                                                                                                                                                                                                                                                                                                                                                                                                                                                                                                                                                                                                                                                                                                                                                                                                                                                                                                                                                                                                                                                                                                                                                                                                                                                                                                                                                                                                                                                                                                                                                                                                                                                                                                                                                                                                                                                                                                                                                                                                                                                                                                                                                                                                                                                                                                                                                                                                                                                                                                                                                                                                                                                                                                                                                                                                                                                                                                                                                                                                                                                                                                                                                                                                                                                                                                                                                                                                                                                                                                                                                                                                                                                                                                                                                                                                                                                                                                                                                                                                                                                                                                                                                                                                                                                                                                                                                                                                                                                                                                                                                                                                                                                                                                                                                                                                                                                                                                                                                                                                                                                                                                                                                                                                                                                                                                                                                                                                                                                                                                                                                                                                                                                                                                                                                                                                                                                                                                                                                                                                                                                                                                                  of port control states the user port fsms reflect the an and le view of the l1 state of the isdn port only. call control is the responsibility of the isdn protocol. 14.1.3.2.1 isdn user port fsm - an (isdn port) non-operational (an1 and an3): activation of the full basic access is not allowed. d-channel blocking has been applied to the port. therefore, no l2 information shall be frame relayed to the le, and the port cannot be used to originate or terminate calls. - blocked (an1.0): the port is in the non-operational state and neither side has initiated unblocking. - local unblock (an1.1): the an has initiated unblocking (by sending fe202) and is awaiting confirmation from the le. note 1: the ds may be activated from an1.0 or an1.1 for pll capability. - remote unblock (an1.2): the le has initiated unblocking (by sending fe201) and is awaiting confirmation from the an. note 2: states an1.1 and an1.2 provide a mechanism for the synchronized unblocking of ports. the an may remain in these states for an undetermined period of time. see annex c (item 5) for basic system management requirements. - pl states (an3): the pl states shall be used (...\...) [the expected end of this definition was beyond the limit of 200 words] </w:t>
      </w:r>
    </w:p>
    <w:p w:rsidR="00761C1B" w:rsidRDefault="00761C1B" w:rsidP="00761C1B">
      <w:r>
        <w:t>SOURCE: Used in EN 300 324-01 V2.1.1, clause 14.1.3.2</w:t>
      </w:r>
    </w:p>
    <w:p w:rsidR="00761C1B" w:rsidRDefault="00761C1B" w:rsidP="00761C1B"/>
    <w:p w:rsidR="00761C1B" w:rsidRDefault="00761C1B" w:rsidP="00761C1B">
      <w:r>
        <w:t xml:space="preserve">                                                                                                                                                                                                                                                                                                                                                                                                                                                                                                                                                                                                                                                                                                                                                                                                                                                                                                                                                                                                                                                                                                                                                                                                                                                                                                                                                                                                                                                                                                                                                                                                                                                                                                                                                                                                                                                                                                                                                                                                                                                                                                                                                                                                                                                                                                                                                                                                                                                                                                                                                                                                                                                                                                                                                                                                                                                                                                                                                                                                                                                                                                                                                                                                                                                                                                                                                                                                                                                                                                                                                                                                                                                                                                                                                                                                                                                                                                                                                                                                                                                                                                                                                                                                                                                                                                                                                                                                                                                                                                                                                                                                                                                                                                                                                                                                                                                                                                                                                                                                                                                                                                                                                                                                                                                                                                                                                                                                                                                                                                                                                                                                                                                                                                                                                                                                                                                                                                                                                                                                                                                                                                                                                                                                                                                                                                                                                                                                                                                                                                                                                                                                                                                                                                                                                                                                                                                                                                                                                                                                                                                                                                                                  of port control states the user port fsms reflect the an and le view of the layer 1 state of the isdn port only. call control is the responsibility of the isdn protocol. 15.3.3.2.1 isdn-pra user port fsm - an (isdn port) non-operational (an1 and an3): d-channel blocking has been applied to the port. therefore, no layer 2 information shall be frame relayed to the le, and the port cannot be used to originate or terminate calls. blocked (an1.0): the port is in the non-operational state and neither side has initiated unblocking. two sub-states are required to satisfy the ds and the user-network interface specification. local unblock (an1.1): the an has initiated unblocking (by sending fe202) and is awaiting confirmation from the le. although the ds is in normal condition the an-fsm has to signal to the te that the access is not operational by sending rai. remote unblock (an1.2): the le has initiated unblocking (by sending fe201) and is awaiting confirmation from the an. two sub-states are required to satisfy the ds and the user-network interface specification. they correspond to the two sub-states of an1.0. note: states an1.1 and an1.2 provide a mechanism for the synchronized unblocking of ports. (...\...) [the expected end of this definition was beyond the limit of 200 words] </w:t>
      </w:r>
    </w:p>
    <w:p w:rsidR="00761C1B" w:rsidRDefault="00761C1B" w:rsidP="00761C1B">
      <w:r>
        <w:t>SOURCE: Used in EN 300 347-01 V2.2.2, clause 15.3.3.2</w:t>
      </w:r>
    </w:p>
    <w:p w:rsidR="00761C1B" w:rsidRDefault="00761C1B" w:rsidP="00761C1B"/>
    <w:p w:rsidR="00761C1B" w:rsidRDefault="00761C1B" w:rsidP="00761C1B">
      <w:r>
        <w:t xml:space="preserve">                                                                                                                                                                                                                                                                                                                                                                                                                                                                                                                                                                                                                                                                                                                                                                                                                                                                                                                                                                                                                                                                                                                                                                                                                                                                                                                                                                                                                                                                                                                                                                                                                                                                                                                                                                                                                                                                                                                                                                                                                                                                                                                                                                                                                                                                                                                                                                                                                                                                                                                                                                                                                                                                                                                                                                                                                                                                                                                                                                                                                                                                                                                                                                                                                                                                                                                                                                                                                                                                                                                                                                                                                                                                                                                                                                                                                                                                                                                                                                                                                                                                                                                                                                                                                                                                                                                                                                                                                                                                                                                                                                                                                                                                                                                                                                                                                                                                                                                                                                                                                                                                                                                                                                                                                                                                                                                                                                                                                                                                                                                                                                                                                                                                                                                                                                                                                                                                                                                                                                                                                                                                                                                                                                                                                                                                                                                                                                                                                                                                                                                                                                                                                                                                                                                                                                                                                                                                                                                                                                                                                                                                                                                                  of port control states the user port fsms reflected the an and le view of the functional state of the pstn port only. call control shall be the responsibility of the pstn protocol. 14.2.3.2.1 pstn user port fsm - an (pstn port) non-operational (an1): the pstn protocol entity is forced into the blocked state (an6 of pstn protocol entity). therefore, line signals shall not be passed to the le, and the port cannot be used to originate or terminate calls. - blocked (an1.0): the port in the non-operational state and neither side has initiated unblocking. - local unblock (an1.1): the an has initiated unblocking (by sending fe202) and is awaiting confirmation from the le. - remote unblock (an1.2): the le has initiated unblocking (by sending fe201) and is awaiting confirmation from the an. note: states an1.1 and an1.2 provide a mechanism for the synchronized unblocking of ports. the an may remain in these states for an undetermined period of time. operational (an2.0): the pstn port shall be ready to originate and terminate calls, under the control of the pstn protocol. 14.2.3.2.2 pstn user port fsm - le (pstn port) non-operational (le1): the pstn protocol entity is forced into the blocked (...\...) [the expected end of this definition was beyond the limit of 200 words] </w:t>
      </w:r>
    </w:p>
    <w:p w:rsidR="00761C1B" w:rsidRDefault="00761C1B" w:rsidP="00761C1B">
      <w:r>
        <w:t>SOURCE: Used in EN 300 324-01 V2.1.1, clause 14.2.3.2</w:t>
      </w:r>
    </w:p>
    <w:p w:rsidR="00761C1B" w:rsidRDefault="00761C1B" w:rsidP="00761C1B"/>
    <w:p w:rsidR="00761C1B" w:rsidRDefault="00761C1B" w:rsidP="00761C1B">
      <w:r>
        <w:t xml:space="preserve">                                                                                                                                                                                                                                                                                                                                                                                                                                                                                                                                                                                                                                                                                                                                                                                                                                                                                                                                                                                                                                                                                                                                                                                                                                                                                                                                                                                                                                                                                                                                                                                                                                                                                                                                                                                                                                                                                                                                                                                                                                                                                                                                                                                                                                                                                                                                                                                                                                                                                                                                                                                                                                                                                                                                                                                                                                                                                                                                                                                                                                                                                                                                                                                                                                                                                                                                                                                                                                                                                                                                                                                                                                                                                                                                                                                                                                                                                                                                                                                                                                                                                                                                                                                                                                                                                                                                                                                                                                                                                                                                                                                                                                                                                                                                                                                                                                                                                                                                                                                                                                                                                                                                                                                                                                                                                                                                                                                                                                                                                                                                                                                                                                                                                                                                                                                                                                                                                                                                                                                                                                                                                                                                                                                                                                                                                                                                                                                                                                                                                                                                                                                                                                                                                                                                                                                                                                                                                                                                                                                                                                                                                                                                  of primitives and parameters 22 4.1.1 generic names 22 4.1.1.1 dl-establish 22 4.1.1.2 dl-release 22 4.1.1.3 dl-data 22 4.1.1.4 dl-unit data 22 4.1.1.5 dl-suspend 22 4.1.1.6 dl-resume 22 4.1.1.7 dl-reconnect 23 4.1.1.8 dl-random access 23 4.1.1.9 mdl-release 23 4.1.1.10 mdl-error 23 4.1.1.11 ph-data 23 4.1.1.12 ph-random access 23 4.1.1.13 ph-connect 23 4.1.1.14 ph-ready-to-send 23 4.1.1.15 ph-empty-frame 23 4.1.2 primitives types 23 4.1.2.1 request 24 4.1.2.2 indication 24 4.1.2.3 response 24 4.1.2.4 confirm 24 4.1.3 parameter definition 25 4.1.3.1 message unit 25 4.1.3.2 channel type 25 4.1.3.3 service access point 25 4.1.3.4 release mode 25 4.1.3.5 error cause 25 4.1.3.6 establish mode 26 4.1.3.7 l2 header type 26 4.1.3.8 priority 26 </w:t>
      </w:r>
    </w:p>
    <w:p w:rsidR="00761C1B" w:rsidRDefault="00761C1B" w:rsidP="00761C1B">
      <w:r>
        <w:t>SOURCE: Used in EN 300 938 V8.0.1, clause 4.1</w:t>
      </w:r>
    </w:p>
    <w:p w:rsidR="00761C1B" w:rsidRDefault="00761C1B" w:rsidP="00761C1B"/>
    <w:p w:rsidR="00761C1B" w:rsidRDefault="00761C1B" w:rsidP="00761C1B">
      <w:r>
        <w:t xml:space="preserve">                                                                                                                                                                                                                                                                                                                                                                                                                                                                                                                                                                                                                                                                                                                                                                                                                                                                                                                                                                                                                                                                                                                                                                                                                                                                                                                                                                                                                                                                                                                                                                                                                                                                                                                                                                                                                                                                                                                                                                                                                                                                                                                                                                                                                                                                                                                                                                                                                                                                                                                                                                                                                                                                                                                                                                                                                                                                                                                                                                                                                                                                                                                                                                                                                                                                                                                                                                                                                                                                                                                                                                                                                                                                                                                                                                                                                                                                                                                                                                                                                                                                                                                                                                                                                                                                                                                                                                                                                                                                                                                                                                                                                                                                                                                                                                                                                                                                                                                                                                                                                                                                                                                                                                                                                                                                                                                                                                                                                                                                                                                                                                                                                                                                                                                                                                                                                                                                                                                                                                                                                                                                                                                                                                                                                                                                                                                                                                                                                                                                                                                                                                                                                                                                                                                                                                                                                                                                                                                                                                                                                                                                                                                                  of primitives and parameters communications between layers and between the data link layer and layer 3 are accomplished by means of primitives. primitives represent, in an abstract way, the logical exchange of information and control between the data link layer and adjacent layers. they do not specify or constrain implementations. primitives consist of commands and their respective responses associated with the services requested of a lower layer. the general syntax of a primitive is: xx - generic name - type (parameters); where xx designates the layer providing the service. for the present document xx is dl for the data link layer, ph for the physical layer and mdl for administrative functions (e.g. error reporting and recovery). 4.1.1 generic names the generic name specifies the activity that the identified layer should perform. table 5 illustrates the primitives defined in the present document. the primitive generic names that are defined in the present document are: 4.1.1.1 dl-establish the dl-establish primitives are used to request, confirm and indicate the outcome of the procedures for establishing multiple frame operation. 4.1.1.2 dl-release the dl-release primitives are used to request, confirm and indicate the outcome of the procedures for terminating a previously established multiple frame operation. (...\...) [the expected end of this definition was beyond the limit of 200 words] </w:t>
      </w:r>
    </w:p>
    <w:p w:rsidR="00761C1B" w:rsidRDefault="00761C1B" w:rsidP="00761C1B">
      <w:r>
        <w:t>SOURCE: Used in EN 300 938 V8.0.1, clause 4.1</w:t>
      </w:r>
    </w:p>
    <w:p w:rsidR="00761C1B" w:rsidRDefault="00761C1B" w:rsidP="00761C1B"/>
    <w:p w:rsidR="00761C1B" w:rsidRDefault="00761C1B" w:rsidP="00761C1B">
      <w:r>
        <w:t xml:space="preserve">                                                                                                                                                                                                                                                                                                                                                                                                                                                                                                                                                                                                                                                                                                                                                                                                                                                                                                                                                                                                                                                                                                                                                                                                                                                                                                                                                                                                                                                                                                                                                                                                                                                                                                                                                                                                                                                                                                                                                                                                                                                                                                                                                                                                                                                                                                                                                                                                                                                                                                                                                                                                                                                                                                                                                                                                                                                                                                                                                                                                                                                                                                                                                                                                                                                                                                                                                                                                                                                                                                                                                                                                                                                                                                                                                                                                                                                                                                                                                                                                                                                                                                                                                                                                                                                                                                                                                                                                                                                                                                                                                                                                                                                                                                                                                                                                                                                                                                                                                                                                                                                                                                                                                                                                                                                                                                                                                                                                                                                                                                                                                                                                                                                                                                                                                                                                                                                                                                                                                                                                                                                                                                                                                                                                                                                                                                                                                                                                                                                                                                                                                                                                                                                                                                                                                                                                                                                                                                                                                                                                                                                                                                                                  of primitives for administrative services the primitives between the layer 3 entity and the data link layer for supporting administrative services are: a) error handling: mdl-error-indication this primitive is used by the data link layer to indicate that there is an error in the data link layer procedures that cannot be resolved by normal exception handling procedures. parameters associated with this primitive are the reason for error reporting and the type of channel. b) release: mdl-release-request this primitive is used by the layer 3 entity to initiate abnormal local end release of a data link. parameters associated with this primitive are indications of which data links are to be released and the reason for abnormal release. 5 overview of data link layer structure 5.1 functional composition figure 5 is an example of a functional block diagram of the data link layer in the ms. in the example the data link connection for all physical channels terminates at the sap identified by sapi = o but only the data link connection for a sacch terminates at the sap identified by sapi = 3. other arrangements are possible depending on the capabilities of the ms. the network will contain a similar arrangement (...\...) [the expected end of this definition was beyond the limit of 200 words] </w:t>
      </w:r>
    </w:p>
    <w:p w:rsidR="00761C1B" w:rsidRDefault="00761C1B" w:rsidP="00761C1B">
      <w:r>
        <w:t>SOURCE: Used in EN 300 937 V8.0.1, clause 4.4.2</w:t>
      </w:r>
    </w:p>
    <w:p w:rsidR="00761C1B" w:rsidRDefault="00761C1B" w:rsidP="00761C1B"/>
    <w:p w:rsidR="00761C1B" w:rsidRDefault="00761C1B" w:rsidP="00761C1B">
      <w:r>
        <w:t xml:space="preserve">                                                                                                                                                                                                                                                                                                                                                                                                                                                                                                                                                                                                                                                                                                                                                                                                                                                                                                                                                                                                                                                                                                                                                                                                                                                                                                                                                                                                                                                                                                                                                                                                                                                                                                                                                                                                                                                                                                                                                                                                                                                                                                                                                                                                                                                                                                                                                                                                                                                                                                                                                                                                                                                                                                                                                                                                                                                                                                                                                                                                                                                                                                                                                                                                                                                                                                                                                                                                                                                                                                                                                                                                                                                                                                                                                                                                                                                                                                                                                                                                                                                                                                                                                                                                                                                                                                                                                                                                                                                                                                                                                                                                                                                                                                                                                                                                                                                                                                                                                                                                                                                                                                                                                                                                                                                                                                                                                                                                                                                                                                                                                                                                                                                                                                                                                                                                                                                                                                                                                                                                                                                                                                                                                                                                                                                                                                                                                                                                                                                                                                                                                                                                                                                                                                                                                                                                                                                                                                                                                                                                                                                                                                                                  of primitives the following primitives should be used between the physical media dependent layer and the management entity (management physical header (mph) and the upper layer (physical header (ph)) primitives): mph-ai mph activate indication (is used as error recovery and initialization information; mph-di mph deactivate indication; mph-ein mph error indication with parameter n (n defines the failure condition relevant to the reported error); mph-cin mph correction indication with parameter n (n defines the failure condition relevant to the reported recovery); ph-ai ph active indication; ph-di ph deactivate indication. </w:t>
      </w:r>
    </w:p>
    <w:p w:rsidR="00761C1B" w:rsidRDefault="00761C1B" w:rsidP="00761C1B">
      <w:r>
        <w:t>SOURCE: Used in EN 300 299 V1.3.1, clause 12.2.3</w:t>
      </w:r>
    </w:p>
    <w:p w:rsidR="00761C1B" w:rsidRDefault="00761C1B" w:rsidP="00761C1B"/>
    <w:p w:rsidR="00761C1B" w:rsidRDefault="00761C1B" w:rsidP="00761C1B">
      <w:r>
        <w:t xml:space="preserve">                                                                                                                                                                                                                                                                                                                                                                                                                                                                                                                                                                                                                                                                                                                                                                                                                                                                                                                                                                                                                                                                                                                                                                                                                                                                                                                                                                                                                                                                                                                                                                                                                                                                                                                                                                                                                                                                                                                                                                                                                                                                                                                                                                                                                                                                                                                                                                                                                                                                                                                                                                                                                                                                                                                                                                                                                                                                                                                                                                                                                                                                                                                                                                                                                                                                                                                                                                                                                                                                                                                                                                                                                                                                                                                                                                                                                                                                                                                                                                                                                                                                                                                                                                                                                                                                                                                                                                                                                                                                                                                                                                                                                                                                                                                                                                                                                                                                                                                                                                                                                                                                                                                                                                                                                                                                                                                                                                                                                                                                                                                                                                                                                                                                                                                                                                                                                                                                                                                                                                                                                                                                                                                                                                                                                                                                                                                                                                                                                                                                                                                                                                                                                                                                                                                                                                                                                                                                                                                                                                                                                                                                                                                                  of primitives the primitives given in table 2 shall be used between layers 1 and 2 and between layer 1 and the management entity. table 2: physical layer primitives specific name parameter parameter data content request indication priority indicator parameter data layer 1 &lt;-&gt; layer 2 ph-data u/n u/n x (see note 2) x dl-pdu ph-activate u/n (see note 3) u/n - - ph-deactivate - u/n - - layer 1 &lt;-&gt; management mph-error - u/n - x type of error mph-activate - u/n - - mph-deactivate n (see note 4) u/n - - mph-lxactivate n (see note 1) - - x loopback indicator u = exists at user side; n = exists at network side; x = exists; - = does not exist note 1: this is used in association with access digital section functions within the network side; see ets 300 233 [9]. note 2: priority indicator applies only to the request type. the priority indicator shall be used to give priority to information belonging to priority class 1 if queues for dl-pdus are implemented at layer 1. note 3: this primitive is given for consistency with layer 2 but not used in the layer 1 interface status procedures (...\...) [the expected end of this definition was beyond the limit of 200 words] </w:t>
      </w:r>
    </w:p>
    <w:p w:rsidR="00761C1B" w:rsidRDefault="00761C1B" w:rsidP="00761C1B">
      <w:r>
        <w:t>SOURCE: Used in EN 300 011-01 V1.2.2, clause 5.4</w:t>
      </w:r>
    </w:p>
    <w:p w:rsidR="00761C1B" w:rsidRDefault="00761C1B" w:rsidP="00761C1B"/>
    <w:p w:rsidR="00761C1B" w:rsidRDefault="00761C1B" w:rsidP="00761C1B">
      <w:r>
        <w:t xml:space="preserve">                                                                                                                                                                                                                                                                                                                                                                                                                                                                                                                                                                                                                                                                                                                                                                                                                                                                                                                                                                                                                                                                                                                                                                                                                                                                                                                                                                                                                                                                                                                                                                                                                                                                                                                                                                                                                                                                                                                                                                                                                                                                                                                                                                                                                                                                                                                                                                                                                                                                                                                                                                                                                                                                                                                                                                                                                                                                                                                                                                                                                                                                                                                                                                                                                                                                                                                                                                                                                                                                                                                                                                                                                                                                                                                                                                                                                                                                                                                                                                                                                                                                                                                                                                                                                                                                                                                                                                                                                                                                                                                                                                                                                                                                                                                                                                                                                                                                                                                                                                                                                                                                                                                                                                                                                                                                                                                                                                                                                                                                                                                                                                                                                                                                                                                                                                                                                                                                                                                                                                                                                                                                                                                                                                                                                                                                                                                                                                                                                                                                                                                                                                                                                                                                                                                                                                                                                                                                                                                                                                                                                                                                                                                                  of procedures using the common information element approach bearer-related transport mechanism: procedure tied to the procedures for basic call control and tied to a connection in progress, active or in the clearing phase the call reference used by the basic call control procedure is adopted by the bearer-related service invocations to correlate with the appropriate basic call control transaction. bearer-independent transport mechanism: procedure independent of the procedures for basic call control and not correlated to a connection connection-oriented transport mechanism: mechanism requiring the establishment of a data link and a transport association between the service requesting entity and the service provider it provides a facility to access common information element category operations where success and/or failure reporting is required. it provides a call reference within the transport association as a means to associate uniquely among the related transport messages. connectionless transport mechanism: mechanism where no transport association exists but a single transport message transfer is provided using the dummy call reference general signalling: signalling procedure for the exchange of apdus between application entities that need not be adjacent local signalling: signalling procedure restricted to the exchange of apdus between adjacent application entities 4 abbreviations for the purposes of the present (...\...) [the expected end of this definition was beyond the limit of 200 words] </w:t>
      </w:r>
    </w:p>
    <w:p w:rsidR="00761C1B" w:rsidRDefault="00761C1B" w:rsidP="00761C1B">
      <w:r>
        <w:t>SOURCE: Used in EN 300 196-01 V1.3.2, clause 3.3</w:t>
      </w:r>
    </w:p>
    <w:p w:rsidR="00761C1B" w:rsidRDefault="00761C1B" w:rsidP="00761C1B"/>
    <w:p w:rsidR="00761C1B" w:rsidRDefault="00761C1B" w:rsidP="00761C1B">
      <w:r>
        <w:t xml:space="preserve">                                                                                                                                                                                                                                                                                                                                                                                                                                                                                                                                                                                                                                                                                                                                                                                                                                                                                                                                                                                                                                                                                                                                                                                                                                                                                                                                                                                                                                                                                                                                                                                                                                                                                                                                                                                                                                                                                                                                                                                                                                                                                                                                                                                                                                                                                                                                                                                                                                                                                                                                                                                                                                                                                                                                                                                                                                                                                                                                                                                                                                                                                                                                                                                                                                                                                                                                                                                                                                                                                                                                                                                                                                                                                                                                                                                                                                                                                                                                                                                                                                                                                                                                                                                                                                                                                                                                                                                                                                                                                                                                                                                                                                                                                                                                                                                                                                                                                                                                                                                                                                                                                                                                                                                                                                                                                                                                                                                                                                                                                                                                                                                                                                                                                                                                                                                                                                                                                                                                                                                                                                                                                                                                                                                                                                                                                                                                                                                                                                                                                                                                                                                                                                                                                                                                                                                                                                                                                                                                                                                                                                                                                                                                  of protection protocol events tables 49 and 50 define the mdus, messages and timers used in the an and le protection fsm. table 49: mdus, messages and timers used in the an-protection fsm direction description mdu-protection (switch-over req) protect_an &lt;-- sys the system management has detected a failure and requests switch-over, a switch-over was initiated by the os-an via qan mdu-protection (switch-over ack) protect_an &lt;-- sys the system management acknowledges a switch-over in the an mdu-protection (switch-over reject; cause) protect_an &lt;-- sys the system management rejects a switch-over and indicates the cause mdu-protection (switch-over com) protect_an --&gt; sys the protection protocol entity has received a switch-over command from the le mdu-protection (os-switch-over com) protect_an --&gt; sys the protection protocol entity has received a switch-over command from the os-le mdu-protection (switch-over reject ind; cause) protect_an --&gt; sys the protection protocol entity indicates the receipt of a switch-over reject message to the system management and indicates the cause mdu-protection (switch-over error ind) protect_an --&gt; sys the protection protocol entity indicates the expiry of timer tso3 to the system management mdu-protection (reset sn com) protect_an --&gt; sys the protection protocol entity indicates to the system management that reset of sn has been initiated (...\...) [the expected end of this definition was beyond the limit of 200 words] </w:t>
      </w:r>
    </w:p>
    <w:p w:rsidR="00761C1B" w:rsidRDefault="00761C1B" w:rsidP="00761C1B">
      <w:r>
        <w:t>SOURCE: Used in EN 300 347-01 V2.2.2, clause 18.3.2</w:t>
      </w:r>
    </w:p>
    <w:p w:rsidR="00761C1B" w:rsidRDefault="00761C1B" w:rsidP="00761C1B"/>
    <w:p w:rsidR="00761C1B" w:rsidRDefault="00761C1B" w:rsidP="00761C1B">
      <w:r>
        <w:t xml:space="preserve">                                                                                                                                                                                                                                                                                                                                                                                                                                                                                                                                                                                                                                                                                                                                                                                                                                                                                                                                                                                                                                                                                                                                                                                                                                                                                                                                                                                                                                                                                                                                                                                                                                                                                                                                                                                                                                                                                                                                                                                                                                                                                                                                                                                                                                                                                                                                                                                                                                                                                                                                                                                                                                                                                                                                                                                                                                                                                                                                                                                                                                                                                                                                                                                                                                                                                                                                                                                                                                                                                                                                                                                                                                                                                                                                                                                                                                                                                                                                                                                                                                                                                                                                                                                                                                                                                                                                                                                                                                                                                                                                                                                                                                                                                                                                                                                                                                                                                                                                                                                                                                                                                                                                                                                                                                                                                                                                                                                                                                                                                                                                                                                                                                                                                                                                                                                                                                                                                                                                                                                                                                                                                                                                                                                                                                                                                                                                                                                                                                                                                                                                                                                                                                                                                                                                                                                                                                                                                                                                                                                                                                                                                                                                  of protection protocol states 18.3.1.1 states in the an null state (soan0): - switch-over has neither been initiated by an-side nor by le-side. switch-over requested by an state (soan1): - switch-over has been requested by an system management through a dedicated management data unit (mdu). switch-over initiated by le state (soan2): - a switch-over com or os-switch-over com message has been received from the le-side. the an system management has now to decide whether switch-over is possible or not. 18.3.1.2 states in the le null state (sole0): - switch-over has neither been initiated by an-side nor by le-side. switch-over initiated by le state (sole1): - switch-over has been requested by le system management through a dedicated mdu. switch-over requested by an state (sole2): - a switch-over req message has been received from the an-side. the le system management has now to decide whether switch-over is possible or not. </w:t>
      </w:r>
    </w:p>
    <w:p w:rsidR="00761C1B" w:rsidRDefault="00761C1B" w:rsidP="00761C1B">
      <w:r>
        <w:t>SOURCE: Used in EN 300 347-01 V2.2.2, clause 18.3.1</w:t>
      </w:r>
    </w:p>
    <w:p w:rsidR="00761C1B" w:rsidRDefault="00761C1B" w:rsidP="00761C1B"/>
    <w:p w:rsidR="00761C1B" w:rsidRDefault="00761C1B" w:rsidP="00761C1B">
      <w:r>
        <w:t xml:space="preserve">                                                                                                                                                                                                                                                                                                                                                                                                                                                                                                                                                                                                                                                                                                                                                                                                                                                                                                                                                                                                                                                                                                                                                                                                                                                                                                                                                                                                                                                                                                                                                                                                                                                                                                                                                                                                                                                                                                                                                                                                                                                                                                                                                                                                                                                                                                                                                                                                                                                                                                                                                                                                                                                                                                                                                                                                                                                                                                                                                                                                                                                                                                                                                                                                                                                                                                                                                                                                                                                                                                                                                                                                                                                                                                                                                                                                                                                                                                                                                                                                                                                                                                                                                                                                                                                                                                                                                                                                                                                                                                                                                                                                                                                                                                                                                                                                                                                                                                                                                                                                                                                                                                                                                                                                                                                                                                                                                                                                                                                                                                                                                                                                                                                                                                                                                                                                                                                                                                                                                                                                                                                                                                                                                                                                                                                                                                                                                                                                                                                                                                                                                                                                                                                                                                                                                                                                                                                                                                                                                                                                                                                                                                                                  of pstn path states and explanation 13.2.1.1 path states in the an (an(pstn)) out of service state (an0): this state shall be entered when the restart procedure has been initiated by the system management and is applicable to all pstn ports simultaneously. null state (an1): the port is inactive and there is no call in progress. this shall be the rest state for the port interface. when the pstn protocol entity in the an returns to the null state, it shall be capable to detect and report a (may be already present) subscriber seizure. path initiated by an state (an2): a seizure has been detected within the an and an establish message has been sent to the le. the an is now waiting for a establish-ack back from the le. in the event of no response from the le, for example in the case of an le overload, the establish message will be repeated at a low repetition rate (timer t1). call collision resolution shall be achieved by the an and le during this phase of the call. path abort request state (an3): establish message was sent to the le but no establish-ack has yet been received. the subscriber has (...\...) [the expected end of this definition was beyond the limit of 200 words] </w:t>
      </w:r>
    </w:p>
    <w:p w:rsidR="00761C1B" w:rsidRDefault="00761C1B" w:rsidP="00761C1B">
      <w:r>
        <w:t>SOURCE: Used in EN 300 324-01 V2.1.1, clause 13.2.1</w:t>
      </w:r>
    </w:p>
    <w:p w:rsidR="00761C1B" w:rsidRDefault="00761C1B" w:rsidP="00761C1B"/>
    <w:p w:rsidR="00761C1B" w:rsidRDefault="00761C1B" w:rsidP="00761C1B">
      <w:r>
        <w:t xml:space="preserve">                                                                                                                                                                                                                                                                                                                                                                                                                                                                                                                                                                                                                                                                                                                                                                                                                                                                                                                                                                                                                                                                                                                                                                                                                                                                                                                                                                                                                                                                                                                                                                                                                                                                                                                                                                                                                                                                                                                                                                                                                                                                                                                                                                                                                                                                                                                                                                                                                                                                                                                                                                                                                                                                                                                                                                                                                                                                                                                                                                                                                                                                                                                                                                                                                                                                                                                                                                                                                                                                                                                                                                                                                                                                                                                                                                                                                                                                                                                                                                                                                                                                                                                                                                                                                                                                                                                                                                                                                                                                                                                                                                                                                                                                                                                                                                                                                                                                                                                                                                                                                                                                                                                                                                                                                                                                                                                                                                                                                                                                                                                                                                                                                                                                                                                                                                                                                                                                                                                                                                                                                                                                                                                                                                                                                                                                                                                                                                                                                                                                                                                                                                                                                                                                                                                                                                                                                                                                                                                                                                                                                                                                                                                                  of pstn protocol primitives, messages and timers tables 2 and 3 define the primitives, messages and timers used for the pstn state transitions in tables 29 and 30. the pstn function element (fe) primitives are to be used either inside the an between the pstn protocol entity and the user port or inside the le between the pstn protocol entity and the national protocol entity. table 2: primitives, messages and timers used in the an (pstn) fsm name direction description fe-line_information pstn_an ? sub the subscriber line status has changed. fe-line_signal pstn_an ? sub the subscriber has applied an electrical condition to the port or change the electrical condition of the subscriber port. fe-subscriber_release (e.g. on hook) pstn_an ? sub the subscriber indicates release during initiation of the pstn path. fe-subscriber_seizure (e.g. off hook) pstn_an ? sub subscriber wishes to originate a pstn path. disconnect pstn_an ? pstn_le initiation of clearing the path. disconnect complete pstn_an ? pstn_le positive response to path clearing. establish pstn_an ? pstn_le initiation of pstn path. establish ack pstn_an ? pstn_le positive response to pstn path initiation. protocol parameter pstn_an ? pstn_le a request to change a pstn port parameter. signal pstn_an ? pstn_le an (...\...) [the expected end of this definition was beyond the limit of 200 words] </w:t>
      </w:r>
    </w:p>
    <w:p w:rsidR="00761C1B" w:rsidRDefault="00761C1B" w:rsidP="00761C1B">
      <w:r>
        <w:t>SOURCE: Used in EN 300 324-01 V2.1.1, clause 13.2.2</w:t>
      </w:r>
    </w:p>
    <w:p w:rsidR="00761C1B" w:rsidRDefault="00761C1B" w:rsidP="00761C1B"/>
    <w:p w:rsidR="00761C1B" w:rsidRDefault="00761C1B" w:rsidP="00761C1B">
      <w:r>
        <w:t xml:space="preserve">                                                                                                                                                                                                                                                                                                                                                                                                                                                                                                                                                                                                                                                                                                                                                                                                                                                                                                                                                                                                                                                                                                                                                                                                                                                                                                                                                                                                                                                                                                                                                                                                                                                                                                                                                                                                                                                                                                                                                                                                                                                                                                                                                                                                                                                                                                                                                                                                                                                                                                                                                                                                                                                                                                                                                                                                                                                                                                                                                                                                                                                                                                                                                                                                                                                                                                                                                                                                                                                                                                                                                                                                                                                                                                                                                                                                                                                                                                                                                                                                                                                                                                                                                                                                                                                                                                                                                                                                                                                                                                                                                                                                                                                                                                                                                                                                                                                                                                                                                                                                                                                                                                                                                                                                                                                                                                                                                                                                                                                                                                                                                                                                                                                                                                                                                                                                                                                                                                                                                                                                                                                                                                                                                                                                                                                                                                                                                                                                                                                                                                                                                                                                                                                                                                                                                                                                                                                                                                                                                                                                                                                                                                                                  of q.931 information elements gfp_nd_01_001 clause d.4 ensure that the iut, while in the &lt;call state&gt;, on receipt of a &lt;message&gt; containing a facility information element with a &lt;component&gt; containing a parameter of type "q931informationelement" including two or more q.931 information elements whose order of appearance is not in ascending order of their information element identifier, accepts the message and its contents as valid and responds appropriately for the supplementary service. note: when generating a specific tp from this tp and repeated bearer capability or high layer compatibility information elements are to be used, the semantic attached to their order of appearance should be taken into account. 6.2.8 tss&amp;tp for annex e clause 6.2.7 applies replacing annex d by annex e. 7 compliance an ats which complies with this tss&amp;tp specification shall: a) consist of a set of test cases corresponding to the set or to a subset of the tps specified in clause 6; b) use a tss which is an appropriate subset of the whole of the tss specified in clause 5; c) use the same naming conventions for the test groups and test cases; d) maintain the relationship specified in clause 6 between the test groups and (...\...) [the expected end of this definition was beyond the limit of 200 words] </w:t>
      </w:r>
    </w:p>
    <w:p w:rsidR="00761C1B" w:rsidRDefault="00761C1B" w:rsidP="00761C1B">
      <w:r>
        <w:t>SOURCE: Used in EN 300 196-05 V1.2.1, clause 6.2.7.2.1</w:t>
      </w:r>
    </w:p>
    <w:p w:rsidR="00761C1B" w:rsidRDefault="00761C1B" w:rsidP="00761C1B"/>
    <w:p w:rsidR="00761C1B" w:rsidRDefault="00761C1B" w:rsidP="00761C1B">
      <w:r>
        <w:t xml:space="preserve">                                                                                                                                                                                                                                                                                                                                                                                                                                                                                                                                                                                                                                                                                                                                                                                                                                                                                                                                                                                                                                                                                                                                                                                                                                                                                                                                                                                                                                                                                                                                                                                                                                                                                                                                                                                                                                                                                                                                                                                                                                                                                                                                                                                                                                                                                                                                                                                                                                                                                                                                                                                                                                                                                                                                                                                                                                                                                                                                                                                                                                                                                                                                                                                                                                                                                                                                                                                                                                                                                                                                                                                                                                                                                                                                                                                                                                                                                                                                                                                                                                                                                                                                                                                                                                                                                                                                                                                                                                                                                                                                                                                                                                                                                                                                                                                                                                                                                                                                                                                                                                                                                                                                                                                                                                                                                                                                                                                                                                                                                                                                                                                                                                                                                                                                                                                                                                                                                                                                                                                                                                                                                                                                                                                                                                                                                                                                                                                                                                                                                                                                                                                                                                                                                                                                                                                                                                                                                                                                                                                                                                                                                                                                  of q.931 information elements gfp_ud_01_001 clause d.4 ensure that the iut, while in the &lt;cstate&gt;, on receipt of a &lt;message&gt; containing a facility information element with a &lt;component&gt; containing a parameter of type "q931informationelement" including two or more q.931 information elements whose order of appearance is not in ascending order of their information element identifier, accepts the message and its contents as valid and responds appropriately for the supplementary service. note: when generating a specific tp from this tp and repeated bearer capability or high layer compatibility information elements are to be used, the semantic attached to their order of appearance should be taken into account. 6.2.8 tss&amp;tp for annex e clause 6.2.7 applies replacing "annex d" by "annex e". 7 compliance an ats which complies with this tss&amp;tp specification shall: a) consist of a set of test cases corresponding to the set or to a subset of the tps specified in clause 6; b) use a tss which is an appropriate subset of the whole of the tss specified in clause 5; c) use the same naming conventions for the test groups and test cases; d) maintain the relationship specified in clause 6 between the test groups and tps (...\...) [the expected end of this definition was beyond the limit of 200 words] </w:t>
      </w:r>
    </w:p>
    <w:p w:rsidR="00761C1B" w:rsidRDefault="00761C1B" w:rsidP="00761C1B">
      <w:r>
        <w:t>SOURCE: Used in EN 300 196-03 V1.2.1, clause 6.2.7.2.1</w:t>
      </w:r>
    </w:p>
    <w:p w:rsidR="00761C1B" w:rsidRDefault="00761C1B" w:rsidP="00761C1B"/>
    <w:p w:rsidR="00761C1B" w:rsidRDefault="00761C1B" w:rsidP="00761C1B">
      <w:r>
        <w:t xml:space="preserve">                                                                                                                                                                                                                                                                                                                                                                                                                                                                                                                                                                                                                                                                                                                                                                                                                                                                                                                                                                                                                                                                                                                                                                                                                                                                                                                                                                                                                                                                                                                                                                                                                                                                                                                                                                                                                                                                                                                                                                                                                                                                                                                                                                                                                                                                                                                                                                                                                                                                                                                                                                                                                                                                                                                                                                                                                                                                                                                                                                                                                                                                                                                                                                                                                                                                                                                                                                                                                                                                                                                                                                                                                                                                                                                                                                                                                                                                                                                                                                                                                                                                                                                                                                                                                                                                                                                                                                                                                                                                                                                                                                                                                                                                                                                                                                                                                                                                                                                                                                                                                                                                                                                                                                                                                                                                                                                                                                                                                                                                                                                                                                                                                                                                                                                                                                                                                                                                                                                                                                                                                                                                                                                                                                                                                                                                                                                                                                                                                                                                                                                                                                                                                                                                                                                                                                                                                                                                                                                                                                                                                                                                                                                                  of reed-solomon rs(255,191,64) code reed-solomon rs (255,191, t = 32) code shall be applied to the set of 191 bytes of each application data table row to generate a reed-solomon codeword. any byte position, which does not contain datagram bytes, shall be padded with zero bytes before the rs calculation. note: the reed-solomon code has length 255 bytes, dimension 191 bytes and allows correcting up to 32 random erroneous bytes in a received word of 255 bytes. when reliable erasure information is used, such as provided by the crc32 of the mpe and/or mpe-fec sections, the code allows correcting up to 64 random erroneous bytes. code generator polynomial: g(x) = (x+ï</w:t>
      </w:r>
      <w:r>
        <w:rPr>
          <w:rFonts w:ascii="Calibri" w:hAnsi="Calibri" w:cs="Calibri"/>
        </w:rPr>
        <w:t>¬</w:t>
      </w:r>
      <w:r>
        <w:t>0)(x+</w:t>
      </w:r>
      <w:r>
        <w:rPr>
          <w:rFonts w:ascii="Calibri" w:hAnsi="Calibri" w:cs="Calibri"/>
        </w:rPr>
        <w:t>ï¬</w:t>
      </w:r>
      <w:r>
        <w:t>1)(x+</w:t>
      </w:r>
      <w:r>
        <w:rPr>
          <w:rFonts w:ascii="Calibri" w:hAnsi="Calibri" w:cs="Calibri"/>
        </w:rPr>
        <w:t>ï¬</w:t>
      </w:r>
      <w:r>
        <w:t>2)...(x+</w:t>
      </w:r>
      <w:r>
        <w:rPr>
          <w:rFonts w:ascii="Calibri" w:hAnsi="Calibri" w:cs="Calibri"/>
        </w:rPr>
        <w:t>ï¬</w:t>
      </w:r>
      <w:r>
        <w:t xml:space="preserve">63), where </w:t>
      </w:r>
      <w:r>
        <w:rPr>
          <w:rFonts w:ascii="Calibri" w:hAnsi="Calibri" w:cs="Calibri"/>
        </w:rPr>
        <w:t>ï¬</w:t>
      </w:r>
      <w:r>
        <w:t xml:space="preserve"> = 02hex field generator polynomial: p(x) = x8 + x4 + x3 + x2 + 1 9.6 carriage of application data the following applies to each elementary stream for which the time_slice_fec_identifier_descriptor indicates that time slicing is used: each burst shall only contain complete sections (i.e. sections shall not be fragmented between bursts). each burst shall only contain complete datagrams (i.e. datagrams shall not be fragmented between bursts). each burst shall contain at least one mpe section. the following applies on each elementary stream for which the (...\...) [the expected end of this definition was beyond the limit of 200 words] </w:t>
      </w:r>
    </w:p>
    <w:p w:rsidR="00761C1B" w:rsidRDefault="00761C1B" w:rsidP="00761C1B">
      <w:r>
        <w:t>SOURCE: Used in EN 301 192 V1.6.1, clause 9.5.1</w:t>
      </w:r>
    </w:p>
    <w:p w:rsidR="00761C1B" w:rsidRDefault="00761C1B" w:rsidP="00761C1B"/>
    <w:p w:rsidR="00761C1B" w:rsidRDefault="00761C1B" w:rsidP="00761C1B">
      <w:r>
        <w:t xml:space="preserve">                                                                                                                                                                                                                                                                                                                                                                                                                                                                                                                                                                                                                                                                                                                                                                                                                                                                                                                                                                                                                                                                                                                                                                                                                                                                                                                                                                                                                                                                                                                                                                                                                                                                                                                                                                                                                                                                                                                                                                                                                                                                                                                                                                                                                                                                                                                                                                                                                                                                                                                                                                                                                                                                                                                                                                                                                                                                                                                                                                                                                                                                                                                                                                                                                                                                                                                                                                                                                                                                                                                                                                                                                                                                                                                                                                                                                                                                                                                                                                                                                                                                                                                                                                                                                                                                                                                                                                                                                                                                                                                                                                                                                                                                                                                                                                                                                                                                                                                                                                                                                                                                                                                                                                                                                                                                                                                                                                                                                                                                                                                                                                                                                                                                                                                                                                                                                                                                                                                                                                                                                                                                                                                                                                                                                                                                                                                                                                                                                                                                                                                                                                                                                                                                                                                                                                                                                                                                                                                                                                                                                                                                                                                                  of reference sequence the continual and scattered pilots are modulated according to a prbs sequence, wk, corresponding to their respective carrier index k. this sequence also governs the starting phase of the tps information (described in clause 4.6). the prbs sequence is generated according to figure 10. the prbs is initialized so that the first output bit from the prbs coincides with the first active carrier. a new value is generated by the prbs on every used carrier (whether or not it is a pilot). initialization sequence figure 10: generation of prbs sequence the polynomial for the pseudo random binary sequence (prbs) generator shall be: x11 + x2 + 1 (see figure 10) </w:t>
      </w:r>
    </w:p>
    <w:p w:rsidR="00761C1B" w:rsidRDefault="00761C1B" w:rsidP="00761C1B">
      <w:r>
        <w:t>SOURCE: Used in EN 300 744 V1.6.1, clause 4.5.2</w:t>
      </w:r>
    </w:p>
    <w:p w:rsidR="00761C1B" w:rsidRDefault="00761C1B" w:rsidP="00761C1B"/>
    <w:p w:rsidR="00761C1B" w:rsidRDefault="00761C1B" w:rsidP="00761C1B">
      <w:r>
        <w:t xml:space="preserve">                                                                                                                                                                                                                                                                                                                                                                                                                                                                                                                                                                                                                                                                                                                                                                                                                                                                                                                                                                                                                                                                                                                                                                                                                                                                                                                                                                                                                                                                                                                                                                                                                                                                                                                                                                                                                                                                                                                                                                                                                                                                                                                                                                                                                                                                                                                                                                                                                                                                                                                                                                                                                                                                                                                                                                                                                                                                                                                                                                                                                                                                                                                                                                                                                                                                                                                                                                                                                                                                                                                                                                                                                                                                                                                                                                                                                                                                                                                                                                                                                                                                                                                                                                                                                                                                                                                                                                                                                                                                                                                                                                                                                                                                                                                                                                                                                                                                                                                                                                                                                                                                                                                                                                                                                                                                                                                                                                                                                                                                                                                                                                                                                                                                                                                                                                                                                                                                                                                                                                                                                                                                                                                                                                                                                                                                                                                                                                                                                                                                                                                                                                                                                                                                                                                                                                                                                                                                                                                                                                                                                                                                                                                                  of reference sequence the continual and scattered pilots are modulated according to a prbs sequence, wk, corresponding to their respective carrier index k. this sequence also governs the starting phase of the tps information (described in clause 5.7.4.3). the prbs sequence is generated according to figure 5.34. the prbs is initialized so that the first output bit from the prbs coincides with the first active carrier. a new value is generated by the prbs on every carrier (whether or not it is a pilot). figure 5.34: generation of prbs sequence the polynomial for the pseudo random binary sequence (prbs) generator shall be: x11 + x2 + 1 (figure 5.34) </w:t>
      </w:r>
    </w:p>
    <w:p w:rsidR="00761C1B" w:rsidRDefault="00761C1B" w:rsidP="00761C1B">
      <w:r>
        <w:t>SOURCE: Used in EN 302 583 V1.2.1, clause 5.7.4.2.2</w:t>
      </w:r>
    </w:p>
    <w:p w:rsidR="00761C1B" w:rsidRDefault="00761C1B" w:rsidP="00761C1B"/>
    <w:p w:rsidR="00761C1B" w:rsidRDefault="00761C1B" w:rsidP="00761C1B">
      <w:r>
        <w:t xml:space="preserve">                                                                                                                                                                                                                                                                                                                                                                                                                                                                                                                                                                                                                                                                                                                                                                                                                                                                                                                                                                                                                                                                                                                                                                                                                                                                                                                                                                                                                                                                                                                                                                                                                                                                                                                                                                                                                                                                                                                                                                                                                                                                                                                                                                                                                                                                                                                                                                                                                                                                                                                                                                                                                                                                                                                                                                                                                                                                                                                                                                                                                                                                                                                                                                                                                                                                                                                                                                                                                                                                                                                                                                                                                                                                                                                                                                                                                                                                                                                                                                                                                                                                                                                                                                                                                                                                                                                                                                                                                                                                                                                                                                                                                                                                                                                                                                                                                                                                                                                                                                                                                                                                                                                                                                                                                                                                                                                                                                                                                                                                                                                                                                                                                                                                                                                                                                                                                                                                                                                                                                                                                                                                                                                                                                                                                                                                                                                                                                                                                                                                                                                                                                                                                                                                                                                                                                                                                                                                                                                                                                                                                                                                                                                                  of sccp subsystem numbers 03.03 5.1.0 </w:t>
      </w:r>
    </w:p>
    <w:p w:rsidR="00761C1B" w:rsidRDefault="00761C1B" w:rsidP="00761C1B">
      <w:r>
        <w:t>SOURCE: Used in EN 300 927 V5.4.1, clause 5.1.0</w:t>
      </w:r>
    </w:p>
    <w:p w:rsidR="00761C1B" w:rsidRDefault="00761C1B" w:rsidP="00761C1B"/>
    <w:p w:rsidR="00761C1B" w:rsidRDefault="00761C1B" w:rsidP="00761C1B">
      <w:r>
        <w:t xml:space="preserve">                                                                                                                                                                                                                                                                                                                                                                                                                                                                                                                                                                                                                                                                                                                                                                                                                                                                                                                                                                                                                                                                                                                                                                                                                                                                                                                                                                                                                                                                                                                                                                                                                                                                                                                                                                                                                                                                                                                                                                                                                                                                                                                                                                                                                                                                                                                                                                                                                                                                                                                                                                                                                                                                                                                                                                                                                                                                                                                                                                                                                                                                                                                                                                                                                                                                                                                                                                                                                                                                                                                                                                                                                                                                                                                                                                                                                                                                                                                                                                                                                                                                                                                                                                                                                                                                                                                                                                                                                                                                                                                                                                                                                                                                                                                                                                                                                                                                                                                                                                                                                                                                                                                                                                                                                                                                                                                                                                                                                                                                                                                                                                                                                                                                                                                                                                                                                                                                                                                                                                                                                                                                                                                                                                                                                                                                                                                                                                                                                                                                                                                                                                                                                                                                                                                                                                                                                                                                                                                                                                                                                                                                                                                                  of sensitivity classes and error control codes 10.4.1 sensitivity classes based on a bit sensitivity study, the bits of the speech parameters corresponding to one speech frame (95 bits) have been assigned to a sensitivity class according to table 8. in table 8, class 0 corresponds to the least sensitive bits. each sensitivity class shall be protected in a different way. in table 8, the column entitled "bit number in speech frame" refers to the bit stream at the output of the source speech encoder, as described in ts 126 090 [4], table 9h. 10.4.2 crc codes the crc codes shall encode the type-1 bits of the third sensitivity class (the most sensitive one) leading from type-1 bits to type-2 bits (, where is defined according to the status of frame stealing). the crc codes are systematic codes computed by mod where: - is the codeword consisting of the third sensitivity class: (55) - is the polynomial generator of the crc code; and - is the number of parity bits generated. is of degree with coefficients denoted by : (56) the type-2 bits consisting of the bits of the third sensitivity class followed by the crc bits are given by: (...\...) [the expected end of this definition was beyond the limit of 200 words] </w:t>
      </w:r>
    </w:p>
    <w:p w:rsidR="00761C1B" w:rsidRDefault="00761C1B" w:rsidP="00761C1B">
      <w:r>
        <w:t>SOURCE: Used in EN 300 395-02 V1.3.1, clause 10.4</w:t>
      </w:r>
    </w:p>
    <w:p w:rsidR="00761C1B" w:rsidRDefault="00761C1B" w:rsidP="00761C1B"/>
    <w:p w:rsidR="00761C1B" w:rsidRDefault="00761C1B" w:rsidP="00761C1B">
      <w:r>
        <w:t xml:space="preserve">                                                                                                                                                                                                                                                                                                                                                                                                                                                                                                                                                                                                                                                                                                                                                                                                                                                                                                                                                                                                                                                                                                                                                                                                                                                                                                                                                                                                                                                                                                                                                                                                                                                                                                                                                                                                                                                                                                                                                                                                                                                                                                                                                                                                                                                                                                                                                                                                                                                                                                                                                                                                                                                                                                                                                                                                                                                                                                                                                                                                                                                                                                                                                                                                                                                                                                                                                                                                                                                                                                                                                                                                                                                                                                                                                                                                                                                                                                                                                                                                                                                                                                                                                                                                                                                                                                                                                                                                                                                                                                                                                                                                                                                                                                                                                                                                                                                                                                                                                                                                                                                                                                                                                                                                                                                                                                                                                                                                                                                                                                                                                                                                                                                                                                                                                                                                                                                                                                                                                                                                                                                                                                                                                                                                                                                                                                                                                                                                                                                                                                                                                                                                                                                                                                                                                                                                                                                                                                                                                                                                                                                                                                                                  of sensitivity classes and error control codes 5.4.1 sensitivity classes based on a bit sensitivity study, the bits of the speech parameters corresponding to one speech frame (137 bits) have been assigned to a sensitivity class according to table 4. in table 4, class 0 corresponds to the least sensitive bits. each sensitivity class shall be protected in a different way. in table 4, the column entitled "bit number in speech frame" refers to the bit stream at the output of the source speech encoder. more details can be found in clause 4. 5.4.2 crc codes the crc codes shall encode the type-1 bits of the third sensitivity class (the most sensitive one) leading from type-1 bits to type-2 bits (, where is defined according to the status of frame stealing). the crc codes are systematic codes computed by mod where: - is the codeword consisting of the third sensitivity class: (43) - is the polynomial generator of the crc code; and - is the number of parity bits generated. is of degree with coefficients denoted by : (44) the type-2 bits consisting of the bits of the third sensitivity class followed by the crc bits are given by: , (...\...) [the expected end of this definition was beyond the limit of 200 words] </w:t>
      </w:r>
    </w:p>
    <w:p w:rsidR="00761C1B" w:rsidRDefault="00761C1B" w:rsidP="00761C1B">
      <w:r>
        <w:t>SOURCE: Used in EN 300 395-02 V1.3.1, clause 5.4</w:t>
      </w:r>
    </w:p>
    <w:p w:rsidR="00761C1B" w:rsidRDefault="00761C1B" w:rsidP="00761C1B"/>
    <w:p w:rsidR="00761C1B" w:rsidRDefault="00761C1B" w:rsidP="00761C1B">
      <w:r>
        <w:t xml:space="preserve">                                                                                                                                                                                                                                                                                                                                                                                                                                                                                                                                                                                                                                                                                                                                                                                                                                                                                                                                                                                                                                                                                                                                                                                                                                                                                                                                                                                                                                                                                                                                                                                                                                                                                                                                                                                                                                                                                                                                                                                                                                                                                                                                                                                                                                                                                                                                                                                                                                                                                                                                                                                                                                                                                                                                                                                                                                                                                                                                                                                                                                                                                                                                                                                                                                                                                                                                                                                                                                                                                                                                                                                                                                                                                                                                                                                                                                                                                                                                                                                                                                                                                                                                                                                                                                                                                                                                                                                                                                                                                                                                                                                                                                                                                                                                                                                                                                                                                                                                                                                                                                                                                                                                                                                                                                                                                                                                                                                                                                                                                                                                                                                                                                                                                                                                                                                                                                                                                                                                                                                                                                                                                                                                                                                                                                                                                                                                                                                                                                                                                                                                                                                                                                                                                                                                                                                                                                                                                                                                                                                                                                                                                                                                  of si for vbi data streams the packet identifier (pid) of a vbi data stream associated with a service is identified in the program map table (pmt) of the program specific information (psi) for that service. the vbi data stream is given stream_type value 0x06, which indicates a pes stream carrying private data. if the vbi data stream contains any of the extensions defined by the present document, the appropriate es_info_field of the program map section describing vbi data streams shall contain one and only one vbi_data_descriptor as defined in en 300 468 [9]. a service may include more than one vbi data stream, provided that the streams are distinguishable by their respective descriptors in the psi. in addition a vbi teletext descriptor shall be used if and only if the vbi stream contains amongst others ebu teletext data. the descriptor is needed to use languages for selecting magazines or subtitles. for the component descriptor, vbi data transported using the vbi standard is represented by stream_content and component_type values defined in en 300 468 [9]. </w:t>
      </w:r>
    </w:p>
    <w:p w:rsidR="00761C1B" w:rsidRDefault="00761C1B" w:rsidP="00761C1B">
      <w:r>
        <w:t>SOURCE: Used in EN 301 775 V1.2.1, clause 4.2</w:t>
      </w:r>
    </w:p>
    <w:p w:rsidR="00761C1B" w:rsidRDefault="00761C1B" w:rsidP="00761C1B"/>
    <w:p w:rsidR="00761C1B" w:rsidRDefault="00761C1B" w:rsidP="00761C1B">
      <w:r>
        <w:t xml:space="preserve">                                                                                                                                                                                                                                                                                                                                                                                                                                                                                                                                                                                                                                                                                                                                                                                                                                                                                                                                                                                                                                                                                                                                                                                                                                                                                                                                                                                                                                                                                                                                                                                                                                                                                                                                                                                                                                                                                                                                                                                                                                                                                                                                                                                                                                                                                                                                                                                                                                                                                                                                                                                                                                                                                                                                                                                                                                                                                                                                                                                                                                                                                                                                                                                                                                                                                                                                                                                                                                                                                                                                                                                                                                                                                                                                                                                                                                                                                                                                                                                                                                                                                                                                                                                                                                                                                                                                                                                                                                                                                                                                                                                                                                                                                                                                                                                                                                                                                                                                                                                                                                                                                                                                                                                                                                                                                                                                                                                                                                                                                                                                                                                                                                                                                                                                                                                                                                                                                                                                                                                                                                                                                                                                                                                                                                                                                                                                                                                                                                                                                                                                                                                                                                                                                                                                                                                                                                                                                                                                                                                                                                                                                                                                  of signals at the interface signals exchanged between the network and user side under normal and fault conditions are listed in table 5. further information on these signals is given in subclause 7.1. the detection algorithm for signals given in table 5 and others is defined as follows: - normal operational frames: the algorithm shall be in accordance with subclauses 6.8.1.2 and 6.8.2; - loss of frame alignment: the algorithm shall be in accordance with subclause 6.8.1.1; - rai: this is detected when both of the two following conditions occur: - frame alignment condition; - reception of one bit a set to one. - loss of signal (los): the equipment shall assume loss of signal when the incoming signal amplitude is more than 20 db below the nominal output amplitude for this interface for more than 1 ms; note: the detection of this event is necessary if an implementation cannot detect loss of frame alignment in case of loss of incoming signal. - alarm indication signal (ais): this is detected when both of the two following conditions occur: - loss of frame alignment; - reception of 512 bit periods containing less than 3 zeros (reference is made to itu-t recommendation (...\...) [the expected end of this definition was beyond the limit of 200 words] </w:t>
      </w:r>
    </w:p>
    <w:p w:rsidR="00761C1B" w:rsidRDefault="00761C1B" w:rsidP="00761C1B">
      <w:r>
        <w:t>SOURCE: Used in EN 300 011-01 V1.2.2, clause 6.1</w:t>
      </w:r>
    </w:p>
    <w:p w:rsidR="00761C1B" w:rsidRDefault="00761C1B" w:rsidP="00761C1B"/>
    <w:p w:rsidR="00761C1B" w:rsidRDefault="00761C1B" w:rsidP="00761C1B">
      <w:r>
        <w:t xml:space="preserve">                                                                                                                                                                                                                                                                                                                                                                                                                                                                                                                                                                                                                                                                                                                                                                                                                                                                                                                                                                                                                                                                                                                                                                                                                                                                                                                                                                                                                                                                                                                                                                                                                                                                                                                                                                                                                                                                                                                                                                                                                                                                                                                                                                                                                                                                                                                                                                                                                                                                                                                                                                                                                                                                                                                                                                                                                                                                                                                                                                                                                                                                                                                                                                                                                                                                                                                                                                                                                                                                                                                                                                                                                                                                                                                                                                                                                                                                                                                                                                                                                                                                                                                                                                                                                                                                                                                                                                                                                                                                                                                                                                                                                                                                                                                                                                                                                                                                                                                                                                                                                                                                                                                                                                                                                                                                                                                                                                                                                                                                                                                                                                                                                                                                                                                                                                                                                                                                                                                                                                                                                                                                                                                                                                                                                                                                                                                                                                                                                                                                                                                                                                                                                                                                                                                                                                                                                                                                                                                                                                                                                                                                                                                                  of state tables at network and user sides the user side and network side of the interface have to inform each other of the layer 1 states in relation to the different defects that could be detected. for the purpose, two state tables are defined, one at the user side and one at the network side. states at the user side (f states) are defined in subclause 12.2.1 and states at the network side (g states) are defined in subclause 12.2.2. the state tables are defined in subclause 12.2.4. fault conditions fc1 to fc4 that could occur at the network side or between the network side and user side are defined in figure 15. these fault conditions directly affect the f and g states. information on these fault conditions is exchanged between the user and network sides in the form of signals defined in subclause 12.1. note 1: only stable states needed for oam of the user and the network side of the interface (system reactions, user and network relevant information) are defined. the transient states relative to the detections of the error information are not taken into account, except for power on/off states f6 and g13. note 2: the (...\...) [the expected end of this definition was beyond the limit of 200 words] </w:t>
      </w:r>
    </w:p>
    <w:p w:rsidR="00761C1B" w:rsidRDefault="00761C1B" w:rsidP="00761C1B">
      <w:r>
        <w:t>SOURCE: Used in EN 300 299 V1.3.1, clause 12.2</w:t>
      </w:r>
    </w:p>
    <w:p w:rsidR="00761C1B" w:rsidRDefault="00761C1B" w:rsidP="00761C1B"/>
    <w:p w:rsidR="00761C1B" w:rsidRDefault="00761C1B" w:rsidP="00761C1B">
      <w:r>
        <w:t xml:space="preserve">                                                                                                                                                                                                                                                                                                                                                                                                                                                                                                                                                                                                                                                                                                                                                                                                                                                                                                                                                                                                                                                                                                                                                                                                                                                                                                                                                                                                                                                                                                                                                                                                                                                                                                                                                                                                                                                                                                                                                                                                                                                                                                                                                                                                                                                                                                                                                                                                                                                                                                                                                                                                                                                                                                                                                                                                                                                                                                                                                                                                                                                                                                                                                                                                                                                                                                                                                                                                                                                                                                                                                                                                                                                                                                                                                                                                                                                                                                                                                                                                                                                                                                                                                                                                                                                                                                                                                                                                                                                                                                                                                                                                                                                                                                                                                                                                                                                                                                                                                                                                                                                                                                                                                                                                                                                                                                                                                                                                                                                                                                                                                                                                                                                                                                                                                                                                                                                                                                                                                                                                                                                                                                                                                                                                                                                                                                                                                                                                                                                                                                                                                                                                                                                                                                                                                                                                                                                                                                                                                                                                                                                                                                                                  of state tables at network and user sides the user side and network side of the interface have to inform each other on the layer 1 states in relation to the different defects that could be detected. for that purpose, two state tables are defined, one at the user side and one at the network side. states at the user side (f states) are defined in subclause </w:t>
      </w:r>
    </w:p>
    <w:p w:rsidR="00761C1B" w:rsidRDefault="00761C1B" w:rsidP="00761C1B">
      <w:r>
        <w:t>SOURCE: Used in EN 300 011-01 V1.2.2, clause 6.2</w:t>
      </w:r>
    </w:p>
    <w:p w:rsidR="00761C1B" w:rsidRDefault="00761C1B" w:rsidP="00761C1B"/>
    <w:p w:rsidR="00761C1B" w:rsidRDefault="00761C1B" w:rsidP="00761C1B">
      <w:r>
        <w:t xml:space="preserve">                                                                                                                                                                                                                                                                                                                                                                                                                                                                                                                                                                                                                                                                                                                                                                                                                                                                                                                                                                                                                                                                                                                                                                                                                                                                                                                                                                                                                                                                                                                                                                                                                                                                                                                                                                                                                                                                                                                                                                                                                                                                                                                                                                                                                                                                                                                                                                                                                                                                                                                                                                                                                                                                                                                                                                                                                                                                                                                                                                                                                                                                                                                                                                                                                                                                                                                                                                                                                                                                                                                                                                                                                                                                                                                                                                                                                                                                                                                                                                                                                                                                                                                                                                                                                                                                                                                                                                                                                                                                                                                                                                                                                                                                                                                                                                                                                                                                                                                                                                                                                                                                                                                                                                                                                                                                                                                                                                                                                                                                                                                                                                                                                                                                                                                                                                                                                                                                                                                                                                                                                                                                                                                                                                                                                                                                                                                                                                                                                                                                                                                                                                                                                                                                                                                                                                                                                                                                                                                                                                                                                                                                                                                                  of switching range, alignment range and operational frequency range 4.2.1 definition of switching range the manufacturer shall state the switching ranges of the receiver and the transmitter (which may differ). the switching range (sr) is the maximum frequency range, as specified by the manufacturer, over which the receiver or the transmitter can be operated within the alignment range without reprogramming or realignment. 4.2.2 definition of alignment range the manufacturer shall also, when submitting equipment for type testing, state the alignment ranges for the receiver and the transmitter. the alignment range (ar) is defined as the frequency range over which the receiver and/or the transmitter can be programmed and/or aligned to operate, without any change to the circuit other than the substitution of programmable read only memories or crystals (for the receiver and transmitter) and the trimming of discrete components. trimming is an act by which the value (in this case relating to frequency) of a component is changed within the circuit. this act may include the physical alteration, substitution (by components of similar size and type) or activation/de-activation (via the setting of soldered bridges) of components. for the purpose of all measurements, the receiver and transmitter shall be considered separately. (...\...) [the expected end of this definition was beyond the limit of 200 words] </w:t>
      </w:r>
    </w:p>
    <w:p w:rsidR="00761C1B" w:rsidRDefault="00761C1B" w:rsidP="00761C1B">
      <w:r>
        <w:t>SOURCE: Used in EN 300 793 V1.1.1, clause 4.2</w:t>
      </w:r>
    </w:p>
    <w:p w:rsidR="00761C1B" w:rsidRDefault="00761C1B" w:rsidP="00761C1B"/>
    <w:p w:rsidR="00761C1B" w:rsidRDefault="00761C1B" w:rsidP="00761C1B">
      <w:r>
        <w:t xml:space="preserve">                                                                                                                                                                                                                                                                                                                                                                                                                                                                                                                                                                                                                                                                                                                                                                                                                                                                                                                                                                                                                                                                                                                                                                                                                                                                                                                                                                                                                                                                                                                                                                                                                                                                                                                                                                                                                                                                                                                                                                                                                                                                                                                                                                                                                                                                                                                                                                                                                                                                                                                                                                                                                                                                                                                                                                                                                                                                                                                                                                                                                                                                                                                                                                                                                                                                                                                                                                                                                                                                                                                                                                                                                                                                                                                                                                                                                                                                                                                                                                                                                                                                                                                                                                                                                                                                                                                                                                                                                                                                                                                                                                                                                                                                                                                                                                                                                                                                                                                                                                                                                                                                                                                                                                                                                                                                                                                                                                                                                                                                                                                                                                                                                                                                                                                                                                                                                                                                                                                                                                                                                                                                                                                                                                                                                                                                                                                                                                                                                                                                                                                                                                                                                                                                                                                                                                                                                                                                                                                                                                                                                                                                                                                                  of terms = total volume of data delivered over the fan (see clause 5.6.1.2.1 for assessment options) = objective kpi of energy consumption (see clause 5.6.1.1.2 for options based on measurement procedures) = objective kpi of renewable energy consumption for all services = objective kpi of task effectiveness for all services </w:t>
      </w:r>
    </w:p>
    <w:p w:rsidR="00761C1B" w:rsidRDefault="00761C1B" w:rsidP="00761C1B">
      <w:r>
        <w:t>SOURCE: Used in EN 305 200-0202 V1.2.1, clause 5.5.1.2</w:t>
      </w:r>
    </w:p>
    <w:p w:rsidR="00761C1B" w:rsidRDefault="00761C1B" w:rsidP="00761C1B"/>
    <w:p w:rsidR="00761C1B" w:rsidRDefault="00761C1B" w:rsidP="00761C1B">
      <w:r>
        <w:t xml:space="preserve">                                                                                                                                                                                                                                                                                                                                                                                                                                                                                                                                                                                                                                                                                                                                                                                                                                                                                                                                                                                                                                                                                                                                                                                                                                                                                                                                                                                                                                                                                                                                                                                                                                                                                                                                                                                                                                                                                                                                                                                                                                                                                                                                                                                                                                                                                                                                                                                                                                                                                                                                                                                                                                                                                                                                                                                                                                                                                                                                                                                                                                                                                                                                                                                                                                                                                                                                                                                                                                                                                                                                                                                                                                                                                                                                                                                                                                                                                                                                                                                                                                                                                                                                                                                                                                                                                                                                                                                                                                                                                                                                                                                                                                                                                                                                                                                                                                                                                                                                                                                                                                                                                                                                                                                                                                                                                                                                                                                                                                                                                                                                                                                                                                                                                                                                                                                                                                                                                                                                                                                                                                                                                                                                                                                                                                                                                                                                                                                                                                                                                                                                                                                                                                                                                                                                                                                                                                                                                                                                                                                                                                                                                                                                  of terms = total volume of data for all base stations of the mobile access network as defined in etsi en 303 472 [1] = objective kpi of energy consumption (see clause 5.6.1.1.2 for options based on measurement procedures) = objective kpi of renewable energy consumption for all services = objective kpi of task effectiveness for all services </w:t>
      </w:r>
    </w:p>
    <w:p w:rsidR="00761C1B" w:rsidRDefault="00761C1B" w:rsidP="00761C1B">
      <w:r>
        <w:t>SOURCE: Used in EN 305 200-0203 V1.1.1, clause 5.5.1.2</w:t>
      </w:r>
    </w:p>
    <w:p w:rsidR="00761C1B" w:rsidRDefault="00761C1B" w:rsidP="00761C1B"/>
    <w:p w:rsidR="00761C1B" w:rsidRDefault="00761C1B" w:rsidP="00761C1B">
      <w:r>
        <w:t xml:space="preserve">                                                                                                                                                                                                                                                                                                                                                                                                                                                                                                                                                                                                                                                                                                                                                                                                                                                                                                                                                                                                                                                                                                                                                                                                                                                                                                                                                                                                                                                                                                                                                                                                                                                                                                                                                                                                                                                                                                                                                                                                                                                                                                                                                                                                                                                                                                                                                                                                                                                                                                                                                                                                                                                                                                                                                                                                                                                                                                                                                                                                                                                                                                                                                                                                                                                                                                                                                                                                                                                                                                                                                                                                                                                                                                                                                                                                                                                                                                                                                                                                                                                                                                                                                                                                                                                                                                                                                                                                                                                                                                                                                                                                                                                                                                                                                                                                                                                                                                                                                                                                                                                                                                                                                                                                                                                                                                                                                                                                                                                                                                                                                                                                                                                                                                                                                                                                                                                                                                                                                                                                                                                                                                                                                                                                                                                                                                                                                                                                                                                                                                                                                                                                                                                                                                                                                                                                                                                                                                                                                                                                                                                                                                                                  of terms bpb = bits per byte brchds = ds data rate of an rf channel (mb/s) brchus = us data rate of an rf channel (mb/s) brana = average data rate of an analog channel on the system (mb/s) brana = brsd as analog channels deliver something similar to an sd quality signal to subscribers brhd = average data rate of an hd channel on the system (mb/s) - typical values in the range 12 - 13 mb/s brsd = average data rate of an sd channel on the system (mb/s) - typical values in the range 3 - 5 mb/s cds = number of niu connections fed by ds transport channels cus = number of niu connections fed by us transport channels dbceff = effective volume of broadcast video data per niu (mb/hour) dds = broadband ds data transmitted (mb/hour) dus = broadband us data transmitted (mb/hour) kds = ds channel utilization co-efficient kus = us channel utilization co-efficient nchds = number of ds rf channels per niu nchus = number of us rf channels per niu tana = average time receiving analog channels at niu (minutes per day) thd = average time receiving hd at niu (minutes (...\...) [the expected end of this definition was beyond the limit of 200 words] </w:t>
      </w:r>
    </w:p>
    <w:p w:rsidR="00761C1B" w:rsidRDefault="00761C1B" w:rsidP="00761C1B">
      <w:r>
        <w:t>SOURCE: Used in EN 305 200-0404 V1.1.1, clause 5.5.3.2.3</w:t>
      </w:r>
    </w:p>
    <w:p w:rsidR="00761C1B" w:rsidRDefault="00761C1B" w:rsidP="00761C1B"/>
    <w:p w:rsidR="00761C1B" w:rsidRDefault="00761C1B" w:rsidP="00761C1B">
      <w:r>
        <w:t xml:space="preserve">                                                                                                                                                                                                                                                                                                                                                                                                                                                                                                                                                                                                                                                                                                                                                                                                                                                                                                                                                                                                                                                                                                                                                                                                                                                                                                                                                                                                                                                                                                                                                                                                                                                                                                                                                                                                                                                                                                                                                                                                                                                                                                                                                                                                                                                                                                                                                                                                                                                                                                                                                                                                                                                                                                                                                                                                                                                                                                                                                                                                                                                                                                                                                                                                                                                                                                                                                                                                                                                                                                                                                                                                                                                                                                                                                                                                                                                                                                                                                                                                                                                                                                                                                                                                                                                                                                                                                                                                                                                                                                                                                                                                                                                                                                                                                                                                                                                                                                                                                                                                                                                                                                                                                                                                                                                                                                                                                                                                                                                                                                                                                                                                                                                                                                                                                                                                                                                                                                                                                                                                                                                                                                                                                                                                                                                                                                                                                                                                                                                                                                                                                                                                                                                                                                                                                                                                                                                                                                                                                                                                                                                                                                                                  of terms c(k) = total energy consumption by the ict site during the kpi assessment period k (in the interval tkbegin to tkend) as described in detail in clause 5.6 of etsi en 305 200-1 [i.12] cn(k) = total energy consumption by ict site n during the kpi assessment period k (in the interval tkbegin to tkend) as described in detail in clause 5.6 of etsi en 305 200-1 [i.12] cs(k = total energy consumption by ict site from energy source during the kpi assessment period k (in the interval tkbegin to tkend) as described in detail in clause 5.6 of etsi en 305 200-1 [i.12] n = ict site number n = total number of ict sites s = energy source number s = total number of separate energy sources of the ict site including those provided only during fault conditions </w:t>
      </w:r>
    </w:p>
    <w:p w:rsidR="00761C1B" w:rsidRDefault="00761C1B" w:rsidP="00761C1B">
      <w:r>
        <w:t>SOURCE: Used in EN 305 200-0301 V1.1.1, clause 5.5.2.1.2</w:t>
      </w:r>
    </w:p>
    <w:p w:rsidR="00761C1B" w:rsidRDefault="00761C1B" w:rsidP="00761C1B"/>
    <w:p w:rsidR="00761C1B" w:rsidRDefault="00761C1B" w:rsidP="00761C1B">
      <w:r>
        <w:t xml:space="preserve">                                                                                                                                                                                                                                                                                                                                                                                                                                                                                                                                                                                                                                                                                                                                                                                                                                                                                                                                                                                                                                                                                                                                                                                                                                                                                                                                                                                                                                                                                                                                                                                                                                                                                                                                                                                                                                                                                                                                                                                                                                                                                                                                                                                                                                                                                                                                                                                                                                                                                                                                                                                                                                                                                                                                                                                                                                                                                                                                                                                                                                                                                                                                                                                                                                                                                                                                                                                                                                                                                                                                                                                                                                                                                                                                                                                                                                                                                                                                                                                                                                                                                                                                                                                                                                                                                                                                                                                                                                                                                                                                                                                                                                                                                                                                                                                                                                                                                                                                                                                                                                                                                                                                                                                                                                                                                                                                                                                                                                                                                                                                                                                                                                                                                                                                                                                                                                                                                                                                                                                                                                                                                                                                                                                                                                                                                                                                                                                                                                                                                                                                                                                                                                                                                                                                                                                                                                                                                                                                                                                                                                                                                                                                  of terms c(k) = total energy consumption of the ict site during the kpi assessment period k (in the interval tkbegin to tkend) as described in detail in clause 5.6 of etsi en 305 200-1 [i.12] cn(k) = total energy consumption of ict site n during the kpi assessment period k (in the interval tkbegin to tkend) as described in detail in clause 5.6 of etsi en 305 200-1 [i.12] l(k) = total energy consumed by ict load in the ict site during the kpi assessment period k (in the intervaltkbegin to tkend) as described in detail in clause 5.6 of etsi en 305 200-1 [i.12] ln(k) = total energy consumed by ict load in ict site n during the kpi assessment period k (in the interval tkbegin to tkend) as described in detail in clause 5.6 of etsi en 305 200-1 [i.12] n = ict site number n = total number of ict sites </w:t>
      </w:r>
    </w:p>
    <w:p w:rsidR="00761C1B" w:rsidRDefault="00761C1B" w:rsidP="00761C1B">
      <w:r>
        <w:t>SOURCE: Used in EN 305 200-0301 V1.1.1, clause 5.5.2.2.2</w:t>
      </w:r>
    </w:p>
    <w:p w:rsidR="00761C1B" w:rsidRDefault="00761C1B" w:rsidP="00761C1B"/>
    <w:p w:rsidR="00761C1B" w:rsidRDefault="00761C1B" w:rsidP="00761C1B">
      <w:r>
        <w:t xml:space="preserve">                                                                                                                                                                                                                                                                                                                                                                                                                                                                                                                                                                                                                                                                                                                                                                                                                                                                                                                                                                                                                                                                                                                                                                                                                                                                                                                                                                                                                                                                                                                                                                                                                                                                                                                                                                                                                                                                                                                                                                                                                                                                                                                                                                                                                                                                                                                                                                                                                                                                                                                                                                                                                                                                                                                                                                                                                                                                                                                                                                                                                                                                                                                                                                                                                                                                                                                                                                                                                                                                                                                                                                                                                                                                                                                                                                                                                                                                                                                                                                                                                                                                                                                                                                                                                                                                                                                                                                                                                                                                                                                                                                                                                                                                                                                                                                                                                                                                                                                                                                                                                                                                                                                                                                                                                                                                                                                                                                                                                                                                                                                                                                                                                                                                                                                                                                                                                                                                                                                                                                                                                                                                                                                                                                                                                                                                                                                                                                                                                                                                                                                                                                                                                                                                                                                                                                                                                                                                                                                                                                                                                                                                                                                                  of terms c(k) = total energy consumption of the ict site during the kpi assessment period k (in the interval tkbegin to tkend) as described in detail in clause 5.6 of etsi en 305 200-1 [i.12] cn(k) = total energy consumption of the ict site n during the kpi assessment period k (in the interval tkbegin to tkend) as described in detail in clause 5.6 of etsi en 305 200-1 [i.12] ecren(k) = total energy consumption from renewable sources of the ict site during the kpi assessment period k (in the interval tkbegin to tkend) as described in detail in clause 5.6 of etsi en 305 200-1 [i.12] ecrenn(k) = total energy consumption from renewable sources of ict site n during the kpi assessment period k (in the interval tkbegin to tkend) as described in detail in clause 5.6 of etsi en 305 200-1 [i.12] </w:t>
      </w:r>
    </w:p>
    <w:p w:rsidR="00761C1B" w:rsidRDefault="00761C1B" w:rsidP="00761C1B">
      <w:r>
        <w:t>SOURCE: Used in EN 305 200-0301 V1.1.1, clause 5.5.2.4.2</w:t>
      </w:r>
    </w:p>
    <w:p w:rsidR="00761C1B" w:rsidRDefault="00761C1B" w:rsidP="00761C1B"/>
    <w:p w:rsidR="00761C1B" w:rsidRDefault="00761C1B" w:rsidP="00761C1B">
      <w:r>
        <w:t xml:space="preserve">                                                                                                                                                                                                                                                                                                                                                                                                                                                                                                                                                                                                                                                                                                                                                                                                                                                                                                                                                                                                                                                                                                                                                                                                                                                                                                                                                                                                                                                                                                                                                                                                                                                                                                                                                                                                                                                                                                                                                                                                                                                                                                                                                                                                                                                                                                                                                                                                                                                                                                                                                                                                                                                                                                                                                                                                                                                                                                                                                                                                                                                                                                                                                                                                                                                                                                                                                                                                                                                                                                                                                                                                                                                                                                                                                                                                                                                                                                                                                                                                                                                                                                                                                                                                                                                                                                                                                                                                                                                                                                                                                                                                                                                                                                                                                                                                                                                                                                                                                                                                                                                                                                                                                                                                                                                                                                                                                                                                                                                                                                                                                                                                                                                                                                                                                                                                                                                                                                                                                                                                                                                                                                                                                                                                                                                                                                                                                                                                                                                                                                                                                                                                                                                                                                                                                                                                                                                                                                                                                                                                                                                                                                                                  of terms c(k) = total energy consumption of the ict site during the kpi assessment period k (in the intervaltkbegin to tkend) as described in detail in clause 5.6 of etsi en 305 200-1 [i.12] cn(k) = total energy consumption of ict site n during the kpi assessment period k (in the intervaltkbegin to tkend) as described in detail in clause 5.6 of etsi en 305 200-1 [i.12] ecreuse(k) = total energy re-used from the ict site during the kpi assessment period k (in the intervaltkbegin to tkend) as described in detail in clause 5.6 of etsi en 305 200-1 [i.12] ecreusen(k) = total energy re-used from ict site n during the kpi assessment period k (in the intervaltkbegin to tkend) as described in detail in clause 5.6 of etsi en 305 200-1 [i.12] </w:t>
      </w:r>
    </w:p>
    <w:p w:rsidR="00761C1B" w:rsidRDefault="00761C1B" w:rsidP="00761C1B">
      <w:r>
        <w:t>SOURCE: Used in EN 305 200-0301 V1.1.1, clause 5.5.2.3.2</w:t>
      </w:r>
    </w:p>
    <w:p w:rsidR="00761C1B" w:rsidRDefault="00761C1B" w:rsidP="00761C1B"/>
    <w:p w:rsidR="00761C1B" w:rsidRDefault="00761C1B" w:rsidP="00761C1B">
      <w:r>
        <w:t xml:space="preserve">                                                                                                                                                                                                                                                                                                                                                                                                                                                                                                                                                                                                                                                                                                                                                                                                                                                                                                                                                                                                                                                                                                                                                                                                                                                                                                                                                                                                                                                                                                                                                                                                                                                                                                                                                                                                                                                                                                                                                                                                                                                                                                                                                                                                                                                                                                                                                                                                                                                                                                                                                                                                                                                                                                                                                                                                                                                                                                                                                                                                                                                                                                                                                                                                                                                                                                                                                                                                                                                                                                                                                                                                                                                                                                                                                                                                                                                                                                                                                                                                                                                                                                                                                                                                                                                                                                                                                                                                                                                                                                                                                                                                                                                                                                                                                                                                                                                                                                                                                                                                                                                                                                                                                                                                                                                                                                                                                                                                                                                                                                                                                                                                                                                                                                                                                                                                                                                                                                                                                                                                                                                                                                                                                                                                                                                                                                                                                                                                                                                                                                                                                                                                                                                                                                                                                                                                                                                                                                                                                                                                                                                                                                                                  of terms dniu= data volume per niu per hour (presented in mb/h) kpiec, niu= objective kpi for energy consumption per niu (presented in kwh) 5.5.2 objective kpis for cable access networks 5.5.2.1 energy consumption (kpiec,niu) for docsis 3.0 5.5.2.1.1 formula , expressed in kwh per niu where: and 5.5.2.1.2 definitions of terms ccmts = number of niu connections fed by the cmts cfac = number of niu connections fed by he broadcast equipment cps = number of niu connections to the network fed by the power supply crx = average number of niu connections fed by a he optical receiver ctx = average number of niu connections fed by a he optical transmitter pcmts = total cmts power peqam = total power of all eqams required to provide broadcast feed pheniu = power in the he needed to provide network signal between the he and niu (the sum of the individual he power elements) pps = total power supply power ppsniu = total access network power per niu connection prx = total power required to power a single he optical receiver ptx = total power required to power a single he optical transmitter 5.5.2.2 energy consumption (kpiec,niu) for docsis 3.1 (...\...) [the expected end of this definition was beyond the limit of 200 words] </w:t>
      </w:r>
    </w:p>
    <w:p w:rsidR="00761C1B" w:rsidRDefault="00761C1B" w:rsidP="00761C1B">
      <w:r>
        <w:t>SOURCE: Used in EN 305 200-0404 V1.1.1, clause 5.5.1.2</w:t>
      </w:r>
    </w:p>
    <w:p w:rsidR="00761C1B" w:rsidRDefault="00761C1B" w:rsidP="00761C1B"/>
    <w:p w:rsidR="00761C1B" w:rsidRDefault="00761C1B" w:rsidP="00761C1B">
      <w:r>
        <w:t xml:space="preserve">                                                                                                                                                                                                                                                                                                                                                                                                                                                                                                                                                                                                                                                                                                                                                                                                                                                                                                                                                                                                                                                                                                                                                                                                                                                                                                                                                                                                                                                                                                                                                                                                                                                                                                                                                                                                                                                                                                                                                                                                                                                                                                                                                                                                                                                                                                                                                                                                                                                                                                                                                                                                                                                                                                                                                                                                                                                                                                                                                                                                                                                                                                                                                                                                                                                                                                                                                                                                                                                                                                                                                                                                                                                                                                                                                                                                                                                                                                                                                                                                                                                                                                                                                                                                                                                                                                                                                                                                                                                                                                                                                                                                                                                                                                                                                                                                                                                                                                                                                                                                                                                                                                                                                                                                                                                                                                                                                                                                                                                                                                                                                                                                                                                                                                                                                                                                                                                                                                                                                                                                                                                                                                                                                                                                                                                                                                                                                                                                                                                                                                                                                                                                                                                                                                                                                                                                                                                                                                                                                                                                                                                                                                                                  of terms each kpi shall clearly define all terms relevant to its application. </w:t>
      </w:r>
    </w:p>
    <w:p w:rsidR="00761C1B" w:rsidRDefault="00761C1B" w:rsidP="00761C1B">
      <w:r>
        <w:t>SOURCE: Used in EN 305 200-01 V1.1.1, clause 5.5.2</w:t>
      </w:r>
    </w:p>
    <w:p w:rsidR="00761C1B" w:rsidRDefault="00761C1B" w:rsidP="00761C1B"/>
    <w:p w:rsidR="00761C1B" w:rsidRDefault="00761C1B" w:rsidP="00761C1B">
      <w:r>
        <w:t xml:space="preserve">                                                                                                                                                                                                                                                                                                                                                                                                                                                                                                                                                                                                                                                                                                                                                                                                                                                                                                                                                                                                                                                                                                                                                                                                                                                                                                                                                                                                                                                                                                                                                                                                                                                                                                                                                                                                                                                                                                                                                                                                                                                                                                                                                                                                                                                                                                                                                                                                                                                                                                                                                                                                                                                                                                                                                                                                                                                                                                                                                                                                                                                                                                                                                                                                                                                                                                                                                                                                                                                                                                                                                                                                                                                                                                                                                                                                                                                                                                                                                                                                                                                                                                                                                                                                                                                                                                                                                                                                                                                                                                                                                                                                                                                                                                                                                                                                                                                                                                                                                                                                                                                                                                                                                                                                                                                                                                                                                                                                                                                                                                                                                                                                                                                                                                                                                                                                                                                                                                                                                                                                                                                                                                                                                                                                                                                                                                                                                                                                                                                                                                                                                                                                                                                                                                                                                                                                                                                                                                                                                                                                                                                                                                                                  of terms i = index of base station = total data volume at base station i measured in accordance with etsi en 303 472 [1] </w:t>
      </w:r>
    </w:p>
    <w:p w:rsidR="00761C1B" w:rsidRDefault="00761C1B" w:rsidP="00761C1B">
      <w:r>
        <w:t>SOURCE: Used in EN 305 200-0203 V1.1.1, clause 5.5.2.2.2</w:t>
      </w:r>
    </w:p>
    <w:p w:rsidR="00761C1B" w:rsidRDefault="00761C1B" w:rsidP="00761C1B"/>
    <w:p w:rsidR="00761C1B" w:rsidRDefault="00761C1B" w:rsidP="00761C1B">
      <w:r>
        <w:t xml:space="preserve">                                                                                                                                                                                                                                                                                                                                                                                                                                                                                                                                                                                                                                                                                                                                                                                                                                                                                                                                                                                                                                                                                                                                                                                                                                                                                                                                                                                                                                                                                                                                                                                                                                                                                                                                                                                                                                                                                                                                                                                                                                                                                                                                                                                                                                                                                                                                                                                                                                                                                                                                                                                                                                                                                                                                                                                                                                                                                                                                                                                                                                                                                                                                                                                                                                                                                                                                                                                                                                                                                                                                                                                                                                                                                                                                                                                                                                                                                                                                                                                                                                                                                                                                                                                                                                                                                                                                                                                                                                                                                                                                                                                                                                                                                                                                                                                                                                                                                                                                                                                                                                                                                                                                                                                                                                                                                                                                                                                                                                                                                                                                                                                                                                                                                                                                                                                                                                                                                                                                                                                                                                                                                                                                                                                                                                                                                                                                                                                                                                                                                                                                                                                                                                                                                                                                                                                                                                                                                                                                                                                                                                                                                                                                  of terms i = index of os j = index of ndn sites n = total number of os m = total number of ndn sites = energy consumption of all the mobile access network nte at osi = energy consumption of all the mobile access network nte at ndnj supplied from the utility, from upstream sources or generated on-site = ratio of renewable energy generated on-site at osi = ratio of renewable energy generated on-site at ndnj </w:t>
      </w:r>
    </w:p>
    <w:p w:rsidR="00761C1B" w:rsidRDefault="00761C1B" w:rsidP="00761C1B">
      <w:r>
        <w:t>SOURCE: Used in EN 305 200-0203 V1.1.1, clause 5.5.2.3.2</w:t>
      </w:r>
    </w:p>
    <w:p w:rsidR="00761C1B" w:rsidRDefault="00761C1B" w:rsidP="00761C1B"/>
    <w:p w:rsidR="00761C1B" w:rsidRDefault="00761C1B" w:rsidP="00761C1B">
      <w:r>
        <w:t xml:space="preserve">                                                                                                                                                                                                                                                                                                                                                                                                                                                                                                                                                                                                                                                                                                                                                                                                                                                                                                                                                                                                                                                                                                                                                                                                                                                                                                                                                                                                                                                                                                                                                                                                                                                                                                                                                                                                                                                                                                                                                                                                                                                                                                                                                                                                                                                                                                                                                                                                                                                                                                                                                                                                                                                                                                                                                                                                                                                                                                                                                                                                                                                                                                                                                                                                                                                                                                                                                                                                                                                                                                                                                                                                                                                                                                                                                                                                                                                                                                                                                                                                                                                                                                                                                                                                                                                                                                                                                                                                                                                                                                                                                                                                                                                                                                                                                                                                                                                                                                                                                                                                                                                                                                                                                                                                                                                                                                                                                                                                                                                                                                                                                                                                                                                                                                                                                                                                                                                                                                                                                                                                                                                                                                                                                                                                                                                                                                                                                                                                                                                                                                                                                                                                                                                                                                                                                                                                                                                                                                                                                                                                                                                                                                                                  of terms i = index of os j = index of ndn sites n = total number of os m = total number of ndn sites = energy consumption of all the mobile access network nte at osi = energy consumption of all the mobile access network nte at ndnj supplied from the utility, from upstream sources or generated on-site note: cndn includes the energy consumption of the supporting infrastructure at ndns where all the nte is under common governance. </w:t>
      </w:r>
    </w:p>
    <w:p w:rsidR="00761C1B" w:rsidRDefault="00761C1B" w:rsidP="00761C1B">
      <w:r>
        <w:t>SOURCE: Used in EN 305 200-0203 V1.1.1, clause 5.5.2.1.2</w:t>
      </w:r>
    </w:p>
    <w:p w:rsidR="00761C1B" w:rsidRDefault="00761C1B" w:rsidP="00761C1B"/>
    <w:p w:rsidR="00761C1B" w:rsidRDefault="00761C1B" w:rsidP="00761C1B">
      <w:r>
        <w:t xml:space="preserve">                                                                                                                                                                                                                                                                                                                                                                                                                                                                                                                                                                                                                                                                                                                                                                                                                                                                                                                                                                                                                                                                                                                                                                                                                                                                                                                                                                                                                                                                                                                                                                                                                                                                                                                                                                                                                                                                                                                                                                                                                                                                                                                                                                                                                                                                                                                                                                                                                                                                                                                                                                                                                                                                                                                                                                                                                                                                                                                                                                                                                                                                                                                                                                                                                                                                                                                                                                                                                                                                                                                                                                                                                                                                                                                                                                                                                                                                                                                                                                                                                                                                                                                                                                                                                                                                                                                                                                                                                                                                                                                                                                                                                                                                                                                                                                                                                                                                                                                                                                                                                                                                                                                                                                                                                                                                                                                                                                                                                                                                                                                                                                                                                                                                                                                                                                                                                                                                                                                                                                                                                                                                                                                                                                                                                                                                                                                                                                                                                                                                                                                                                                                                                                                                                                                                                                                                                                                                                                                                                                                                                                                                                                                                  of terms i = index of os n = total number of os data_volumei = total data volume (downstream and upstream) at osi </w:t>
      </w:r>
    </w:p>
    <w:p w:rsidR="00761C1B" w:rsidRDefault="00761C1B" w:rsidP="00761C1B">
      <w:r>
        <w:t>SOURCE: Used in EN 305 200-0202 V1.2.1, clause 5.5.2.2.2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by ict site n during the kpi assessment period k (in the interval tkbegin to tkend) as described in detail in clause 5.6 of etsi en 305 200-1 [i.12]. cs,n(k) = total energy consumption for energy source s in the ict site n during the kpi period k (in the interval tkbegin to tkend) as described in detail in clause 5.6 of etsi en 305 200-1 [i.12]. s = energy source number. sn = total number of separate energy sources of the ict site n including those provided only during fault conditions. mps,n(ec) = measurement penalty for energy source s at ict site n which takes account of the means by which energy consumption measurement is obtained (see clause 5.6.1.1.1). </w:t>
      </w:r>
    </w:p>
    <w:p w:rsidR="00761C1B" w:rsidRDefault="00761C1B" w:rsidP="00761C1B">
      <w:r>
        <w:t>SOURCE: Used in EN 305 200-0201 V1.1.1, clause 5.5.2.1.2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of ict site n during the kpi assessment period k (in the interval tkbegin to tkend) as described in detail in clause 5.6 of etsi en 305 200-1 [i.12]. ln(k) = total energy consumed by ict equipment load in ict site n during the kpi assessment period k (in the interval tkbegin to tkend) as described in detail in clause 5.6 of etsi en 305 200-1 [i.12]. j = ict equipment load measurement point number. jn = total number of measurement points of ict equipment load in ict site n. lj,n(k) = energy consumed by ict equipment load at the measurement point j in ict site n. mpj,n(te) = measurement penalty for ict equipment load measurement point j in ict site n (see clause 5.6.1.2.1). </w:t>
      </w:r>
    </w:p>
    <w:p w:rsidR="00761C1B" w:rsidRDefault="00761C1B" w:rsidP="00761C1B">
      <w:r>
        <w:t>SOURCE: Used in EN 305 200-0201 V1.1.1, clause 5.5.2.2.2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of ict site n during the kpi assessment period k (in the interval tkbegin to tkend) as described in detail in clause 5.6 of etsi en 305 200-1 [i.12]. ln(k) = total energy consumed by ict equipment load in ict site n during the kpi assessment period k (in the interval tkbegin to tkend) as described in detail in clause 5.6 of etsi en 305 200-1 [i.12]. run(k) = total energy re-used from ict site n during the kpi assessment period k (in the interval tkbegin to tkend) as described in detail in clause 5.6 of etsi en 305 200-1 [i.12]. wl = ratio of re-used energy taken into account for the portion that is above the load energy, if any. min (x,y) = the smaller of x and y. max (x,y) = the larger of x and y. </w:t>
      </w:r>
    </w:p>
    <w:p w:rsidR="00761C1B" w:rsidRDefault="00761C1B" w:rsidP="00761C1B">
      <w:r>
        <w:t>SOURCE: Used in EN 305 200-0201 V1.1.1, clause 5.5.2.3.2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of ict site n during the kpi assessment period k (in the intervaltkbeginto tkend) as described in detail in clause 5.6 of etsi en 305 200-1 [i.12]. renn(k) = energy input (mwh) from renewable sources in accordance with clause 5.1.2.4 to ict site n during the kpi assessment period k (in the intervaltkbeginto tkend) as described in detail in clause 5.6 of etsi en 305 200-1 [i.12]. </w:t>
      </w:r>
    </w:p>
    <w:p w:rsidR="00761C1B" w:rsidRDefault="00761C1B" w:rsidP="00761C1B">
      <w:r>
        <w:t>SOURCE: Used in EN 305 200-0201 V1.1.1, clause 5.5.2.4.2</w:t>
      </w:r>
    </w:p>
    <w:p w:rsidR="00761C1B" w:rsidRDefault="00761C1B" w:rsidP="00761C1B"/>
    <w:p w:rsidR="00761C1B" w:rsidRDefault="00761C1B" w:rsidP="00761C1B">
      <w:r>
        <w:t xml:space="preserve">                                                                                                                                                                                                                                                                                                                                                                                                                                                                                                                                                                                                                                                                                                                                                                                                                                                                                                                                                                                                                                                                                                                                                                                                                                                                                                                                                                                                                                                                                                                                                                                                                                                                                                                                                                                                                                                                                                                                                                                                                                                                                                                                                                                                                                                                                                                                                                                                                                                                                                                                                                                                                                                                                                                                                                                                                                                                                                                                                                                                                                                                                                                                                                                                                                                                                                                                                                                                                                                                                                                                                                                                                                                                                                                                                                                                                                                                                                                                                                                                                                                                                                                                                                                                                                                                                                                                                                                                                                                                                                                                                                                                                                                                                                                                                                                                                                                                                                                                                                                                                                                                                                                                                                                                                                                                                                                                                                                                                                                                                                                                                                                                                                                                                                                                                                                                                                                                                                                                                                                                                                                                                                                                                                                                                                                                                                                                                                                                                                                                                                                                                                                                                                                                                                                                                                                                                                                                                                                                                                                                                                                                                                                                  of terms on the receive side bad traffic frame: traffic frame flagged bfi=1 (bad frame indication) by the radio subsystem. good traffic frame: traffic frame flagged bfi=0 by the radio subsystem. good speech frame: good traffic frame which is not an accepted sid frame. accepted sid frame: traffic frame in which the sid field deviates in less than 16 bit positions from the sid code word (flag sid=2 or sid=1). valid sid frame: good traffic frame in which the sid field deviates in less than 2 bit positions from the sid code word (flag sid=2). this frame is valid for updating of comfort noise parameters at any time. invalid sid frame: accepted sid frame with bfi=1, or accepted sid frame with bfi=0, in which the sid field deviates in more than 1 bit position from the sid code word (flag sid=1). this frame is not valid for updating comfort noise parameters, but the frame conveys information that comfort noise generations should be started or continued. unusable frame: bad traffic frame that is not an accepted sid frame. lost sid frame: unusable frame received when the rx dtx handler is generating comfort noise and a sid frame is expected (time alignment (...\...) [the expected end of this definition was beyond the limit of 200 words] </w:t>
      </w:r>
    </w:p>
    <w:p w:rsidR="00761C1B" w:rsidRDefault="00761C1B" w:rsidP="00761C1B">
      <w:r>
        <w:t>SOURCE: Used in EN 300 964 V8.0.1, clause 3.2</w:t>
      </w:r>
    </w:p>
    <w:p w:rsidR="00761C1B" w:rsidRDefault="00761C1B" w:rsidP="00761C1B"/>
    <w:p w:rsidR="00761C1B" w:rsidRDefault="00761C1B" w:rsidP="00761C1B">
      <w:r>
        <w:t xml:space="preserve">                                                                                                                                                                                                                                                                                                                                                                                                                                                                                                                                                                                                                                                                                                                                                                                                                                                                                                                                                                                                                                                                                                                                                                                                                                                                                                                                                                                                                                                                                                                                                                                                                                                                                                                                                                                                                                                                                                                                                                                                                                                                                                                                                                                                                                                                                                                                                                                                                                                                                                                                                                                                                                                                                                                                                                                                                                                                                                                                                                                                                                                                                                                                                                                                                                                                                                                                                                                                                                                                                                                                                                                                                                                                                                                                                                                                                                                                                                                                                                                                                                                                                                                                                                                                                                                                                                                                                                                                                                                                                                                                                                                                                                                                                                                                                                                                                                                                                                                                                                                                                                                                                                                                                                                                                                                                                                                                                                                                                                                                                                                                                                                                                                                                                                                                                                                                                                                                                                                                                                                                                                                                                                                                                                                                                                                                                                                                                                                                                                                                                                                                                                                                                                                                                                                                                                                                                                                                                                                                                                                                                                                                                                                                  of terms see clause 3.2. </w:t>
      </w:r>
    </w:p>
    <w:p w:rsidR="00761C1B" w:rsidRDefault="00761C1B" w:rsidP="00761C1B">
      <w:r>
        <w:t>SOURCE: Used in EN 305 200-0201 V1.1.1, clause 5.5.1.2 SOURCE: Used in EN 305 200-0301 V1.1.1, clause 5.5.1.2</w:t>
      </w:r>
    </w:p>
    <w:p w:rsidR="00761C1B" w:rsidRDefault="00761C1B" w:rsidP="00761C1B"/>
    <w:p w:rsidR="00761C1B" w:rsidRDefault="00761C1B" w:rsidP="00761C1B">
      <w:r>
        <w:t xml:space="preserve">                                                                                                                                                                                                                                                                                                                                                                                                                                                                                                                                                                                                                                                                                                                                                                                                                                                                                                                                                                                                                                                                                                                                                                                                                                                                                                                                                                                                                                                                                                                                                                                                                                                                                                                                                                                                                                                                                                                                                                                                                                                                                                                                                                                                                                                                                                                                                                                                                                                                                                                                                                                                                                                                                                                                                                                                                                                                                                                                                                                                                                                                                                                                                                                                                                                                                                                                                                                                                                                                                                                                                                                                                                                                                                                                                                                                                                                                                                                                                                                                                                                                                                                                                                                                                                                                                                                                                                                                                                                                                                                                                                                                                                                                                                                                                                                                                                                                                                                                                                                                                                                                                                                                                                                                                                                                                                                                                                                                                                                                                                                                                                                                                                                                                                                                                                                                                                                                                                                                                                                                                                                                                                                                                                                                                                                                                                                                                                                                                                                                                                                                                                                                                                                                                                                                                                                                                                                                                                                                                                                                                                                                                                                                  of terms x = index of os y = index of ndn sites z = index of loc sites n = total number of os m = total number of ndn sites q = total number of loc sites = energy consumption of all the fan nte at osi = energy consumption of all the fan nte at ndnj supplied from the utility, from upstream sources or generated on-site = energy consumption of all the fan nte at locz supplied from the utility, from upstream sources or generated on-site note: cndn and cloc includes the energy consumption of the supporting infrastructure at ndns and locs where all the nte is under common governance. </w:t>
      </w:r>
    </w:p>
    <w:p w:rsidR="00761C1B" w:rsidRDefault="00761C1B" w:rsidP="00761C1B">
      <w:r>
        <w:t>SOURCE: Used in EN 305 200-0202 V1.2.1, clause 5.5.2.1.2</w:t>
      </w:r>
    </w:p>
    <w:p w:rsidR="00761C1B" w:rsidRDefault="00761C1B" w:rsidP="00761C1B"/>
    <w:p w:rsidR="00761C1B" w:rsidRDefault="00761C1B" w:rsidP="00761C1B">
      <w:r>
        <w:t xml:space="preserve">                                                                                                                                                                                                                                                                                                                                                                                                                                                                                                                                                                                                                                                                                                                                                                                                                                                                                                                                                                                                                                                                                                                                                                                                                                                                                                                                                                                                                                                                                                                                                                                                                                                                                                                                                                                                                                                                                                                                                                                                                                                                                                                                                                                                                                                                                                                                                                                                                                                                                                                                                                                                                                                                                                                                                                                                                                                                                                                                                                                                                                                                                                                                                                                                                                                                                                                                                                                                                                                                                                                                                                                                                                                                                                                                                                                                                                                                                                                                                                                                                                                                                                                                                                                                                                                                                                                                                                                                                                                                                                                                                                                                                                                                                                                                                                                                                                                                                                                                                                                                                                                                                                                                                                                                                                                                                                                                                                                                                                                                                                                                                                                                                                                                                                                                                                                                                                                                                                                                                                                                                                                                                                                                                                                                                                                                                                                                                                                                                                                                                                                                                                                                                                                                                                                                                                                                                                                                                                                                                                                                                                                                                                                                  of terms x = index of os y = index of ndn sites z = index of loc sites n = total number of os m = total number of ndn sites q = total number of loc sites = energy consumption of all the fan nte at osx = energy consumption of all the fan nte at ndny supplied from the utility, from upstream sources or generated on-site = energy consumption of all the fan nte at locz supplied from the utility, from upstream sources or generated on-site = ratio of renewable energy generated on-site at osx = ratio of renewable energy generated on-site at ndny = ratio of renewable energy generated on-site at locz </w:t>
      </w:r>
    </w:p>
    <w:p w:rsidR="00761C1B" w:rsidRDefault="00761C1B" w:rsidP="00761C1B">
      <w:r>
        <w:t>SOURCE: Used in EN 305 200-0202 V1.2.1, clause 5.5.2.3.2</w:t>
      </w:r>
    </w:p>
    <w:p w:rsidR="00761C1B" w:rsidRDefault="00761C1B" w:rsidP="00761C1B"/>
    <w:p w:rsidR="00761C1B" w:rsidRDefault="00761C1B" w:rsidP="00761C1B">
      <w:r>
        <w:t xml:space="preserve">                                                                                                                                                                                                                                                                                                                                                                                                                                                                                                                                                                                                                                                                                                                                                                                                                                                                                                                                                                                                                                                                                                                                                                                                                                                                                                                                                                                                                                                                                                                                                                                                                                                                                                                                                                                                                                                                                                                                                                                                                                                                                                                                                                                                                                                                                                                                                                                                                                                                                                                                                                                                                                                                                                                                                                                                                                                                                                                                                                                                                                                                                                                                                                                                                                                                                                                                                                                                                                                                                                                                                                                                                                                                                                                                                                                                                                                                                                                                                                                                                                                                                                                                                                                                                                                                                                                                                                                                                                                                                                                                                                                                                                                                                                                                                                                                                                                                                                                                                                                                                                                                                                                                                                                                                                                                                                                                                                                                                                                                                                                                                                                                                                                                                                                                                                                                                                                                                                                                                                                                                                                                                                                                                                                                                                                                                                                                                                                                                                                                                                                                                                                                                                                                                                                                                                                                                                                                                                                                                                                                                                                                                                                                  of the amr active codec set amr codec mode adaptation is done within a set of up to four codec modes. the codec mode set (active codec set) to be used by the bss and the ms is defined during call setup and/or handover by layer 3 signalling defined in gsm 04.08 [2]. the active codec set (acs) can be changed during a call using a ratscch message. the following convention (see table 3.4.1) applies for the coding of the codec modes for the inband signalling (codec mode indications, codec mode commands/ requests). table 3.4.1: identification of the codec modes within the active codec set identifier legend codec_mode_1 represents the lowest codec mode (lowest bit-rate) of the acs codec_mode_2 represents the second lowest mode, if the acs includes more than one mode codec_mode_3 represents the third lowest mode, if the acs includes more than two modes codec_mode_4 represents the highest mode, if the acs includes four modes if less than four codec modes are defined in the acs, the unused codec mode indications and mode commands/mode requests shall not be signalled. unused codec modes shall not be detected by the inband signalling decoder. </w:t>
      </w:r>
    </w:p>
    <w:p w:rsidR="00761C1B" w:rsidRDefault="00761C1B" w:rsidP="00761C1B">
      <w:r>
        <w:t>SOURCE: Used in EN 301 709 V8.0.1, clause 3.4.1</w:t>
      </w:r>
    </w:p>
    <w:p w:rsidR="00761C1B" w:rsidRDefault="00761C1B" w:rsidP="00761C1B"/>
    <w:p w:rsidR="00761C1B" w:rsidRDefault="00761C1B" w:rsidP="00761C1B">
      <w:r>
        <w:t xml:space="preserve">                                                                                                                                                                                                                                                                                                                                                                                                                                                                                                                                                                                                                                                                                                                                                                                                                                                                                                                                                                                                                                                                                                                                                                                                                                                                                                                                                                                                                                                                                                                                                                                                                                                                                                                                                                                                                                                                                                                                                                                                                                                                                                                                                                                                                                                                                                                                                                                                                                                                                                                                                                                                                                                                                                                                                                                                                                                                                                                                                                                                                                                                                                                                                                                                                                                                                                                                                                                                                                                                                                                                                                                                                                                                                                                                                                                                                                                                                                                                                                                                                                                                                                                                                                                                                                                                                                                                                                                                                                                                                                                                                                                                                                                                                                                                                                                                                                                                                                                                                                                                                                                                                                                                                                                                                                                                                                                                                                                                                                                                                                                                                                                                                                                                                                                                                                                                                                                                                                                                                                                                                                                                                                                                                                                                                                                                                                                                                                                                                                                                                                                                                                                                                                                                                                                                                                                                                                                                                                                                                                                                                                                                                                                                  of the an and le states for the re-provisioning procedures the states are defined to illustrate the re-provisioning procedure. it is outside the scope of the present document whether they are implemented in the relevant system management or in the operation system. an0 normal (not ready for re-provisioning); an1 ready for re-provisioning; an2 re-provisioning in progress; le0 normal (not ready for re-provisioning); le1 ready for re-provisioning; ports operational; le2 ready for re-provisioning; ports blocked; le3 re-provisioning in progress. 14.5.3 re-provisioning fsms the state tables are given for the definition of the functional behaviour of the le or an including the system management and the operation system. there shall be no restriction for the implementation of these functions as long as the implementation is in conformance with the functionality defined in the present document. note: for further information on the split of functionality between the relevant system management and the operation system refer to the q3 interface specifications for the configuration management (see en 300 376-1 [9] and en 300 377-1 [11]). 14.5.3.1 an (variant&amp;id) and le (variant&amp;id) state tables for the verification procedure tables 64 and 65 give the state tables for the an (variant&amp;id) and le (variant&amp;id) request variant (...\...) [the expected end of this definition was beyond the limit of 200 words] </w:t>
      </w:r>
    </w:p>
    <w:p w:rsidR="00761C1B" w:rsidRDefault="00761C1B" w:rsidP="00761C1B">
      <w:r>
        <w:t>SOURCE: Used in EN 300 324-01 V2.1.1, clause 14.5.2.2</w:t>
      </w:r>
    </w:p>
    <w:p w:rsidR="00761C1B" w:rsidRDefault="00761C1B" w:rsidP="00761C1B"/>
    <w:p w:rsidR="00761C1B" w:rsidRDefault="00761C1B" w:rsidP="00761C1B">
      <w:r>
        <w:t xml:space="preserve">                                                                                                                                                                                                                                                                                                                                                                                                                                                                                                                                                                                                                                                                                                                                                                                                                                                                                                                                                                                                                                                                                                                                                                                                                                                                                                                                                                                                                                                                                                                                                                                                                                                                                                                                                                                                                                                                                                                                                                                                                                                                                                                                                                                                                                                                                                                                                                                                                                                                                                                                                                                                                                                                                                                                                                                                                                                                                                                                                                                                                                                                                                                                                                                                                                                                                                                                                                                                                                                                                                                                                                                                                                                                                                                                                                                                                                                                                                                                                                                                                                                                                                                                                                                                                                                                                                                                                                                                                                                                                                                                                                                                                                                                                                                                                                                                                                                                                                                                                                                                                                                                                                                                                                                                                                                                                                                                                                                                                                                                                                                                                                                                                                                                                                                                                                                                                                                                                                                                                                                                                                                                                                                                                                                                                                                                                                                                                                                                                                                                                                                                                                                                                                                                                                                                                                                                                                                                                                                                                                                                                                                                                                                                  of the categories of the alignment range (ar1 and ar2) the alignment range falls into one of two categories. the first category corresponds to a limit of the alignment range, of the receiver and the transmitter, which is less than 10 % of the highest frequency of the alignment range for equipment operating on frequencies up to 500 mhz, or less than 5 % for equipment operating above 500 mhz. this category is defined as ar1. the second category corresponds to an alignment range of the receiver and transmitter which is greater than 10 % of the highest frequency of the alignment range for equipment on frequencies up to 500 mhz, or greater than 5 % for equipment operating above 500 mhz. this category is defined as ar2. </w:t>
      </w:r>
    </w:p>
    <w:p w:rsidR="00761C1B" w:rsidRDefault="00761C1B" w:rsidP="00761C1B">
      <w:r>
        <w:t>SOURCE: Used in EN 300 390-01 V1.2.1, clause 4.1.3</w:t>
      </w:r>
    </w:p>
    <w:p w:rsidR="00761C1B" w:rsidRDefault="00761C1B" w:rsidP="00761C1B"/>
    <w:p w:rsidR="00761C1B" w:rsidRDefault="00761C1B" w:rsidP="00761C1B">
      <w:r>
        <w:t xml:space="preserve">                                                                                                                                                                                                                                                                                                                                                                                                                                                                                                                                                                                                                                                                                                                                                                                                                                                                                                                                                                                                                                                                                                                                                                                                                                                                                                                                                                                                                                                                                                                                                                                                                                                                                                                                                                                                                                                                                                                                                                                                                                                                                                                                                                                                                                                                                                                                                                                                                                                                                                                                                                                                                                                                                                                                                                                                                                                                                                                                                                                                                                                                                                                                                                                                                                                                                                                                                                                                                                                                                                                                                                                                                                                                                                                                                                                                                                                                                                                                                                                                                                                                                                                                                                                                                                                                                                                                                                                                                                                                                                                                                                                                                                                                                                                                                                                                                                                                                                                                                                                                                                                                                                                                                                                                                                                                                                                                                                                                                                                                                                                                                                                                                                                                                                                                                                                                                                                                                                                                                                                                                                                                                                                                                                                                                                                                                                                                                                                                                                                                                                                                                                                                                                                                                                                                                                                                                                                                                                                                                                                                                                                                                                                                  of the categories of the alignment range (ar1 and ar2) the alignment range for the receiver and transmitter, which may be different, falls into one of two categories (see annex c for a graphical representation). ar1: this corresponds to a limit of less than or equal to 10 % of the highest frequency of the alignment range, which is equal to or less than 500 mhz, or less than or equal to 5 % where the highest alignment frequency is above 500 mhz. ar2: this corresponds to a limit of greater than 10 % of the highest frequency of the alignment range, which is equal to or less than 500 mhz, or greater than 5 % where the highest alignment frequency is above 500 mhz. </w:t>
      </w:r>
    </w:p>
    <w:p w:rsidR="00761C1B" w:rsidRDefault="00761C1B" w:rsidP="00761C1B">
      <w:r>
        <w:t>SOURCE: Used in EN 300 422 V1.2.1, clause 5.1.3</w:t>
      </w:r>
    </w:p>
    <w:p w:rsidR="00761C1B" w:rsidRDefault="00761C1B" w:rsidP="00761C1B"/>
    <w:p w:rsidR="00761C1B" w:rsidRDefault="00761C1B" w:rsidP="00761C1B">
      <w:r>
        <w:t xml:space="preserve">                                                                                                                                                                                                                                                                                                                                                                                                                                                                                                                                                                                                                                                                                                                                                                                                                                                                                                                                                                                                                                                                                                                                                                                                                                                                                                                                                                                                                                                                                                                                                                                                                                                                                                                                                                                                                                                                                                                                                                                                                                                                                                                                                                                                                                                                                                                                                                                                                                                                                                                                                                                                                                                                                                                                                                                                                                                                                                                                                                                                                                                                                                                                                                                                                                                                                                                                                                                                                                                                                                                                                                                                                                                                                                                                                                                                                                                                                                                                                                                                                                                                                                                                                                                                                                                                                                                                                                                                                                                                                                                                                                                                                                                                                                                                                                                                                                                                                                                                                                                                                                                                                                                                                                                                                                                                                                                                                                                                                                                                                                                                                                                                                                                                                                                                                                                                                                                                                                                                                                                                                                                                                                                                                                                                                                                                                                                                                                                                                                                                                                                                                                                                                                                                                                                                                                                                                                                                                                                                                                                                                                                                                                                                  of the categories of the alignment range (ar1 and ar2) the alignment range for the receiver and transmitter, which may be different, falls into one of two categories, (see annex c): ar1 this corresponds to a limit of less than or equal to 10 % of the highest frequency of the alignment range, which is equal to or less than 500 mhz, or less than 5 % where the highest alignment frequency is above 500 mhz; or ar2 this corresponds to a limit of greater than or equal to 10 % of the highest frequency of the alignment range, which is equal to or less than 500 mhz, or greater than 5 % where the highest alignment frequency is above 500 mhz. </w:t>
      </w:r>
    </w:p>
    <w:p w:rsidR="00761C1B" w:rsidRDefault="00761C1B" w:rsidP="00761C1B">
      <w:r>
        <w:t>SOURCE: Used in EN 300 454-01 V1.1.2, clause 5.1.3</w:t>
      </w:r>
    </w:p>
    <w:p w:rsidR="00761C1B" w:rsidRDefault="00761C1B" w:rsidP="00761C1B"/>
    <w:p w:rsidR="00761C1B" w:rsidRDefault="00761C1B" w:rsidP="00761C1B">
      <w:r>
        <w:t xml:space="preserve">                                                                                                                                                                                                                                                                                                                                                                                                                                                                                                                                                                                                                                                                                                                                                                                                                                                                                                                                                                                                                                                                                                                                                                                                                                                                                                                                                                                                                                                                                                                                                                                                                                                                                                                                                                                                                                                                                                                                                                                                                                                                                                                                                                                                                                                                                                                                                                                                                                                                                                                                                                                                                                                                                                                                                                                                                                                                                                                                                                                                                                                                                                                                                                                                                                                                                                                                                                                                                                                                                                                                                                                                                                                                                                                                                                                                                                                                                                                                                                                                                                                                                                                                                                                                                                                                                                                                                                                                                                                                                                                                                                                                                                                                                                                                                                                                                                                                                                                                                                                                                                                                                                                                                                                                                                                                                                                                                                                                                                                                                                                                                                                                                                                                                                                                                                                                                                                                                                                                                                                                                                                                                                                                                                                                                                                                                                                                                                                                                                                                                                                                                                                                                                                                                                                                                                                                                                                                                                                                                                                                                                                                                                                                  of the cph procedures dealing with callsegments see also splitleg. 7.2.2.1 mergecallsegments procedure invoke: mergecallsegments return result: true return error: mergecallsegments 7.2.2.2 releasecall procedure invoke: releasecall return result: none return error: releasecall 7.2.2.3 continuewithargument procedure invoke: continuewithargument return result: none return error: continuewithargument dealing with legs of callsegments see also connect and continue (from cs1). 7.2.2.4 disconnectleg procedure invoke: disconnectleg return result: true return error: disconnectleg 7.2.2.5 moveleg procedure invoke: moveleg return result: true return error: moveleg 7.2.2.6 splitleg procedure invoke: splitleg return result: true return error: splitleg 7.2.2.7 continuewithargument procedure invoke: continuewithargument return result: none return error: continuewithargument 7.3 structure of the test suite (tss) for cph table 1 shows the structure of the test suites for the test of cph procedures in the ssf and the number of test purposes produced. in addition, the test suite contains a list of test cases numbered from 1 to 102, with a few holes in the numbering corresponding to tps dropped during the development. table 1: test suite structure for testing the cph procedures iut interface protocol component procedure category and number ssf ssf-scf cph subset mc ca mergecall bv 2 segment bi 1 bo rc ca releasecall bv 3 bi (...\...) [the expected end of this definition was beyond the limit of 200 words] </w:t>
      </w:r>
    </w:p>
    <w:p w:rsidR="00761C1B" w:rsidRDefault="00761C1B" w:rsidP="00761C1B">
      <w:r>
        <w:t>SOURCE: Used in EN 301 140-0302 V1.1.3, clause 7.2.2</w:t>
      </w:r>
    </w:p>
    <w:p w:rsidR="00761C1B" w:rsidRDefault="00761C1B" w:rsidP="00761C1B"/>
    <w:p w:rsidR="00761C1B" w:rsidRDefault="00761C1B" w:rsidP="00761C1B">
      <w:r>
        <w:t xml:space="preserve">                                                                                                                                                                                                                                                                                                                                                                                                                                                                                                                                                                                                                                                                                                                                                                                                                                                                                                                                                                                                                                                                                                                                                                                                                                                                                                                                                                                                                                                                                                                                                                                                                                                                                                                                                                                                                                                                                                                                                                                                                                                                                                                                                                                                                                                                                                                                                                                                                                                                                                                                                                                                                                                                                                                                                                                                                                                                                                                                                                                                                                                                                                                                                                                                                                                                                                                                                                                                                                                                                                                                                                                                                                                                                                                                                                                                                                                                                                                                                                                                                                                                                                                                                                                                                                                                                                                                                                                                                                                                                                                                                                                                                                                                                                                                                                                                                                                                                                                                                                                                                                                                                                                                                                                                                                                                                                                                                                                                                                                                                                                                                                                                                                                                                                                                                                                                                                                                                                                                                                                                                                                                                                                                                                                                                                                                                                                                                                                                                                                                                                                                                                                                                                                                                                                                                                                                                                                                                                                                                                                                                                                                                                                                  of the cph procedures general procedures 6.2.2.1 continuewithargument procedure invoke: continuewithargument return result: none return error: continuewithargument 6.2.2.2 releasecall procedure invoke: releasecall return result: none return error: releasecall procedures dealing with legs of callsegments see also connect and continue (from en 301 933-1 [5]). 6.2.2.3 splitleg procedure invoke: splitleg return result: true return error: splitleg 6.2.2.4 disconnectleg procedure invoke: disconnectleg return result: true return error: disconnectleg 6.2.2.5 moveleg procedure invoke: moveleg return result: true return error: moveleg procedures dealing with callsegments see also splitleg, continuewithargument. 6.2.2.6 mergecallsegments procedure invoke: mergecallsegments return result: true return error: mergecallsegments procedures dealing with call segment associations 6.2.2.7 createcallsegmentassociation invoke: createcallsegmentassociation return result: createcallsegmentassociation return error: createcallsegmentassociation 6.2.2.8 movecallsegments invoke: movecallsegments return result: none return error: movecallsegments 6.3 structure of the test suite (tss) for cph table 3 shows the structure of the test suites for the test of cph procedures in the ssf and the number of test purposes produced. table 3: test suite structure for testing the cph procedures procedure/group group identifier category number mergecallsegments in3_a_cph_mecs bv 25 bi 4 bo 3 releasecall in3_a_cph_rc bv 6 bi 0 bo 0 disconnectleg in3_a_cph_dl bv 12 bi 2 bo 2 moveleg in3_a_cph_ml bv 14 bi (...\...) [the expected end of this definition was beyond the limit of 200 words] </w:t>
      </w:r>
    </w:p>
    <w:p w:rsidR="00761C1B" w:rsidRDefault="00761C1B" w:rsidP="00761C1B">
      <w:r>
        <w:t>SOURCE: Used in EN 301 933-02 V1.1.1, clause 6.2.2</w:t>
      </w:r>
    </w:p>
    <w:p w:rsidR="00761C1B" w:rsidRDefault="00761C1B" w:rsidP="00761C1B"/>
    <w:p w:rsidR="00761C1B" w:rsidRDefault="00761C1B" w:rsidP="00761C1B">
      <w:r>
        <w:t xml:space="preserve">                                                                                                                                                                                                                                                                                                                                                                                                                                                                                                                                                                                                                                                                                                                                                                                                                                                                                                                                                                                                                                                                                                                                                                                                                                                                                                                                                                                                                                                                                                                                                                                                                                                                                                                                                                                                                                                                                                                                                                                                                                                                                                                                                                                                                                                                                                                                                                                                                                                                                                                                                                                                                                                                                                                                                                                                                                                                                                                                                                                                                                                                                                                                                                                                                                                                                                                                                                                                                                                                                                                                                                                                                                                                                                                                                                                                                                                                                                                                                                                                                                                                                                                                                                                                                                                                                                                                                                                                                                                                                                                                                                                                                                                                                                                                                                                                                                                                                                                                                                                                                                                                                                                                                                                                                                                                                                                                                                                                                                                                                                                                                                                                                                                                                                                                                                                                                                                                                                                                                                                                                                                                                                                                                                                                                                                                                                                                                                                                                                                                                                                                                                                                                                                                                                                                                                                                                                                                                                                                                                                                                                                                                                                                  of the difs 11.4.2.1 the signalling link cannot be established 11.4.2.1.1 point-to-point configuration release of the l2 link towards the network. 11.4.2.1.2 point-to-multipoint configuration upon the reception of broadcast messages with non-dummy call references: no action. 11.4.2.2 the signalling link is lost the actions described in clause 11.1.3.2 shall be performed. 11.4.2.3 an u-plane-channel cannot be established 11.4.2.3.1 point-to-point configuration the difs shall return a relcom message (cause = #47) to the network or the te (via the dips) and also forward this message to the other side (dips or network). the setup message is forwarded independently from the outcome of u-plane-channel setup. 11.4.2.3.2 point-to-multipoint configuration the difs-iwu shall forward the setup message not awaiting the establishment of the u-plane-channel before. the procedures of clause 11.4.2.4 for the case "u-plane-channel lost" shall then be followed. 11.4.2.4 an u-plane-channel is lost 11.4.2.4.1 point-to-point configuration and outgoing call in a point-to-multipoint configuration the difs-iwu releases all concerned calls using the corrupted u-plane by sending relcom messages (cause = #47) to the network and the dips. note: this also covers calls held on the lost u-plane in multi-point configurations. 11.4.2.4.2 point-to-multipoint configuration, incoming call the difs-iwu shall provide means for l-3- release towards (...\...) [the expected end of this definition was beyond the limit of 200 words] </w:t>
      </w:r>
    </w:p>
    <w:p w:rsidR="00761C1B" w:rsidRDefault="00761C1B" w:rsidP="00761C1B">
      <w:r>
        <w:t>SOURCE: Used in EN 300 822 V1.2.1, clause 11.4.2</w:t>
      </w:r>
    </w:p>
    <w:p w:rsidR="00761C1B" w:rsidRDefault="00761C1B" w:rsidP="00761C1B"/>
    <w:p w:rsidR="00761C1B" w:rsidRDefault="00761C1B" w:rsidP="00761C1B">
      <w:r>
        <w:t xml:space="preserve">                                                                                                                                                                                                                                                                                                                                                                                                                                                                                                                                                                                                                                                                                                                                                                                                                                                                                                                                                                                                                                                                                                                                                                                                                                                                                                                                                                                                                                                                                                                                                                                                                                                                                                                                                                                                                                                                                                                                                                                                                                                                                                                                                                                                                                                                                                                                                                                                                                                                                                                                                                                                                                                                                                                                                                                                                                                                                                                                                                                                                                                                                                                                                                                                                                                                                                                                                                                                                                                                                                                                                                                                                                                                                                                                                                                                                                                                                                                                                                                                                                                                                                                                                                                                                                                                                                                                                                                                                                                                                                                                                                                                                                                                                                                                                                                                                                                                                                                                                                                                                                                                                                                                                                                                                                                                                                                                                                                                                                                                                                                                                                                                                                                                                                                                                                                                                                                                                                                                                                                                                                                                                                                                                                                                                                                                                                                                                                                                                                                                                                                                                                                                                                                                                                                                                                                                                                                                                                                                                                                                                                                                                                                                  of the formats an explanation of the short form symbols used in the following format descriptions is given in table 4. a summary of the data formats is given in table 5. a1) announced time - 1 (at-1) format two possible formats, either the single-time format or the double-time format, are used to represent the at-1 time. when using the single-time format, the finishing time of a programme is identical to the time which next follows the programme title (and is usually the starting time of the following programme), see figure 2. figure 2: single-time format with a concealed representation of the single time (format: % ... ), the alphanumeric display mode shall be set before the start of the format. every writing colour is permissible, with the exception of magenta. all plausible clock times are allowed (00.00 to 23.59). example 1: "alpha white" 20.00 "alpha magenta". with double-time format, the starting time and finishing time of a programme contribution are represented together, see figure 3. figure 3: double-time format all plausible clock times are allowed (00.00 to 23.59). example 2: "alpha white" 20.00-20.15 "alpha white". a2) programme title (ptl) format the title or the individual parts of the title (...\...) [the expected end of this definition was beyond the limit of 200 words] </w:t>
      </w:r>
    </w:p>
    <w:p w:rsidR="00761C1B" w:rsidRDefault="00761C1B" w:rsidP="00761C1B">
      <w:r>
        <w:t>SOURCE: Used in EN 300 231 V1.3.1, clause 7.3.1.3</w:t>
      </w:r>
    </w:p>
    <w:p w:rsidR="00761C1B" w:rsidRDefault="00761C1B" w:rsidP="00761C1B"/>
    <w:p w:rsidR="00761C1B" w:rsidRDefault="00761C1B" w:rsidP="00761C1B">
      <w:r>
        <w:t xml:space="preserve">                                                                                                                                                                                                                                                                                                                                                                                                                                                                                                                                                                                                                                                                                                                                                                                                                                                                                                                                                                                                                                                                                                                                                                                                                                                                                                                                                                                                                                                                                                                                                                                                                                                                                                                                                                                                                                                                                                                                                                                                                                                                                                                                                                                                                                                                                                                                                                                                                                                                                                                                                                                                                                                                                                                                                                                                                                                                                                                                                                                                                                                                                                                                                                                                                                                                                                                                                                                                                                                                                                                                                                                                                                                                                                                                                                                                                                                                                                                                                                                                                                                                                                                                                                                                                                                                                                                                                                                                                                                                                                                                                                                                                                                                                                                                                                                                                                                                                                                                                                                                                                                                                                                                                                                                                                                                                                                                                                                                                                                                                                                                                                                                                                                                                                                                                                                                                                                                                                                                                                                                                                                                                                                                                                                                                                                                                                                                                                                                                                                                                                                                                                                                                                                                                                                                                                                                                                                                                                                                                                                                                                                                                                                                  of the individual information flows 7.2.1 relationship rq 7.2.1a contents of transfer invoke this confirmed information flow initiates a transfer. it contains the identities of the calls involving user b and user c. the contents of the transfer invoke req.ind and transfer invoke resp.conf information flows are shown in table 2. table 2: transfer invoke name req.ind resp.conf call identities m - transfer result - m 7.2.2 relationship rr 7.2.2a contents of transfer invoke this confirmed information flow requests execution of a transfer. it contains the identities of the calls involving user b and user c. the contents of the transfer invoke req.ind and transfer invoke resp.conf information flows are shown in table 3. table 3: transfer invoke name req.ind resp.conf call identities m - transfer result - m 7.2.3 relationship rs1 7.2.3.1 contents of transfer complete this unconfirmed information flow indicates that a transfer has been effected. the contents of the transfer complete req.ind information flow are shown in table 4. table 4: transfer complete name req.ind transferred number o (note 1) alerting indication o (note 2) note 1: mandatory if known. note 2: mandatory if the other user is being alerted. 7.2.3.2 contents of transfer active this unconfirmed (...\...) [the expected end of this definition was beyond the limit of 200 words] </w:t>
      </w:r>
    </w:p>
    <w:p w:rsidR="00761C1B" w:rsidRDefault="00761C1B" w:rsidP="00761C1B">
      <w:r>
        <w:t>SOURCE: Used in EN 300 368 V1.2.2, clause 7.2</w:t>
      </w:r>
    </w:p>
    <w:p w:rsidR="00761C1B" w:rsidRDefault="00761C1B" w:rsidP="00761C1B"/>
    <w:p w:rsidR="00761C1B" w:rsidRDefault="00761C1B" w:rsidP="00761C1B">
      <w:r>
        <w:t xml:space="preserve">                                                                                                                                                                                                                                                                                                                                                                                                                                                                                                                                                                                                                                                                                                                                                                                                                                                                                                                                                                                                                                                                                                                                                                                                                                                                                                                                                                                                                                                                                                                                                                                                                                                                                                                                                                                                                                                                                                                                                                                                                                                                                                                                                                                                                                                                                                                                                                                                                                                                                                                                                                                                                                                                                                                                                                                                                                                                                                                                                                                                                                                                                                                                                                                                                                                                                                                                                                                                                                                                                                                                                                                                                                                                                                                                                                                                                                                                                                                                                                                                                                                                                                                                                                                                                                                                                                                                                                                                                                                                                                                                                                                                                                                                                                                                                                                                                                                                                                                                                                                                                                                                                                                                                                                                                                                                                                                                                                                                                                                                                                                                                                                                                                                                                                                                                                                                                                                                                                                                                                                                                                                                                                                                                                                                                                                                                                                                                                                                                                                                                                                                                                                                                                                                                                                                                                                                                                                                                                                                                                                                                                                                                                                                  of the information elements not applicable. 8 state definitions the following states are defined for the pin registration procedure, associated with a specific request at the served user's access. the states only refer to the state of the request: table 3: states for the pin registration procedure user states idle this is the state as defined in clause 10.2.6 of en 300 196-1 [1] idle this is the state as defined in clause 10.2.6 of en 300 196-1 [1] registrate request the user has requested the pin registration network states idle this is the state as defined in clause 10.2.6 of en 300 196-1 [1] registrate request the network has received a pin registration request there is no tan associated states. 9 signalling procedures at the coincident s and t reference point 9.1 activation not applicable. 9.2 deactivation not applicable. 9.3 registration the registration procedure shall be used by the served user to modify his/her pin. the tan security tool requires no registration procedure. 9.3.1 normal operation to modify his/her pin after initial registration, the served user shall: - send a modifypin invoke component to the network using the procedure described in clause 8.3.2.2 of en 300 196-1 [1]; - (...\...) [the expected end of this definition was beyond the limit of 200 words] </w:t>
      </w:r>
    </w:p>
    <w:p w:rsidR="00761C1B" w:rsidRDefault="00761C1B" w:rsidP="00761C1B">
      <w:r>
        <w:t>SOURCE: Used in EN 301 002-01 V1.3.1, clause 7.2</w:t>
      </w:r>
    </w:p>
    <w:p w:rsidR="00761C1B" w:rsidRDefault="00761C1B" w:rsidP="00761C1B"/>
    <w:p w:rsidR="00761C1B" w:rsidRDefault="00761C1B" w:rsidP="00761C1B">
      <w:r>
        <w:t xml:space="preserve">                                                                                                                                                                                                                                                                                                                                                                                                                                                                                                                                                                                                                                                                                                                                                                                                                                                                                                                                                                                                                                                                                                                                                                                                                                                                                                                                                                                                                                                                                                                                                                                                                                                                                                                                                                                                                                                                                                                                                                                                                                                                                                                                                                                                                                                                                                                                                                                                                                                                                                                                                                                                                                                                                                                                                                                                                                                                                                                                                                                                                                                                                                                                                                                                                                                                                                                                                                                                                                                                                                                                                                                                                                                                                                                                                                                                                                                                                                                                                                                                                                                                                                                                                                                                                                                                                                                                                                                                                                                                                                                                                                                                                                                                                                                                                                                                                                                                                                                                                                                                                                                                                                                                                                                                                                                                                                                                                                                                                                                                                                                                                                                                                                                                                                                                                                                                                                                                                                                                                                                                                                                                                                                                                                                                                                                                                                                                                                                                                                                                                                                                                                                                                                                                                                                                                                                                                                                                                                                                                                                                                                                                                                                                  of the link control protocol states out of service: this state shall be entered when the system is started or mdu-stop_traffic is received from the system management. in service: this state shall be entered when the control protocol entity is in the out of service state and receives a mdu-start_traffic from the system management. await link control ack: this state shall be entered when a link control message has been sent to the link control-dl. </w:t>
      </w:r>
    </w:p>
    <w:p w:rsidR="00761C1B" w:rsidRDefault="00761C1B" w:rsidP="00761C1B">
      <w:r>
        <w:t>SOURCE: Used in EN 300 347-01 V2.2.2, clause 16.3.3</w:t>
      </w:r>
    </w:p>
    <w:p w:rsidR="00761C1B" w:rsidRDefault="00761C1B" w:rsidP="00761C1B"/>
    <w:p w:rsidR="00761C1B" w:rsidRDefault="00761C1B" w:rsidP="00761C1B">
      <w:r>
        <w:t xml:space="preserve">                                                                                                                                                                                                                                                                                                                                                                                                                                                                                                                                                                                                                                                                                                                                                                                                                                                                                                                                                                                                                                                                                                                                                                                                                                                                                                                                                                                                                                                                                                                                                                                                                                                                                                                                                                                                                                                                                                                                                                                                                                                                                                                                                                                                                                                                                                                                                                                                                                                                                                                                                                                                                                                                                                                                                                                                                                                                                                                                                                                                                                                                                                                                                                                                                                                                                                                                                                                                                                                                                                                                                                                                                                                                                                                                                                                                                                                                                                                                                                                                                                                                                                                                                                                                                                                                                                                                                                                                                                                                                                                                                                                                                                                                                                                                                                                                                                                                                                                                                                                                                                                                                                                                                                                                                                                                                                                                                                                                                                                                                                                                                                                                                                                                                                                                                                                                                                                                                                                                                                                                                                                                                                                                                                                                                                                                                                                                                                                                                                                                                                                                                                                                                                                                                                                                                                                                                                                                                                                                                                                                                                                                                                                                  of the modes of transmission on the multiple channel (mc) side the four modes of transmission are defined below, the accompanying figures being given by way of example for the case of about 192 kbit/s on the single channel (sc) side. mode b1: the user information occupies an integral number of 64/56 kbit/s channels (usually the n available and aligned channels); only unframed signals are transmitted (see figure 4), alignment of the channels has previously been achieved using a framed mode, and it is assumed that no slip or other network fault has occurred since then. there are no management bits multiplexed into the stream on either multiple channel (mc) or sc sides, and the total bitrates are equal; the mode is therefore confined to iso aggregation cases, and rate change cannot occur. figure 4: mode b1 - applicable to the iso aggregation case only audiovisual signals according to ets 300 144 [2] can be transmitted, but the itu-t recommendation h.221 [7] framing plays no part in the aggregation process, and shall appear at a random position within one of the b-channels as shown in black in figure 5. figure 5: mode b1 - framed audiovisual signal carried as unspecified (...\...) [the expected end of this definition was beyond the limit of 200 words] </w:t>
      </w:r>
    </w:p>
    <w:p w:rsidR="00761C1B" w:rsidRDefault="00761C1B" w:rsidP="00761C1B">
      <w:r>
        <w:t>SOURCE: Used in EN 300 481 V1.2.2, clause 4.2</w:t>
      </w:r>
    </w:p>
    <w:p w:rsidR="00761C1B" w:rsidRDefault="00761C1B" w:rsidP="00761C1B"/>
    <w:p w:rsidR="00761C1B" w:rsidRDefault="00761C1B" w:rsidP="00761C1B">
      <w:r>
        <w:t xml:space="preserve">                                                                                                                                                                                                                                                                                                                                                                                                                                                                                                                                                                                                                                                                                                                                                                                                                                                                                                                                                                                                                                                                                                                                                                                                                                                                                                                                                                                                                                                                                                                                                                                                                                                                                                                                                                                                                                                                                                                                                                                                                                                                                                                                                                                                                                                                                                                                                                                                                                                                                                                                                                                                                                                                                                                                                                                                                                                                                                                                                                                                                                                                                                                                                                                                                                                                                                                                                                                                                                                                                                                                                                                                                                                                                                                                                                                                                                                                                                                                                                                                                                                                                                                                                                                                                                                                                                                                                                                                                                                                                                                                                                                                                                                                                                                                                                                                                                                                                                                                                                                                                                                                                                                                                                                                                                                                                                                                                                                                                                                                                                                                                                                                                                                                                                                                                                                                                                                                                                                                                                                                                                                                                                                                                                                                                                                                                                                                                                                                                                                                                                                                                                                                                                                                                                                                                                                                                                                                                                                                                                                                                                                                                                                                  of the peer-to-peer procedures of the data link sublayer 10.4.1 general the purpose of the link access procedure for the control-channel or pstn-signalling-channel is to convey information between l3 in the le and corresponding peer entities in the an. communications between the data link layer and adjacent layers, and between the data link layer and the system management are accomplished by means of primitives. primitives represent, in an abstract way, the logical exchange of information and control between the data link layer and adjacent layers, and between the data link layer and the system management. the link access procedures for the control-channel or pstn-signalling-channel are based on the point-to-point link access procedures on the d-channel (lapd) specified in ets 300 125 [5]. figure 11: functional model of the data link layer management figure 11 shows the functional model of the data link layer and the relevant primitives. from the repertoire of primitives defined in ets 300 125 [5] (itu-t recommendation q.921 [27]), subclause 4.1, the following subset shall also be used for the lapv5-dl peer-to-peer communication procedures: - ph-data-(request, indication); - mdl-error-indication; - dl-data-(request, indication). the establishment and release of data links shall be the responsibility of the system management (...\...) [the expected end of this definition was beyond the limit of 200 words] </w:t>
      </w:r>
    </w:p>
    <w:p w:rsidR="00761C1B" w:rsidRDefault="00761C1B" w:rsidP="00761C1B">
      <w:r>
        <w:t>SOURCE: Used in EN 300 324-01 V2.1.1, clause 10.4</w:t>
      </w:r>
    </w:p>
    <w:p w:rsidR="00761C1B" w:rsidRDefault="00761C1B" w:rsidP="00761C1B"/>
    <w:p w:rsidR="00761C1B" w:rsidRDefault="00761C1B" w:rsidP="00761C1B">
      <w:r>
        <w:t xml:space="preserve">                                                                                                                                                                                                                                                                                                                                                                                                                                                                                                                                                                                                                                                                                                                                                                                                                                                                                                                                                                                                                                                                                                                                                                                                                                                                                                                                                                                                                                                                                                                                                                                                                                                                                                                                                                                                                                                                                                                                                                                                                                                                                                                                                                                                                                                                                                                                                                                                                                                                                                                                                                                                                                                                                                                                                                                                                                                                                                                                                                                                                                                                                                                                                                                                                                                                                                                                                                                                                                                                                                                                                                                                                                                                                                                                                                                                                                                                                                                                                                                                                                                                                                                                                                                                                                                                                                                                                                                                                                                                                                                                                                                                                                                                                                                                                                                                                                                                                                                                                                                                                                                                                                                                                                                                                                                                                                                                                                                                                                                                                                                                                                                                                                                                                                                                                                                                                                                                                                                                                                                                                                                                                                                                                                                                                                                                                                                                                                                                                                                                                                                                                                                                                                                                                                                                                                                                                                                                                                                                                                                                                                                                                                                                  of the peer-to-peer procedures of the data link sublayer the contents of this subclause are identical to subclause 10.4 of en 300 324-1 [8]. 11 an frame relay sublayer the contents of this clause are identical to clause 11 of en 300 324-1 [8]. 12 sublayer-to-sublayer communication and mapping function the contents of this clause are identical to clause 12 of en 300 324-1 [8]. 13 general layer 3 protocol structures 13.1 general within the v5.2 interfaces, different layer 3 protocols are supported, all of them using the same "protocol discriminator". hence, the full set of protocols can be seen as a unique "v5.2" protocol composed by different sub-protocols: 1) pstn protocol; 2) control protocol (common control and userport control); 3) link control protocol; 4) bcc protocol; and 5) protection protocol. all of these layer 3 protocols are defined as message-oriented protocols. every message shall consist of the following parts (information elements). for each of them is indicated its number of octets (between brackets): a) protocol discriminator (1 octet); b) layer 3 address (2 octets); c) message type (1 octet); and d) other information elements, as required (the number of octets is information element dependent). information elements a), b) and (...\...) [the expected end of this definition was beyond the limit of 200 words] </w:t>
      </w:r>
    </w:p>
    <w:p w:rsidR="00761C1B" w:rsidRDefault="00761C1B" w:rsidP="00761C1B">
      <w:r>
        <w:t>SOURCE: Used in EN 300 347-01 V2.2.2, clause 10.4</w:t>
      </w:r>
    </w:p>
    <w:p w:rsidR="00761C1B" w:rsidRDefault="00761C1B" w:rsidP="00761C1B"/>
    <w:p w:rsidR="00761C1B" w:rsidRDefault="00761C1B" w:rsidP="00761C1B">
      <w:r>
        <w:t xml:space="preserve">                                                                                                                                                                                                                                                                                                                                                                                                                                                                                                                                                                                                                                                                                                                                                                                                                                                                                                                                                                                                                                                                                                                                                                                                                                                                                                                                                                                                                                                                                                                                                                                                                                                                                                                                                                                                                                                                                                                                                                                                                                                                                                                                                                                                                                                                                                                                                                                                                                                                                                                                                                                                                                                                                                                                                                                                                                                                                                                                                                                                                                                                                                                                                                                                                                                                                                                                                                                                                                                                                                                                                                                                                                                                                                                                                                                                                                                                                                                                                                                                                                                                                                                                                                                                                                                                                                                                                                                                                                                                                                                                                                                                                                                                                                                                                                                                                                                                                                                                                                                                                                                                                                                                                                                                                                                                                                                                                                                                                                                                                                                                                                                                                                                                                                                                                                                                                                                                                                                                                                                                                                                                                                                                                                                                                                                                                                                                                                                                                                                                                                                                                                                                                                                                                                                                                                                                                                                                                                                                                                                                                                                                                                                                  of the procedure to use and the master side for the different release cases definition: the master side is the side in charge of sending the release command. 10.11.5.1 suspend cases parameters tup and tdown of the bandwidth message ft ==&gt; pt (request or confirm) shall be used to determine the targeted connection type. suspension occurs if tup = tdown = 0 in this message. 10.11.5.1.1 ft initiated suspend if the current connection type is asymmetric downlink or symmetric: * the ft shall be the master. * pt may optionally send also release over duplex bearers (it will cause a crossed release). if the current connection type is asymmetric uplink: * the pt shall be the master. * ft may optionally send also release over duplex bearers (it will cause a crossed release). 10.11.5.1.2 pt initiated suspend if the current connection type is asymmetric uplink or symmetric: * the pt shall be the master. * ft may optionally send also release over duplex bearers (it will cause a crossed release). if the current connection type is asymmetric downlink: * the ft shall be the master. * pt may optionally send also release over duplex bearers (it will cause a crossed (...\...) [the expected end of this definition was beyond the limit of 200 words] </w:t>
      </w:r>
    </w:p>
    <w:p w:rsidR="00761C1B" w:rsidRDefault="00761C1B" w:rsidP="00761C1B">
      <w:r>
        <w:t>SOURCE: Used in EN 301 649 V2.3.1, clause 10.11.5</w:t>
      </w:r>
    </w:p>
    <w:p w:rsidR="00761C1B" w:rsidRDefault="00761C1B" w:rsidP="00761C1B"/>
    <w:p w:rsidR="00761C1B" w:rsidRDefault="00761C1B" w:rsidP="00761C1B">
      <w:r>
        <w:t xml:space="preserve">                                                                                                                                                                                                                                                                                                                                                                                                                                                                                                                                                                                                                                                                                                                                                                                                                                                                                                                                                                                                                                                                                                                                                                                                                                                                                                                                                                                                                                                                                                                                                                                                                                                                                                                                                                                                                                                                                                                                                                                                                                                                                                                                                                                                                                                                                                                                                                                                                                                                                                                                                                                                                                                                                                                                                                                                                                                                                                                                                                                                                                                                                                                                                                                                                                                                                                                                                                                                                                                                                                                                                                                                                                                                                                                                                                                                                                                                                                                                                                                                                                                                                                                                                                                                                                                                                                                                                                                                                                                                                                                                                                                                                                                                                                                                                                                                                                                                                                                                                                                                                                                                                                                                                                                                                                                                                                                                                                                                                                                                                                                                                                                                                                                                                                                                                                                                                                                                                                                                                                                                                                                                                                                                                                                                                                                                                                                                                                                                                                                                                                                                                                                                                                                                                                                                                                                                                                                                                                                                                                                                                                                                                                                                  of the procedures activitytest procedure (at) invoke: activitytest return result: activitytest return error: none applycharging procedure (ac) invoke: applycharging return result: applychargingreport return error: applycharging applychargingreport callgap procedure (cg) invoke: callgap return result: none return error: none callinformation procedure (cf) invoke: callinformationrequest return result: callinformationreport return error: callinformationrequest cancel procedure (ca) invoke: cancel return result: none return error: cancel collectinformation procedure (ci) invoke: collectinformation requestreportbcsmevent return result: eventreportbcsm return error: collectinformation requestreportbcsmevent connect procedure (co) invoke: connect return result: none return error: connect continue procedure (cu) invoke: continue return result: none return error: none continuewithargument procedure (cw) invoke: continuewithargument return result: none return error: continuewithargument createorremovetriggerdata procedure (ct) invoke: createorremovetriggerdata return result: createorremovetriggerdata return error: createorremovetriggerdata entityreleased (er) invoke: entityreleased return result: none return error: none furnishcharginginformation procedure (fc) invoke: furnishcharginginformation return result: none return error: furnishcharginginformation initialdp procedure (dp) invoke: setupind (signalling control interface) return result: initialdp return error: initialdp initiatecallattempt procedure (ic) invoke: initialcallattempt return result: none return error: initiatecallattempt managetriggerdata procedure (mt) invoke: managetriggerdata return result: managetriggerdata return error: managetriggerdata releasecall procedure (rc) invoke: releasecall return result: none return error: none reportutsi procedure (rp) invoke: requestreportutsi reportutsi return result: none return error: requestreportutsi requestcurrentstatusreport procedure (rt) invoke: (...\...) [the expected end of this definition was beyond the limit of 200 words] </w:t>
      </w:r>
    </w:p>
    <w:p w:rsidR="00761C1B" w:rsidRDefault="00761C1B" w:rsidP="00761C1B">
      <w:r>
        <w:t>SOURCE: Used in EN 301 933-01 V1.1.1, clause 6.2.2</w:t>
      </w:r>
    </w:p>
    <w:p w:rsidR="00761C1B" w:rsidRDefault="00761C1B" w:rsidP="00761C1B"/>
    <w:p w:rsidR="00761C1B" w:rsidRDefault="00761C1B" w:rsidP="00761C1B">
      <w:r>
        <w:t xml:space="preserve">                                                                                                                                                                                                                                                                                                                                                                                                                                                                                                                                                                                                                                                                                                                                                                                                                                                                                                                                                                                                                                                                                                                                                                                                                                                                                                                                                                                                                                                                                                                                                                                                                                                                                                                                                                                                                                                                                                                                                                                                                                                                                                                                                                                                                                                                                                                                                                                                                                                                                                                                                                                                                                                                                                                                                                                                                                                                                                                                                                                                                                                                                                                                                                                                                                                                                                                                                                                                                                                                                                                                                                                                                                                                                                                                                                                                                                                                                                                                                                                                                                                                                                                                                                                                                                                                                                                                                                                                                                                                                                                                                                                                                                                                                                                                                                                                                                                                                                                                                                                                                                                                                                                                                                                                                                                                                                                                                                                                                                                                                                                                                                                                                                                                                                                                                                                                                                                                                                                                                                                                                                                                                                                                                                                                                                                                                                                                                                                                                                                                                                                                                                                                                                                                                                                                                                                                                                                                                                                                                                                                                                                                                                                                  of the procedures activitytest procedure (at) invoke: activitytest return result: activitytest return error: none assistrequestinstructions procedure (ar) invoke: assistrequestinstructions return result: none return error: assistrequestinstructions callgap procedure (cg) invoke: callgap return result: none return error: none connecttoresource procedure (cr) invoke: connecttoresource return result: none return error: connecttoresource disconnectforwardconnection procedure (df) invoke: disconnectforwardconnection return result: none return error: disconnectforwardconnection disconnectforwardconnectionwithargument procedure (dw) invoke: disconnectforwardconnectionwithargument return result: none return error: disconnectforwardconnectionwithargument establishtemporaryconnection procedure (ec) invoke: establishtemporaryconnection return result: none return error: establishtemporaryconnection playannouncement procedure (pa) invoke: playannouncement cancel return result: specializedresourcereport return error: playannouncement promptandcollectuserinformation procedure (pc) invoke: promptandcollectuserinformation cancel return result: promptandcollectuserinformation return error: promptandcollectuserinformation promptandreceivemessage procedure (pr) invoke: promptandreceivemessage cancel return result: promptandreceivemessage return error: promptandreceivemessage requestreportutsi procedure (ru) invoke: requestreportutsi return result: none return error: requestreportutsi reportutsi procedure (rp) invoke: reportutsi return result: none return error: none scriptrun procedure (sr) invoke: scriptrun return result: none return error: scriptrun scriptclose procedure (sc) invoke: scriptclose return result: none return error: scriptclose scriptinformation procedure (si) invoke: scriptinformation return result: none return error: scriptinformation scriptevent procedure (se) invoke: scriptevent return result: none return error: none sendstui procedure (su) invoke: sendstui return result: none return error: sendstui 6.2 structure of the test purposes test (...\...) [the expected end of this definition was beyond the limit of 200 words] </w:t>
      </w:r>
    </w:p>
    <w:p w:rsidR="00761C1B" w:rsidRDefault="00761C1B" w:rsidP="00761C1B">
      <w:r>
        <w:t>SOURCE: Used in EN 301 933-03 V1.1.1, clause 6.1.2</w:t>
      </w:r>
    </w:p>
    <w:p w:rsidR="00761C1B" w:rsidRDefault="00761C1B" w:rsidP="00761C1B"/>
    <w:p w:rsidR="00761C1B" w:rsidRDefault="00761C1B" w:rsidP="00761C1B">
      <w:r>
        <w:t xml:space="preserve">                                                                                                                                                                                                                                                                                                                                                                                                                                                                                                                                                                                                                                                                                                                                                                                                                                                                                                                                                                                                                                                                                                                                                                                                                                                                                                                                                                                                                                                                                                                                                                                                                                                                                                                                                                                                                                                                                                                                                                                                                                                                                                                                                                                                                                                                                                                                                                                                                                                                                                                                                                                                                                                                                                                                                                                                                                                                                                                                                                                                                                                                                                                                                                                                                                                                                                                                                                                                                                                                                                                                                                                                                                                                                                                                                                                                                                                                                                                                                                                                                                                                                                                                                                                                                                                                                                                                                                                                                                                                                                                                                                                                                                                                                                                                                                                                                                                                                                                                                                                                                                                                                                                                                                                                                                                                                                                                                                                                                                                                                                                                                                                                                                                                                                                                                                                                                                                                                                                                                                                                                                                                                                                                                                                                                                                                                                                                                                                                                                                                                                                                                                                                                                                                                                                                                                                                                                                                                                                                                                                                                                                                                                                                  of the procedures servicefiltering procedure (sf) invoke: activateservicefiltering return result: servicefilteringresponse activateservicefiltering return error: activateservicefiltering activitytest procedure (at) invoke: activitytest return result: activitytest return error: none applycharging procedure (ac) invoke: applycharging return result: applychargingreport return error: applycharging applychargingreport assistrequestinstructions procedure (ar) invoke: assistrequestinstructions return result: none return error: assistrequestinstructions callgap procedure (cg) invoke: callgap return result: none return error: none callinformation procedure (cf) invoke: callinformationrequest return result: callinformationreport return error: callinformationrequest cancel procedure (ca) invoke: cancel return result: playannouncement(error) promptandcollectuserinformation(error) return error: cancel collectinformation procedure (ci) invoke: collectinformation requestreportbcsmevent return result: eventreportbcsm return error: collectinformation requestreportbcsmevent connect procedure (co) invoke: connect return result: none return error: connect connecttoresource procedure (cr) invoke: connecttoresource return result: none return error: connecttoresource continue (cu) invoke: continue return result: none return error: none disconnectforwardconnection procedure (df) invoke: disconnectforwardconnection return result: none return error: disconnectforwardconnection establishtemporaryconnection procedure (ec) invoke: establishtemporaryconnection return result: none return error: establishtemporaryconnection furnishcharginginformation procedure (fc) invoke: furnishcharginginformation return result: none return error: furnishcharginginformation initialdp procedure (dp) invoke: setupind (signalling control interface) return result: initialdp return error: initialdp initiatecallattempt procedure (ic) invoke: initialcallattempt return result: none return error: initiatecallattempt playannouncement procedure (pa) invoke: playannouncement return result: specializedresourcereport return error: playannouncement promptandcollectuserinformation procedure (pc) (...\...) [the expected end of this definition was beyond the limit of 200 words] </w:t>
      </w:r>
    </w:p>
    <w:p w:rsidR="00761C1B" w:rsidRDefault="00761C1B" w:rsidP="00761C1B">
      <w:r>
        <w:t>SOURCE: Used in EN 301 140-0301 V1.1.3, clause 6.2.2</w:t>
      </w:r>
    </w:p>
    <w:p w:rsidR="00761C1B" w:rsidRDefault="00761C1B" w:rsidP="00761C1B"/>
    <w:p w:rsidR="00761C1B" w:rsidRDefault="00761C1B" w:rsidP="00761C1B">
      <w:r>
        <w:t xml:space="preserve">                                                                                                                                                                                                                                                                                                                                                                                                                                                                                                                                                                                                                                                                                                                                                                                                                                                                                                                                                                                                                                                                                                                                                                                                                                                                                                                                                                                                                                                                                                                                                                                                                                                                                                                                                                                                                                                                                                                                                                                                                                                                                                                                                                                                                                                                                                                                                                                                                                                                                                                                                                                                                                                                                                                                                                                                                                                                                                                                                                                                                                                                                                                                                                                                                                                                                                                                                                                                                                                                                                                                                                                                                                                                                                                                                                                                                                                                                                                                                                                                                                                                                                                                                                                                                                                                                                                                                                                                                                                                                                                                                                                                                                                                                                                                                                                                                                                                                                                                                                                                                                                                                                                                                                                                                                                                                                                                                                                                                                                                                                                                                                                                                                                                                                                                                                                                                                                                                                                                                                                                                                                                                                                                                                                                                                                                                                                                                                                                                                                                                                                                                                                                                                                                                                                                                                                                                                                                                                                                                                                                                                                                                                                                  of the protocol and nominal values. the general presentation of the access and sharing protocol is provided in clauses 4.1 and 4.2 of en 300 471-1 [5]. details and requirements are given in clause 6 of en 300 471-1 [5]. provisions have been made in clause 6.7.1 of en 300 471-1 [5] for parameters tt and tt to have a step size; the default values for these two parameters shall be respectively: 2 seconds and 2 seconds. </w:t>
      </w:r>
    </w:p>
    <w:p w:rsidR="00761C1B" w:rsidRDefault="00761C1B" w:rsidP="00761C1B">
      <w:r>
        <w:t>SOURCE: Used in EN 300 471-02 V1.1.1, clause 4.2.4.1</w:t>
      </w:r>
    </w:p>
    <w:p w:rsidR="00761C1B" w:rsidRDefault="00761C1B" w:rsidP="00761C1B"/>
    <w:p w:rsidR="00761C1B" w:rsidRDefault="00761C1B" w:rsidP="00761C1B">
      <w:r>
        <w:t xml:space="preserve">                                                                                                                                                                                                                                                                                                                                                                                                                                                                                                                                                                                                                                                                                                                                                                                                                                                                                                                                                                                                                                                                                                                                                                                                                                                                                                                                                                                                                                                                                                                                                                                                                                                                                                                                                                                                                                                                                                                                                                                                                                                                                                                                                                                                                                                                                                                                                                                                                                                                                                                                                                                                                                                                                                                                                                                                                                                                                                                                                                                                                                                                                                                                                                                                                                                                                                                                                                                                                                                                                                                                                                                                                                                                                                                                                                                                                                                                                                                                                                                                                                                                                                                                                                                                                                                                                                                                                                                                                                                                                                                                                                                                                                                                                                                                                                                                                                                                                                                                                                                                                                                                                                                                                                                                                                                                                                                                                                                                                                                                                                                                                                                                                                                                                                                                                                                                                                                                                                                                                                                                                                                                                                                                                                                                                                                                                                                                                                                                                                                                                                                                                                                                                                                                                                                                                                                                                                                                                                                                                                                                                                                                                                                                  of the reference sequence 9.2.2.0 overview the pilots are modulated according to a reference sequence, rl,k, where l and k are the symbol and carrier indices as previously defined. the reference sequence is derived from a symbol level prbs, wk (see clause 9.2.2.1) and a frame level pn-sequence, pnl (see clause 9.2.2.2). this reference sequence is applied to all the pilots (i.e. scattered, continual edge, p2 and frame closing pilots) of each symbol of a t2-frame, including both p2 and frame closing symbols (see clause 8.3). the output of the symbol level sequence, wk, is inverted or not inverted according to the frame level sequence, pnl, as shown in figure 48. the symbol-level prbs is mapped to the carriers such that the first output bit (w0) from the prbs coincides with the first active carrier (k= kmin) in 1k, 2k and 4k. in 8k, 16k and 32k bit w0 coincides with the first active carrier (k=kmin) in the extended carrier mode. in the normal carrier mode, carrier k=kmin is modulated by the output bit of the sequence whose index is kext (see table 66 for values of kext). this ensures that the same modulation is applied to the same physical (...\...) [the expected end of this definition was beyond the limit of 200 words] </w:t>
      </w:r>
    </w:p>
    <w:p w:rsidR="00761C1B" w:rsidRDefault="00761C1B" w:rsidP="00761C1B">
      <w:r>
        <w:t>SOURCE: Used in EN 302 755 V1.4.1, clause 9.2.2</w:t>
      </w:r>
    </w:p>
    <w:p w:rsidR="00761C1B" w:rsidRDefault="00761C1B" w:rsidP="00761C1B"/>
    <w:p w:rsidR="00761C1B" w:rsidRDefault="00761C1B" w:rsidP="00761C1B">
      <w:r>
        <w:t xml:space="preserve">                                                                                                                                                                                                                                                                                                                                                                                                                                                                                                                                                                                                                                                                                                                                                                                                                                                                                                                                                                                                                                                                                                                                                                                                                                                                                                                                                                                                                                                                                                                                                                                                                                                                                                                                                                                                                                                                                                                                                                                                                                                                                                                                                                                                                                                                                                                                                                                                                                                                                                                                                                                                                                                                                                                                                                                                                                                                                                                                                                                                                                                                                                                                                                                                                                                                                                                                                                                                                                                                                                                                                                                                                                                                                                                                                                                                                                                                                                                                                                                                                                                                                                                                                                                                                                                                                                                                                                                                                                                                                                                                                                                                                                                                                                                                                                                                                                                                                                                                                                                                                                                                                                                                                                                                                                                                                                                                                                                                                                                                                                                                                                                                                                                                                                                                                                                                                                                                                                                                                                                                                                                                                                                                                                                                                                                                                                                                                                                                                                                                                                                                                                                                                                                                                                                                                                                                                                                                                                                                                                                                                                                                                                                                  of transmit and receive times the definitions of transmit and receive times specified in gsm 11.10-1 [12] clause 5.5 shall apply, unless otherwise specified in the present clause. 6 reference test methods the reference test methods specified in gsm 11.10-1 [12] clause 6 shall apply, unless otherwise specified. 7 implicit testing for some gsm features conformance is not verified explicitly in this document. this does not imply that correct functioning of these features is not essential, but that these are implicitly tested to a sufficient degree in other tests. it should be noted that for these features some aspects have to be and are explicitly tested, e.g. the ability to switch between 3v and 5v operation. some sim features will be explicitly tested as result of other tests. these should be identified for the following reason: - to identify the areas of overlap and thus provide a more efficient testing. 8 measurement uncertainty the measured value relating to the corresponding limit shall be used to determine whether or not a terminal equipment meets the requirement. (etr 028 annex b). this process is often referred to as "shared risk". 9 format of tests in general the following basic format for tests (...\...) [the expected end of this definition was beyond the limit of 200 words] </w:t>
      </w:r>
    </w:p>
    <w:p w:rsidR="00761C1B" w:rsidRDefault="00761C1B" w:rsidP="00761C1B">
      <w:r>
        <w:t>SOURCE: Used in EN 300 607-04 V5.1.1, clause 5.5</w:t>
      </w:r>
    </w:p>
    <w:p w:rsidR="00761C1B" w:rsidRDefault="00761C1B" w:rsidP="00761C1B"/>
    <w:p w:rsidR="00761C1B" w:rsidRDefault="00761C1B" w:rsidP="00761C1B">
      <w:r>
        <w:t xml:space="preserve">                                                                                                                                                                                                                                                                                                                                                                                                                                                                                                                                                                                                                                                                                                                                                                                                                                                                                                                                                                                                                                                                                                                                                                                                                                                                                                                                                                                                                                                                                                                                                                                                                                                                                                                                                                                                                                                                                                                                                                                                                                                                                                                                                                                                                                                                                                                                                                                                                                                                                                                                                                                                                                                                                                                                                                                                                                                                                                                                                                                                                                                                                                                                                                                                                                                                                                                                                                                                                                                                                                                                                                                                                                                                                                                                                                                                                                                                                                                                                                                                                                                                                                                                                                                                                                                                                                                                                                                                                                                                                                                                                                                                                                                                                                                                                                                                                                                                                                                                                                                                                                                                                                                                                                                                                                                                                                                                                                                                                                                                                                                                                                                                                                                                                                                                                                                                                                                                                                                                                                                                                                                                                                                                                                                                                                                                                                                                                                                                                                                                                                                                                                                                                                                                                                                                                                                                                                                                                                                                                                                                                                                                                                                                  of unavailability a period of unavailable time begins at the onset of ten consecutive ses events. these ten seconds are considered to be part of unavailable time. a new period of available time begins at the onset of ten consecutive seconds, none of which is ses. these ten seconds are considered to be part of available time. an example of determination of unavailable period is given in figure 3. those criteria are given for a single direction. unavailability criteria for a path or a section are defined in specific clauses in the present document. figure 3: example of unavailability period determination </w:t>
      </w:r>
    </w:p>
    <w:p w:rsidR="00761C1B" w:rsidRDefault="00761C1B" w:rsidP="00761C1B">
      <w:r>
        <w:t>SOURCE: Used in EN 301 167 V1.1.1, clause 5.1.5</w:t>
      </w:r>
    </w:p>
    <w:p w:rsidR="00761C1B" w:rsidRDefault="00761C1B" w:rsidP="00761C1B"/>
    <w:p w:rsidR="00761C1B" w:rsidRDefault="00761C1B" w:rsidP="00761C1B">
      <w:r>
        <w:t xml:space="preserve">                                                                                                                                                                                                                                                                                                                                                                                                                                                                                                                                                                                                                                                                                                                                                                                                                                                                                                                                                                                                                                                                                                                                                                                                                                                                                                                                                                                                                                                                                                                                                                                                                                                                                                                                                                                                                                                                                                                                                                                                                                                                                                                                                                                                                                                                                                                                                                                                                                                                                                                                                                                                                                                                                                                                                                                                                                                                                                                                                                                                                                                                                                                                                                                                                                                                                                                                                                                                                                                                                                                                                                                                                                                                                                                                                                                                                                                                                                                                                                                                                                                                                                                                                                                                                                                                                                                                                                                                                                                                                                                                                                                                                                                                                                                                                                                                                                                                                                                                                                                                                                                                                                                                                                                                                                                                                                                                                                                                                                                                                                                                                                                                                                                                                                                                                                                                                                                                                                                                                                                                                                                                                                                                                                                                                                                                                                                                                                                                                                                                                                                                                                                                                                                                                                                                                                                                                                                                                                                                                                                                                                                                                                                                  off-centring is a static shift of the radar picture with respect to the screen centre to enable an extended forward view. </w:t>
      </w:r>
    </w:p>
    <w:p w:rsidR="00761C1B" w:rsidRDefault="00761C1B" w:rsidP="00761C1B">
      <w:r>
        <w:t>SOURCE: Used in EN 302 194 V2.1.1, clause 8.4.6.1 SOURCE: Used in EN 302 194-01 V1.1.2, clause 7.4.6.1</w:t>
      </w:r>
    </w:p>
    <w:p w:rsidR="00761C1B" w:rsidRDefault="00761C1B" w:rsidP="00761C1B"/>
    <w:p w:rsidR="00761C1B" w:rsidRDefault="00761C1B" w:rsidP="00761C1B">
      <w:r>
        <w:t xml:space="preserve">                                                                                                                                                                                                                                                                                                                                                                                                                                                                                                                                                                                                                                                                                                                                                                                                                                                                                                                                                                                                                                                                                                                                                                                                                                                                                                                                                                                                                                                                                                                                                                                                                                                                                                                                                                                                                                                                                                                                                                                                                                                                                                                                                                                                                                                                                                                                                                                                                                                                                                                                                                                                                                                                                                                                                                                                                                                                                                                                                                                                                                                                                                                                                                                                                                                                                                                                                                                                                                                                                                                                                                                                                                                                                                                                                                                                                                                                                                                                                                                                                                                                                                                                                                                                                                                                                                                                                                                                                                                                                                                                                                                                                                                                                                                                                                                                                                                                                                                                                                                                                                                                                                                                                                                                                                                                                                                                                                                                                                                                                                                                                                                                                                                                                                                                                                                                                                                                                                                                                                                                                                                                                                                                                                                                                                                                                                                                                                                                                                                                                                                                                                                                                                                                                                                                                                                                                                                                                                                                                                                                                                                                                                                                  on state definitions the state definitions are used in the present document for protocol definition purposes. implementations may not apply those states and the states are not normative. the chosen states of the protocol or actually stateless protocol supports a single action request and a response or responses to it without an explicit reference between the request and response or responses. a side-effect of this is that if the user sends another request for the same service, then the received response may be either a response to the first or second request. the service requesting user should wait a response or a suitable time allowing responding entity perform the requested action before sending a new request. possible timers and timer values for completion of requested services are outside the scope of the present document. </w:t>
      </w:r>
    </w:p>
    <w:p w:rsidR="00761C1B" w:rsidRDefault="00761C1B" w:rsidP="00761C1B">
      <w:r>
        <w:t>SOURCE: Used in EN 300 392-1204 V1.4.1, clause 5.3.1</w:t>
      </w:r>
    </w:p>
    <w:p w:rsidR="00761C1B" w:rsidRDefault="00761C1B" w:rsidP="00761C1B"/>
    <w:p w:rsidR="00761C1B" w:rsidRDefault="00761C1B" w:rsidP="00761C1B">
      <w:r>
        <w:t xml:space="preserve">                                                                                                                                                                                                                                                                                                                                                                                                                                                                                                                                                                                                                                                                                                                                                                                                                                                                                                                                                                                                                                                                                                                                                                                                                                                                                                                                                                                                                                                                                                                                                                                                                                                                                                                                                                                                                                                                                                                                                                                                                                                                                                                                                                                                                                                                                                                                                                                                                                                                                                                                                                                                                                                                                                                                                                                                                                                                                                                                                                                                                                                                                                                                                                                                                                                                                                                                                                                                                                                                                                                                                                                                                                                                                                                                                                                                                                                                                                                                                                                                                                                                                                                                                                                                                                                                                                                                                                                                                                                                                                                                                                                                                                                                                                                                                                                                                                                                                                                                                                                                                                                                                                                                                                                                                                                                                                                                                                                                                                                                                                                                                                                                                                                                                                                                                                                                                                                                                                                                                                                                                                                                                                                                                                                                                                                                                                                                                                                                                                                                                                                                                                                                                                                                                                                                                                                                                                                                                                                                                                                                                                                                                                                                  once no no 00 0001 defaultpermitoutdatedversions </w:t>
      </w:r>
    </w:p>
    <w:p w:rsidR="00761C1B" w:rsidRDefault="00761C1B" w:rsidP="00761C1B">
      <w:r>
        <w:t>SOURCE: Used in EN 301 234 V2.1.1, clause 7.2.4.1</w:t>
      </w:r>
    </w:p>
    <w:p w:rsidR="00761C1B" w:rsidRDefault="00761C1B" w:rsidP="00761C1B"/>
    <w:p w:rsidR="00761C1B" w:rsidRDefault="00761C1B" w:rsidP="00761C1B">
      <w:r>
        <w:t xml:space="preserve">                                                                                                                                                                                                                                                                                                                                                                                                                                                                                                                                                                                                                                                                                                                                                                                                                                                                                                                                                                                                                                                                                                                                                                                                                                                                                                                                                                                                                                                                                                                                                                                                                                                                                                                                                                                                                                                                                                                                                                                                                                                                                                                                                                                                                                                                                                                                                                                                                                                                                                                                                                                                                                                                                                                                                                                                                                                                                                                                                                                                                                                                                                                                                                                                                                                                                                                                                                                                                                                                                                                                                                                                                                                                                                                                                                                                                                                                                                                                                                                                                                                                                                                                                                                                                                                                                                                                                                                                                                                                                                                                                                                                                                                                                                                                                                                                                                                                                                                                                                                                                                                                                                                                                                                                                                                                                                                                                                                                                                                                                                                                                                                                                                                                                                                                                                                                                                                                                                                                                                                                                                                                                                                                                                                                                                                                                                                                                                                                                                                                                                                                                                                                                                                                                                                                                                                                                                                                                                                                                                                                                                                                                                                                  once no no 00 0010 00 0011 00 0100 reserved for mot protocol extensions 00 0101 triggertime (user application specific parameter) see [5] see [5] see [5] see [5] 00 0110 reserved for mot protocol extensions 00 0111 retransmissiondistance 6.2.3.1.5 only once no no 00 1000 reserved for mot protocol extensions 00 1001 expiration 6.2.3.1.1 only once no yes, if receiver provides "mot caching support" 00 1010 priority 6.2.3.1.4 only once no no 00 1011 label (user application specific parameter) see [6] only once no no 00 1100 contentname 6.2.2.1.1 only once yes yes 00 1101 uniquebodyversion </w:t>
      </w:r>
    </w:p>
    <w:p w:rsidR="00761C1B" w:rsidRDefault="00761C1B" w:rsidP="00761C1B">
      <w:r>
        <w:t>SOURCE: Used in EN 301 234 V2.1.1, clause 6.2.3.1.2</w:t>
      </w:r>
    </w:p>
    <w:p w:rsidR="00761C1B" w:rsidRDefault="00761C1B" w:rsidP="00761C1B"/>
    <w:p w:rsidR="00761C1B" w:rsidRDefault="00761C1B" w:rsidP="00761C1B">
      <w:r>
        <w:t xml:space="preserve">                                                                                                                                                                                                                                                                                                                                                                                                                                                                                                                                                                                                                                                                                                                                                                                                                                                                                                                                                                                                                                                                                                                                                                                                                                                                                                                                                                                                                                                                                                                                                                                                                                                                                                                                                                                                                                                                                                                                                                                                                                                                                                                                                                                                                                                                                                                                                                                                                                                                                                                                                                                                                                                                                                                                                                                                                                                                                                                                                                                                                                                                                                                                                                                                                                                                                                                                                                                                                                                                                                                                                                                                                                                                                                                                                                                                                                                                                                                                                                                                                                                                                                                                                                                                                                                                                                                                                                                                                                                                                                                                                                                                                                                                                                                                                                                                                                                                                                                                                                                                                                                                                                                                                                                                                                                                                                                                                                                                                                                                                                                                                                                                                                                                                                                                                                                                                                                                                                                                                                                                                                                                                                                                                                                                                                                                                                                                                                                                                                                                                                                                                                                                                                                                                                                                                                                                                                                                                                                                                                                                                                                                                                                                  once no no 00 0111 retransmissiondistance 6.2.3.1.5 only once no no 00 1001 expiration 6.2.3.1.1 only once no yes, if receiver provides "mot caching support" 00 1010 priority 6.2.3.1.4 only once no no 00 1101 uniquebodyversion </w:t>
      </w:r>
    </w:p>
    <w:p w:rsidR="00761C1B" w:rsidRDefault="00761C1B" w:rsidP="00761C1B">
      <w:r>
        <w:t>SOURCE: Used in EN 301 234 V2.1.1, clause 6.2.3.1.2</w:t>
      </w:r>
    </w:p>
    <w:p w:rsidR="00761C1B" w:rsidRDefault="00761C1B" w:rsidP="00761C1B"/>
    <w:p w:rsidR="00761C1B" w:rsidRDefault="00761C1B" w:rsidP="00761C1B">
      <w:r>
        <w:t xml:space="preserve">                                                                                                                                                                                                                                                                                                                                                                                                                                                                                                                                                                                                                                                                                                                                                                                                                                                                                                                                                                                                                                                                                                                                                                                                                                                                                                                                                                                                                                                                                                                                                                                                                                                                                                                                                                                                                                                                                                                                                                                                                                                                                                                                                                                                                                                                                                                                                                                                                                                                                                                                                                                                                                                                                                                                                                                                                                                                                                                                                                                                                                                                                                                                                                                                                                                                                                                                                                                                                                                                                                                                                                                                                                                                                                                                                                                                                                                                                                                                                                                                                                                                                                                                                                                                                                                                                                                                                                                                                                                                                                                                                                                                                                                                                                                                                                                                                                                                                                                                                                                                                                                                                                                                                                                                                                                                                                                                                                                                                                                                                                                                                                                                                                                                                                                                                                                                                                                                                                                                                                                                                                                                                                                                                                                                                                                                                                                                                                                                                                                                                                                                                                                                                                                                                                                                                                                                                                                                                                                                                                                                                                                                                                                                  once no no 00 1001 defaultexpiration </w:t>
      </w:r>
    </w:p>
    <w:p w:rsidR="00761C1B" w:rsidRDefault="00761C1B" w:rsidP="00761C1B">
      <w:r>
        <w:t>SOURCE: Used in EN 301 234 V2.1.1, clause 7.2.4.2</w:t>
      </w:r>
    </w:p>
    <w:p w:rsidR="00761C1B" w:rsidRDefault="00761C1B" w:rsidP="00761C1B"/>
    <w:p w:rsidR="00761C1B" w:rsidRDefault="00761C1B" w:rsidP="00761C1B">
      <w:r>
        <w:t xml:space="preserve">                                                                                                                                                                                                                                                                                                                                                                                                                                                                                                                                                                                                                                                                                                                                                                                                                                                                                                                                                                                                                                                                                                                                                                                                                                                                                                                                                                                                                                                                                                                                                                                                                                                                                                                                                                                                                                                                                                                                                                                                                                                                                                                                                                                                                                                                                                                                                                                                                                                                                                                                                                                                                                                                                                                                                                                                                                                                                                                                                                                                                                                                                                                                                                                                                                                                                                                                                                                                                                                                                                                                                                                                                                                                                                                                                                                                                                                                                                                                                                                                                                                                                                                                                                                                                                                                                                                                                                                                                                                                                                                                                                                                                                                                                                                                                                                                                                                                                                                                                                                                                                                                                                                                                                                                                                                                                                                                                                                                                                                                                                                                                                                                                                                                                                                                                                                                                                                                                                                                                                                                                                                                                                                                                                                                                                                                                                                                                                                                                                                                                                                                                                                                                                                                                                                                                                                                                                                                                                                                                                                                                                                                                                                                  operational status of transmitter during eti signal error (see etsi ets 300 799 [2], clauses 4 to 8). </w:t>
      </w:r>
    </w:p>
    <w:p w:rsidR="00761C1B" w:rsidRDefault="00761C1B" w:rsidP="00761C1B">
      <w:r>
        <w:t>SOURCE: Used in EN 302 077 V2.1.1, clause 4.2.8.1</w:t>
      </w:r>
    </w:p>
    <w:p w:rsidR="00761C1B" w:rsidRDefault="00761C1B" w:rsidP="00761C1B"/>
    <w:p w:rsidR="00761C1B" w:rsidRDefault="00761C1B" w:rsidP="00761C1B">
      <w:r>
        <w:t xml:space="preserve">                                                                                                                                                                                                                                                                                                                                                                                                                                                                                                                                                                                                                                                                                                                                                                                                                                                                                                                                                                                                                                                                                                                                                                                                                                                                                                                                                                                                                                                                                                                                                                                                                                                                                                                                                                                                                                                                                                                                                                                                                                                                                                                                                                                                                                                                                                                                                                                                                                                                                                                                                                                                                                                                                                                                                                                                                                                                                                                                                                                                                                                                                                                                                                                                                                                                                                                                                                                                                                                                                                                                                                                                                                                                                                                                                                                                                                                                                                                                                                                                                                                                                                                                                                                                                                                                                                                                                                                                                                                                                                                                                                                                                                                                                                                                                                                                                                                                                                                                                                                                                                                                                                                                                                                                                                                                                                                                                                                                                                                                                                                                                                                                                                                                                                                                                                                                                                                                                                                                                                                                                                                                                                                                                                                                                                                                                                                                                                                                                                                                                                                                                                                                                                                                                                                                                                                                                                                                                                                                                                                                                                                                                                                                  operational status of transmitter during eti signal error. </w:t>
      </w:r>
    </w:p>
    <w:p w:rsidR="00761C1B" w:rsidRDefault="00761C1B" w:rsidP="00761C1B">
      <w:r>
        <w:t>SOURCE: Used in EN 302 077-01 V1.1.1, clause 4.3.2.1</w:t>
      </w:r>
    </w:p>
    <w:p w:rsidR="00761C1B" w:rsidRDefault="00761C1B" w:rsidP="00761C1B"/>
    <w:p w:rsidR="00761C1B" w:rsidRDefault="00761C1B" w:rsidP="00761C1B">
      <w:r>
        <w:t xml:space="preserve">                                                                                                                                                                                                                                                                                                                                                                                                                                                                                                                                                                                                                                                                                                                                                                                                                                                                                                                                                                                                                                                                                                                                                                                                                                                                                                                                                                                                                                                                                                                                                                                                                                                                                                                                                                                                                                                                                                                                                                                                                                                                                                                                                                                                                                                                                                                                                                                                                                                                                                                                                                                                                                                                                                                                                                                                                                                                                                                                                                                                                                                                                                                                                                                                                                                                                                                                                                                                                                                                                                                                                                                                                                                                                                                                                                                                                                                                                                                                                                                                                                                                                                                                                                                                                                                                                                                                                                                                                                                                                                                                                                                                                                                                                                                                                                                                                                                                                                                                                                                                                                                                                                                                                                                                                                                                                                                                                                                                                                                                                                                                                                                                                                                                                                                                                                                                                                                                                                                                                                                                                                                                                                                                                                                                                                                                                                                                                                                                                                                                                                                                                                                                                                                                                                                                                                                                                                                                                                                                                                                                                                                                                                                                  or interrogation see clause 5.4.11.1. 5.4.4.2 exceptional procedures 5.4.4.2.1 operation if the group home swmi is different from the originating swmi (i.e. the calling user is registered in a swmi different from the group home swmi) the following exceptional procedures shall apply to the group home swmi for ss-as operation. note 1: since node actions are not to be described as part of the protocol, it should be reminded that, according to en 300 392-11-8 [i.4], on ss-as stage 2 description, the group home swmi will proceed with the call set-up in ignoring any ss-as invocation failure in the various cases considered below. if the group home swmi has received an anf-isigc-originating setup pdu with a value of the information element area selection different from 00002, and if it identifies that ss-as has not been subscribed for the group, it shall invoke anf-isiss (see clause 10 of en 300 392-9 [5]) to send to the originating swmi the invocation failure pdu with the failure cause: "as-ss not subscribed for served user/group". if the group home swmi has received an anf-isigc-originating setup pdu with a binary value of the information element area selection between 00012 and 11112, if it has identified (...\...) [the expected end of this definition was beyond the limit of 200 words] </w:t>
      </w:r>
    </w:p>
    <w:p w:rsidR="00761C1B" w:rsidRDefault="00761C1B" w:rsidP="00761C1B">
      <w:r>
        <w:t>SOURCE: Used in EN 300 392-1208 V1.2.1, clause 5.4.4.1.2</w:t>
      </w:r>
    </w:p>
    <w:p w:rsidR="00761C1B" w:rsidRDefault="00761C1B" w:rsidP="00761C1B"/>
    <w:p w:rsidR="00761C1B" w:rsidRDefault="00761C1B" w:rsidP="00761C1B">
      <w:r>
        <w:t xml:space="preserve">                                                                                                                                                                                                                                                                                                                                                                                                                                                                                                                                                                                                                                                                                                                                                                                                                                                                                                                                                                                                                                                                                                                                                                                                                                                                                                                                                                                                                                                                                                                                                                                                                                                                                                                                                                                                                                                                                                                                                                                                                                                                                                                                                                                                                                                                                                                                                                                                                                                                                                                                                                                                                                                                                                                                                                                                                                                                                                                                                                                                                                                                                                                                                                                                                                                                                                                                                                                                                                                                                                                                                                                                                                                                                                                                                                                                                                                                                                                                                                                                                                                                                                                                                                                                                                                                                                                                                                                                                                                                                                                                                                                                                                                                                                                                                                                                                                                                                                                                                                                                                                                                                                                                                                                                                                                                                                                                                                                                                                                                                                                                                                                                                                                                                                                                                                                                                                                                                                                                                                                                                                                                                                                                                                                                                                                                                                                                                                                                                                                                                                                                                                                                                                                                                                                                                                                                                                                                                                                                                                                                                                                                                                                                  or interrogation see clause 5.4.11.2. 5.4.5 actions at the group controlling swmi if the calling user is registered in group controlling swmi, the provisions of clause 5.4.2 which apply for a group call shall apply to that swmi. the sdl representation of procedures at the group controlling swmi is shown in clause b.5. 5.4.5.1 normal operation procedures if the group controlling swmi does not coincide with the group home swmi, it shall receive through anf-isiss the invoke ext pdu, defined in table 18, sent by the originating swmi together with the anf-isigc-originating setup pdu. note 1: since node actions are not to be described as part of the protocol, it should be reminded that, according to en 300 392-11-8 [i.4], on ss-as stage 2 description, when the group controlling swmi has received the invoke ext pdu together with anf-isigc-originating setup pdu, it will determine how the originating swmi lies compared to the invoked selected area, and will act as follows depending on the result: - if the whole of the originating swmi is inside the invoked selected area, the group controlling swmi will continue the call establishment; - if the originating swmi is completely outside the invoked selected area, the (...\...) [the expected end of this definition was beyond the limit of 200 words] </w:t>
      </w:r>
    </w:p>
    <w:p w:rsidR="00761C1B" w:rsidRDefault="00761C1B" w:rsidP="00761C1B">
      <w:r>
        <w:t>SOURCE: Used in EN 300 392-1208 V1.2.1, clause 5.4.4.2.2</w:t>
      </w:r>
    </w:p>
    <w:p w:rsidR="00761C1B" w:rsidRDefault="00761C1B" w:rsidP="00761C1B"/>
    <w:p w:rsidR="00761C1B" w:rsidRDefault="00761C1B" w:rsidP="00761C1B">
      <w:r>
        <w:t xml:space="preserve">                                                                                                                                                                                                                                                                                                                                                                                                                                                                                                                                                                                                                                                                                                                                                                                                                                                                                                                                                                                                                                                                                                                                                                                                                                                                                                                                                                                                                                                                                                                                                                                                                                                                                                                                                                                                                                                                                                                                                                                                                                                                                                                                                                                                                                                                                                                                                                                                                                                                                                                                                                                                                                                                                                                                                                                                                                                                                                                                                                                                                                                                                                                                                                                                                                                                                                                                                                                                                                                                                                                                                                                                                                                                                                                                                                                                                                                                                                                                                                                                                                                                                                                                                                                                                                                                                                                                                                                                                                                                                                                                                                                                                                                                                                                                                                                                                                                                                                                                                                                                                                                                                                                                                                                                                                                                                                                                                                                                                                                                                                                                                                                                                                                                                                                                                                                                                                                                                                                                                                                                                                                                                                                                                                                                                                                                                                                                                                                                                                                                                                                                                                                                                                                                                                                                                                                                                                                                                                                                                                                                                                                                                                                                  other emissions (e.g. narrow-band spurious emissions and the analogue or digital control circuitry emissions) are emissions radiated by the antenna of the dut or its cabinet on a frequency, or frequencies, outside the permitted range of frequencies occupied by the transmitter. such spurious emissions include harmonic emissions, parasitic emissions, intermodulation products and frequency conversion products. </w:t>
      </w:r>
    </w:p>
    <w:p w:rsidR="00761C1B" w:rsidRDefault="00761C1B" w:rsidP="00761C1B">
      <w:r>
        <w:t>SOURCE: Used in EN 302 435-01 V1.3.1, clause 8.3.2.1 SOURCE: Used in EN 302 498-01 V1.1.1, clause 8.3.2.1</w:t>
      </w:r>
    </w:p>
    <w:p w:rsidR="00761C1B" w:rsidRDefault="00761C1B" w:rsidP="00761C1B"/>
    <w:p w:rsidR="00761C1B" w:rsidRDefault="00761C1B" w:rsidP="00761C1B">
      <w:r>
        <w:t xml:space="preserve">                                                                                                                                                                                                                                                                                                                                                                                                                                                                                                                                                                                                                                                                                                                                                                                                                                                                                                                                                                                                                                                                                                                                                                                                                                                                                                                                                                                                                                                                                                                                                                                                                                                                                                                                                                                                                                                                                                                                                                                                                                                                                                                                                                                                                                                                                                                                                                                                                                                                                                                                                                                                                                                                                                                                                                                                                                                                                                                                                                                                                                                                                                                                                                                                                                                                                                                                                                                                                                                                                                                                                                                                                                                                                                                                                                                                                                                                                                                                                                                                                                                                                                                                                                                                                                                                                                                                                                                                                                                                                                                                                                                                                                                                                                                                                                                                                                                                                                                                                                                                                                                                                                                                                                                                                                                                                                                                                                                                                                                                                                                                                                                                                                                                                                                                                                                                                                                                                                                                                                                                                                                                                                                                                                                                                                                                                                                                                                                                                                                                                                                                                                                                                                                                                                                                                                                                                                                                                                                                                                                                                                                                                                                                  out of band emissions are emissions resulting from the modulation process that are outside the declared band in the range of 30 mhz to 37,5 mhz specified above (see clause 3.1). </w:t>
      </w:r>
    </w:p>
    <w:p w:rsidR="00761C1B" w:rsidRDefault="00761C1B" w:rsidP="00761C1B">
      <w:r>
        <w:t>SOURCE: Used in EN 302 510-01 V1.1.1, clause 7.3.1</w:t>
      </w:r>
    </w:p>
    <w:p w:rsidR="00761C1B" w:rsidRDefault="00761C1B" w:rsidP="00761C1B"/>
    <w:p w:rsidR="00761C1B" w:rsidRDefault="00761C1B" w:rsidP="00761C1B">
      <w:r>
        <w:t xml:space="preserve">                                                                                                                                                                                                                                                                                                                                                                                                                                                                                                                                                                                                                                                                                                                                                                                                                                                                                                                                                                                                                                                                                                                                                                                                                                                                                                                                                                                                                                                                                                                                                                                                                                                                                                                                                                                                                                                                                                                                                                                                                                                                                                                                                                                                                                                                                                                                                                                                                                                                                                                                                                                                                                                                                                                                                                                                                                                                                                                                                                                                                                                                                                                                                                                                                                                                                                                                                                                                                                                                                                                                                                                                                                                                                                                                                                                                                                                                                                                                                                                                                                                                                                                                                                                                                                                                                                                                                                                                                                                                                                                                                                                                                                                                                                                                                                                                                                                                                                                                                                                                                                                                                                                                                                                                                                                                                                                                                                                                                                                                                                                                                                                                                                                                                                                                                                                                                                                                                                                                                                                                                                                                                                                                                                                                                                                                                                                                                                                                                                                                                                                                                                                                                                                                                                                                                                                                                                                                                                                                                                                                                                                                                                                                  out of band emissions are emissions resulting from the modulation process that are outside the emission bandwidth, but excluding unwanted emissions in the spurious domain (see clause 3.1). </w:t>
      </w:r>
    </w:p>
    <w:p w:rsidR="00761C1B" w:rsidRDefault="00761C1B" w:rsidP="00761C1B">
      <w:r>
        <w:t>SOURCE: Used in EN 302 510 V2.1.1, clause 4.2.1.2.1</w:t>
      </w:r>
    </w:p>
    <w:p w:rsidR="00761C1B" w:rsidRDefault="00761C1B" w:rsidP="00761C1B"/>
    <w:p w:rsidR="00761C1B" w:rsidRDefault="00761C1B" w:rsidP="00761C1B">
      <w:r>
        <w:t xml:space="preserve">                                                                                                                                                                                                                                                                                                                                                                                                                                                                                                                                                                                                                                                                                                                                                                                                                                                                                                                                                                                                                                                                                                                                                                                                                                                                                                                                                                                                                                                                                                                                                                                                                                                                                                                                                                                                                                                                                                                                                                                                                                                                                                                                                                                                                                                                                                                                                                                                                                                                                                                                                                                                                                                                                                                                                                                                                                                                                                                                                                                                                                                                                                                                                                                                                                                                                                                                                                                                                                                                                                                                                                                                                                                                                                                                                                                                                                                                                                                                                                                                                                                                                                                                                                                                                                                                                                                                                                                                                                                                                                                                                                                                                                                                                                                                                                                                                                                                                                                                                                                                                                                                                                                                                                                                                                                                                                                                                                                                                                                                                                                                                                                                                                                                                                                                                                                                                                                                                                                                                                                                                                                                                                                                                                                                                                                                                                                                                                                                                                                                                                                                                                                                                                                                                                                                                                                                                                                                                                                                                                                                                                                                                                                                  out of band emissions of the transmitter are unwanted emissions outside the channel bandwidth resulting from the modulation process and non-linearity in the transmitter but excluding spurious emissions. </w:t>
      </w:r>
    </w:p>
    <w:p w:rsidR="00761C1B" w:rsidRDefault="00761C1B" w:rsidP="00761C1B">
      <w:r>
        <w:t>SOURCE: Used in EN 302 774 V1.2.1, clause 4.2.2.1</w:t>
      </w:r>
    </w:p>
    <w:p w:rsidR="00761C1B" w:rsidRDefault="00761C1B" w:rsidP="00761C1B"/>
    <w:p w:rsidR="00761C1B" w:rsidRDefault="00761C1B" w:rsidP="00761C1B">
      <w:r>
        <w:t xml:space="preserve">                                                                                                                                                                                                                                                                                                                                                                                                                                                                                                                                                                                                                                                                                                                                                                                                                                                                                                                                                                                                                                                                                                                                                                                                                                                                                                                                                                                                                                                                                                                                                                                                                                                                                                                                                                                                                                                                                                                                                                                                                                                                                                                                                                                                                                                                                                                                                                                                                                                                                                                                                                                                                                                                                                                                                                                                                                                                                                                                                                                                                                                                                                                                                                                                                                                                                                                                                                                                                                                                                                                                                                                                                                                                                                                                                                                                                                                                                                                                                                                                                                                                                                                                                                                                                                                                                                                                                                                                                                                                                                                                                                                                                                                                                                                                                                                                                                                                                                                                                                                                                                                                                                                                                                                                                                                                                                                                                                                                                                                                                                                                                                                                                                                                                                                                                                                                                                                                                                                                                                                                                                                                                                                                                                                                                                                                                                                                                                                                                                                                                                                                                                                                                                                                                                                                                                                                                                                                                                                                                                                                                                                                                                                                  The out of band emissions shall be as defined in en 302 194-1 [3], clause 7.9.4.1. </w:t>
      </w:r>
    </w:p>
    <w:p w:rsidR="00761C1B" w:rsidRDefault="00761C1B" w:rsidP="00761C1B">
      <w:r>
        <w:t>SOURCE: Used in EN 302 194-02 V1.1.2, clause 4.2.4.1</w:t>
      </w:r>
    </w:p>
    <w:p w:rsidR="00761C1B" w:rsidRDefault="00761C1B" w:rsidP="00761C1B"/>
    <w:p w:rsidR="00761C1B" w:rsidRDefault="00761C1B" w:rsidP="00761C1B">
      <w:r>
        <w:t xml:space="preserve">                                                                                                                                                                                                                                                                                                                                                                                                                                                                                                                                                                                                                                                                                                                                                                                                                                                                                                                                                                                                                                                                                                                                                                                                                                                                                                                                                                                                                                                                                                                                                                                                                                                                                                                                                                                                                                                                                                                                                                                                                                                                                                                                                                                                                                                                                                                                                                                                                                                                                                                                                                                                                                                                                                                                                                                                                                                                                                                                                                                                                                                                                                                                                                                                                                                                                                                                                                                                                                                                                                                                                                                                                                                                                                                                                                                                                                                                                                                                                                                                                                                                                                                                                                                                                                                                                                                                                                                                                                                                                                                                                                                                                                                                                                                                                                                                                                                                                                                                                                                                                                                                                                                                                                                                                                                                                                                                                                                                                                                                                                                                                                                                                                                                                                                                                                                                                                                                                                                                                                                                                                                                                                                                                                                                                                                                                                                                                                                                                                                                                                                                                                                                                                                                                                                                                                                                                                                                                                                                                                                                                                                                                                                              out of band gain refers to the gain of the repeater immediately outside the pass band. the measurements shall apply to both paths up-link and down-link of the repeater. </w:t>
      </w:r>
    </w:p>
    <w:p w:rsidR="00761C1B" w:rsidRDefault="00761C1B" w:rsidP="00761C1B">
      <w:r>
        <w:t>SOURCE: Used in EN 302 426 V1.1.1, clause 4.2.6.1</w:t>
      </w:r>
    </w:p>
    <w:p w:rsidR="00761C1B" w:rsidRDefault="00761C1B" w:rsidP="00761C1B"/>
    <w:p w:rsidR="00761C1B" w:rsidRDefault="00761C1B" w:rsidP="00761C1B">
      <w:r>
        <w:t xml:space="preserve">                                                                                                                                                                                                                                                                                                                                                                                                                                                                                                                                                                                                                                                                                                                                                                                                                                                                                                                                                                                                                                                                                                                                                                                                                                                                                                                                                                                                                                                                                                                                                                                                                                                                                                                                                                                                                                                                                                                                                                                                                                                                                                                                                                                                                                                                                                                                                                                                                                                                                                                                                                                                                                                                                                                                                                                                                                                                                                                                                                                                                                                                                                                                                                                                                                                                                                                                                                                                                                                                                                                                                                                                                                                                                                                                                                                                                                                                                                                                                                                                                                                                                                                                                                                                                                                                                                                                                                                                                                                                                                                                                                                                                                                                                                                                                                                                                                                                                                                                                                                                                                                                                                                                                                                                                                                                                                                                                                                                                                                                                                                                                                                                                                                                                                                                                                                                                                                                                                                                                                                                                                                                                                                                                                                                                                                                                                                                                                                                                                                                                                                                                                                                                                                                                                                                                                                                                                                                                                                                                                                                                                                                                                                                  out of band gain refers to the gain of the repeater immediately outside the pass band. the measurements shall apply to both paths uplink and downlink of the repeater. </w:t>
      </w:r>
    </w:p>
    <w:p w:rsidR="00761C1B" w:rsidRDefault="00761C1B" w:rsidP="00761C1B">
      <w:r>
        <w:t>SOURCE: Used in EN 301 908-11 V11.1.1, clause 4.2.6.1</w:t>
      </w:r>
    </w:p>
    <w:p w:rsidR="00761C1B" w:rsidRDefault="00761C1B" w:rsidP="00761C1B"/>
    <w:p w:rsidR="00761C1B" w:rsidRDefault="00761C1B" w:rsidP="00761C1B">
      <w:r>
        <w:t xml:space="preserve">                                                                                                                                                                                                                                                                                                                                                                                                                                                                                                                                                                                                                                                                                                                                                                                                                                                                                                                                                                                                                                                                                                                                                                                                                                                                                                                                                                                                                                                                                                                                                                                                                                                                                                                                                                                                                                                                                                                                                                                                                                                                                                                                                                                                                                                                                                                                                                                                                                                                                                                                                                                                                                                                                                                                                                                                                                                                                                                                                                                                                                                                                                                                                                                                                                                                                                                                                                                                                                                                                                                                                                                                                                                                                                                                                                                                                                                                                                                                                                                                                                                                                                                                                                                                                                                                                                                                                                                                                                                                                                                                                                                                                                                                                                                                                                                                                                                                                                                                                                                                                                                                                                                                                                                                                                                                                                                                                                                                                                                                                                                                                                                                                                                                                                                                                                                                                                                                                                                                                                                                                                                                                                                                                                                                                                                                                                                                                                                                                                                                                                                                                                                                                                                                                                                                                                                                                                                                                                                                                                                                                                                                                                                                  out of band gain refers to the gain of the repeater immediately outside the pass band. this requirement applies to the uplink and downlink of the repeater, at maximum gain. </w:t>
      </w:r>
    </w:p>
    <w:p w:rsidR="00761C1B" w:rsidRDefault="00761C1B" w:rsidP="00761C1B">
      <w:r>
        <w:t>SOURCE: Used in EN 301 908-15 V11.1.1, clause 4.2.6.1</w:t>
      </w:r>
    </w:p>
    <w:p w:rsidR="00761C1B" w:rsidRDefault="00761C1B" w:rsidP="00761C1B"/>
    <w:p w:rsidR="00761C1B" w:rsidRDefault="00761C1B" w:rsidP="00761C1B">
      <w:r>
        <w:t xml:space="preserve">                                                                                                                                                                                                                                                                                                                                                                                                                                                                                                                                                                                                                                                                                                                                                                                                                                                                                                                                                                                                                                                                                                                                                                                                                                                                                                                                                                                                                                                                                                                                                                                                                                                                                                                                                                                                                                                                                                                                                                                                                                                                                                                                                                                                                                                                                                                                                                                                                                                                                                                                                                                                                                                                                                                                                                                                                                                                                                                                                                                                                                                                                                                                                                                                                                                                                                                                                                                                                                                                                                                                                                                                                                                                                                                                                                                                                                                                                                                                                                                                                                                                                                                                                                                                                                                                                                                                                                                                                                                                                                                                                                                                                                                                                                                                                                                                                                                                                                                                                                                                                                                                                                                                                                                                                                                                                                                                                                                                                                                                                                                                                                                                                                                                                                                                                                                                                                                                                                                                                                                                                                                                                                                                                                                                                                                                                                                                                                                                                                                                                                                                                                                                                                                                                                                                                                                                                                                                                                                                                                                                                                                                                                                                  out of band gain refers to the net gain of the repeater outside the relevant transmit bands. the test also checks the net gain at harmonic frequencies. </w:t>
      </w:r>
    </w:p>
    <w:p w:rsidR="00761C1B" w:rsidRDefault="00761C1B" w:rsidP="00761C1B">
      <w:r>
        <w:t>SOURCE: Used in EN 302 561 V2.1.1, clause 7.8.1</w:t>
      </w:r>
    </w:p>
    <w:p w:rsidR="00761C1B" w:rsidRDefault="00761C1B" w:rsidP="00761C1B"/>
    <w:p w:rsidR="00761C1B" w:rsidRDefault="00761C1B" w:rsidP="00761C1B">
      <w:r>
        <w:t xml:space="preserve">                                                                                                                                                                                                                                                                                                                                                                                                                                                                                                                                                                                                                                                                                                                                                                                                                                                                                                                                                                                                                                                                                                                                                                                                                                                                                                                                                                                                                                                                                                                                                                                                                                                                                                                                                                                                                                                                                                                                                                                                                                                                                                                                                                                                                                                                                                                                                                                                                                                                                                                                                                                                                                                                                                                                                                                                                                                                                                                                                                                                                                                                                                                                                                                                                                                                                                                                                                                                                                                                                                                                                                                                                                                                                                                                                                                                                                                                                                                                                                                                                                                                                                                                                                                                                                                                                                                                                                                                                                                                                                                                                                                                                                                                                                                                                                                                                                                                                                                                                                                                                                                                                                                                                                                                                                                                                                                                                                                                                                                                                                                                                                                                                                                                                                                                                                                                                                                                                                                                                                                                                                                                                                                                                                                                                                                                                                                                                                                                                                                                                                                                                                                                                                                                                                                                                                                                                                                                                                                                                                                                                                                                                                                                  out-of band emissions are emissions on a frequency or frequencies immediately outside the necessary bandwidth which result from the modulation process, but excluding spurious emissions. </w:t>
      </w:r>
    </w:p>
    <w:p w:rsidR="00761C1B" w:rsidRDefault="00761C1B" w:rsidP="00761C1B">
      <w:r>
        <w:t>SOURCE: Used in EN 300 373-02 V1.2.1, clause 4.2.3.1</w:t>
      </w:r>
    </w:p>
    <w:p w:rsidR="00761C1B" w:rsidRDefault="00761C1B" w:rsidP="00761C1B"/>
    <w:p w:rsidR="00761C1B" w:rsidRDefault="00761C1B" w:rsidP="00761C1B">
      <w:r>
        <w:t xml:space="preserve">                                                                                                                                                                                                                                                                                                                                                                                                                                                                                                                                                                                                                                                                                                                                                                                                                                                                                                                                                                                                                                                                                                                                                                                                                                                                                                                                                                                                                                                                                                                                                                                                                                                                                                                                                                                                                                                                                                                                                                                                                                                                                                                                                                                                                                                                                                                                                                                                                                                                                                                                                                                                                                                                                                                                                                                                                                                                                                                                                                                                                                                                                                                                                                                                                                                                                                                                                                                                                                                                                                                                                                                                                                                                                                                                                                                                                                                                                                                                                                                                                                                                                                                                                                                                                                                                                                                                                                                                                                                                                                                                                                                                                                                                                                                                                                                                                                                                                                                                                                                                                                                                                                                                                                                                                                                                                                                                                                                                                                                                                                                                                                                                                                                                                                                                                                                                                                                                                                                                                                                                                                                                                                                                                                                                                                                                                                                                                                                                                                                                                                                                                                                                                                                                                                                                                                                                                                                                                                                                                                                                                                                                                                                                  The out-of-band blocking characteristic is a measure of the receiver ability to receive a wanted signal at its assigned channel in the presence of an unwanted interferer outside the uplink operating band. </w:t>
      </w:r>
    </w:p>
    <w:p w:rsidR="00761C1B" w:rsidRDefault="00761C1B" w:rsidP="00761C1B">
      <w:r>
        <w:t>SOURCE: Used in EN 301 908-18 V11.1.1, clause 4.2.9.1</w:t>
      </w:r>
    </w:p>
    <w:p w:rsidR="00761C1B" w:rsidRDefault="00761C1B" w:rsidP="00761C1B"/>
    <w:p w:rsidR="00761C1B" w:rsidRDefault="00761C1B" w:rsidP="00761C1B">
      <w:r>
        <w:t xml:space="preserve">                                                                                                                                                                                                                                                                                                                                                                                                                                                                                                                                                                                                                                                                                                                                                                                                                                                                                                                                                                                                                                                                                                                                                                                                                                                                                                                                                                                                                                                                                                                                                                                                                                                                                                                                                                                                                                                                                                                                                                                                                                                                                                                                                                                                                                                                                                                                                                                                                                                                                                                                                                                                                                                                                                                                                                                                                                                                                                                                                                                                                                                                                                                                                                                                                                                                                                                                                                                                                                                                                                                                                                                                                                                                                                                                                                                                                                                                                                                                                                                                                                                                                                                                                                                                                                                                                                                                                                                                                                                                                                                                                                                                                                                                                                                                                                                                                                                                                                                                                                                                                                                                                                                                                                                                                                                                                                                                                                                                                                                                                                                                                                                                                                                                                                                                                                                                                                                                                                                                                                                                                                                                                                                                                                                                                                                                                                                                                                                                                                                                                                                                                                                                                                                                                                                                                                                                                                                                                                                                                                                                                                                                                                                              The out-of-band eirp spectral density is the equivalent isotropic radiated power spectral density emitted by the ground station or aircraft station antenna arrays outside the designated channel bandwidth, resulting from the modulation process and non-linearity in the transmitter, but excluding spurious emissions. </w:t>
      </w:r>
    </w:p>
    <w:p w:rsidR="00761C1B" w:rsidRDefault="00761C1B" w:rsidP="00761C1B">
      <w:r>
        <w:t>SOURCE: Used in EN 303 316 V1.2.1, clause 4.2.4.1</w:t>
      </w:r>
    </w:p>
    <w:p w:rsidR="00761C1B" w:rsidRDefault="00761C1B" w:rsidP="00761C1B"/>
    <w:p w:rsidR="00761C1B" w:rsidRDefault="00761C1B" w:rsidP="00761C1B">
      <w:r>
        <w:t xml:space="preserve">                                                                                                                                                                                                                                                                                                                                                                                                                                                                                                                                                                                                                                                                                                                                                                                                                                                                                                                                                                                                                                                                                                                                                                                                                                                                                                                                                                                                                                                                                                                                                                                                                                                                                                                                                                                                                                                                                                                                                                                                                                                                                                                                                                                                                                                                                                                                                                                                                                                                                                                                                                                                                                                                                                                                                                                                                                                                                                                                                                                                                                                                                                                                                                                                                                                                                                                                                                                                                                                                                                                                                                                                                                                                                                                                                                                                                                                                                                                                                                                                                                                                                                                                                                                                                                                                                                                                                                                                                                                                                                                                                                                                                                                                                                                                                                                                                                                                                                                                                                                                                                                                                                                                                                                                                                                                                                                                                                                                                                                                                                                                                                                                                                                                                                                                                                                                                                                                                                                                                                                                                                                                                                                                                                                                                                                                                                                                                                                                                                                                                                                                                                                                                                                                                                                                                                                                                                                                                                                                                                                                                                                                                                                              out-of-band emissions are defined as any emission on a frequency or frequencies immediately outside the necessary bandwidth which results from the modulation process, but excluding spurious emissions. for the purposes of the present document the out-of-band region shall extend to ±500 % of the necessary bandwidth. </w:t>
      </w:r>
    </w:p>
    <w:p w:rsidR="00761C1B" w:rsidRDefault="00761C1B" w:rsidP="00761C1B">
      <w:r>
        <w:t>SOURCE: Used in EN 302 245-01 V1.1.1, clause 4.4.3.1</w:t>
      </w:r>
    </w:p>
    <w:p w:rsidR="00761C1B" w:rsidRDefault="00761C1B" w:rsidP="00761C1B"/>
    <w:p w:rsidR="00761C1B" w:rsidRDefault="00761C1B" w:rsidP="00761C1B">
      <w:r>
        <w:t xml:space="preserve">                                                                                                                                                                                                                                                                                                                                                                                                                                                                                                                                                                                                                                                                                                                                                                                                                                                                                                                                                                                                                                                                                                                                                                                                                                                                                                                                                                                                                                                                                                                                                                                                                                                                                                                                                                                                                                                                                                                                                                                                                                                                                                                                                                                                                                                                                                                                                                                                                                                                                                                                                                                                                                                                                                                                                                                                                                                                                                                                                                                                                                                                                                                                                                                                                                                                                                                                                                                                                                                                                                                                                                                                                                                                                                                                                                                                                                                                                                                                                                                                                                                                                                                                                                                                                                                                                                                                                                                                                                                                                                                                                                                                                                                                                                                                                                                                                                                                                                                                                                                                                                                                                                                                                                                                                                                                                                                                                                                                                                                                                                                                                                                                                                                                                                                                                                                                                                                                                                                                                                                                                                                                                                                                                                                                                                                                                                                                                                                                                                                                                                                                                                                                                                                                                                                                                                                                                                                                                                                                                                                                                                                                                                                                  out-of-band emissions are defined as any emission on a frequency or frequencies immediately outside the necessary bandwidth which results from the modulation process, but excluding spurious emissions. for the purposes of the present document the out-of-band region shall extend to ±500 % of the necessary bandwidth. </w:t>
      </w:r>
    </w:p>
    <w:p w:rsidR="00761C1B" w:rsidRDefault="00761C1B" w:rsidP="00761C1B">
      <w:r>
        <w:t>SOURCE: Used in EN 302 245-02 V1.1.1, clause 4.2.3.1</w:t>
      </w:r>
    </w:p>
    <w:p w:rsidR="00761C1B" w:rsidRDefault="00761C1B" w:rsidP="00761C1B"/>
    <w:p w:rsidR="00761C1B" w:rsidRDefault="00761C1B" w:rsidP="00761C1B">
      <w:r>
        <w:t xml:space="preserve">                                                                                                                                                                                                                                                                                                                                                                                                                                                                                                                                                                                                                                                                                                                                                                                                                                                                                                                                                                                                                                                                                                                                                                                                                                                                                                                                                                                                                                                                                                                                                                                                                                                                                                                                                                                                                                                                                                                                                                                                                                                                                                                                                                                                                                                                                                                                                                                                                                                                                                                                                                                                                                                                                                                                                                                                                                                                                                                                                                                                                                                                                                                                                                                                                                                                                                                                                                                                                                                                                                                                                                                                                                                                                                                                                                                                                                                                                                                                                                                                                                                                                                                                                                                                                                                                                                                                                                                                                                                                                                                                                                                                                                                                                                                                                                                                                                                                                                                                                                                                                                                                                                                                                                                                                                                                                                                                                                                                                                                                                                                                                                                                                                                                                                                                                                                                                                                                                                                                                                                                                                                                                                                                                                                                                                                                                                                                                                                                                                                                                                                                                                                                                                                                                                                                                                                                                                                                                                                                                                                                                                                                                                                                  out-of-band emissions are defined as any emission on a frequency or frequencies immediately outside the necessary bandwidth which results from the modulation process, but excluding spurious emissions. for the purposes of the present document the out-of-band region shall extend to â±500 % of the necessary bandwidth. </w:t>
      </w:r>
    </w:p>
    <w:p w:rsidR="00761C1B" w:rsidRDefault="00761C1B" w:rsidP="00761C1B">
      <w:r>
        <w:t>SOURCE: Used in EN 302 245 V2.1.1, clause 4.2.5.1</w:t>
      </w:r>
    </w:p>
    <w:p w:rsidR="00761C1B" w:rsidRDefault="00761C1B" w:rsidP="00761C1B"/>
    <w:p w:rsidR="00761C1B" w:rsidRDefault="00761C1B" w:rsidP="00761C1B">
      <w:r>
        <w:t xml:space="preserve">                                                                                                                                                                                                                                                                                                                                                                                                                                                                                                                                                                                                                                                                                                                                                                                                                                                                                                                                                                                                                                                                                                                                                                                                                                                                                                                                                                                                                                                                                                                                                                                                                                                                                                                                                                                                                                                                                                                                                                                                                                                                                                                                                                                                                                                                                                                                                                                                                                                                                                                                                                                                                                                                                                                                                                                                                                                                                                                                                                                                                                                                                                                                                                                                                                                                                                                                                                                                                                                                                                                                                                                                                                                                                                                                                                                                                                                                                                                                                                                                                                                                                                                                                                                                                                                                                                                                                                                                                                                                                                                                                                                                                                                                                                                                                                                                                                                                                                                                                                                                                                                                                                                                                                                                                                                                                                                                                                                                                                                                                                                                                                                                                                                                                                                                                                                                                                                                                                                                                                                                                                                                                                                                                                                                                                                                                                                                                                                                                                                                                                                                                                                                                                                                                                                                                                                                                                                                                                                                                                                                                                                                                                                                  out-of-band emissions are emissions as a result of the modulation process which are immediately outside the necessary signal bandwidth. the spurious emissions are excluded. </w:t>
      </w:r>
    </w:p>
    <w:p w:rsidR="00761C1B" w:rsidRDefault="00761C1B" w:rsidP="00761C1B">
      <w:r>
        <w:t>SOURCE: Used in EN 300 373-01 V1.4.1, clause 9.3.1</w:t>
      </w:r>
    </w:p>
    <w:p w:rsidR="00761C1B" w:rsidRDefault="00761C1B" w:rsidP="00761C1B"/>
    <w:p w:rsidR="00761C1B" w:rsidRDefault="00761C1B" w:rsidP="00761C1B">
      <w:r>
        <w:t xml:space="preserve">                                                                                                                                                                                                                                                                                                                                                                                                                                                                                                                                                                                                                                                                                                                                                                                                                                                                                                                                                                                                                                                                                                                                                                                                                                                                                                                                                                                                                                                                                                                                                                                                                                                                                                                                                                                                                                                                                                                                                                                                                                                                                                                                                                                                                                                                                                                                                                                                                                                                                                                                                                                                                                                                                                                                                                                                                                                                                                                                                                                                                                                                                                                                                                                                                                                                                                                                                                                                                                                                                                                                                                                                                                                                                                                                                                                                                                                                                                                                                                                                                                                                                                                                                                                                                                                                                                                                                                                                                                                                                                                                                                                                                                                                                                                                                                                                                                                                                                                                                                                                                                                                                                                                                                                                                                                                                                                                                                                                                                                                                                                                                                                                                                                                                                                                                                                                                                                                                                                                                                                                                                                                                                                                                                                                                                                                                                                                                                                                                                                                                                                                                                                                                                                                                                                                                                                                                                                                                                                                                                                                                                                                                                                                  out-of-band emissions are emissions immediately outside the channel bandwidth resulting from the modulation process and non-linearity in the transmitter but excluding spurious emissions. </w:t>
      </w:r>
    </w:p>
    <w:p w:rsidR="00761C1B" w:rsidRDefault="00761C1B" w:rsidP="00761C1B">
      <w:r>
        <w:t>SOURCE: Used in EN 302 480 V2.1.1, clause 4.2.5.3.1</w:t>
      </w:r>
    </w:p>
    <w:p w:rsidR="00761C1B" w:rsidRDefault="00761C1B" w:rsidP="00761C1B"/>
    <w:p w:rsidR="00761C1B" w:rsidRDefault="00761C1B" w:rsidP="00761C1B">
      <w:r>
        <w:t xml:space="preserve">                                                                                                                                                                                                                                                                                                                                                                                                                                                                                                                                                                                                                                                                                                                                                                                                                                                                                                                                                                                                                                                                                                                                                                                                                                                                                                                                                                                                                                                                                                                                                                                                                                                                                                                                                                                                                                                                                                                                                                                                                                                                                                                                                                                                                                                                                                                                                                                                                                                                                                                                                                                                                                                                                                                                                                                                                                                                                                                                                                                                                                                                                                                                                                                                                                                                                                                                                                                                                                                                                                                                                                                                                                                                                                                                                                                                                                                                                                                                                                                                                                                                                                                                                                                                                                                                                                                                                                                                                                                                                                                                                                                                                                                                                                                                                                                                                                                                                                                                                                                                                                                                                                                                                                                                                                                                                                                                                                                                                                                                                                                                                                                                                                                                                                                                                                                                                                                                                                                                                                                                                                                                                                                                                                                                                                                                                                                                                                                                                                                                                                                                                                                                                                                                                                                                                                                                                                                                                                                                                                                                                                                                                                                                  out-of-band emissions are emissions immediately outside the channel bandwidth resulting from the modulation process and non-linearity in the transmitter but excluding spurious emissions. this out-of-band emission limit is specified in terms of a spectrum emission mask for the transmitter. </w:t>
      </w:r>
    </w:p>
    <w:p w:rsidR="00761C1B" w:rsidRDefault="00761C1B" w:rsidP="00761C1B">
      <w:r>
        <w:t>SOURCE: Used in EN 301 908-12 V7.1.1, clause 4.2.2.1</w:t>
      </w:r>
    </w:p>
    <w:p w:rsidR="00761C1B" w:rsidRDefault="00761C1B" w:rsidP="00761C1B"/>
    <w:p w:rsidR="00761C1B" w:rsidRDefault="00761C1B" w:rsidP="00761C1B">
      <w:r>
        <w:t xml:space="preserve">                                                                                                                                                                                                                                                                                                                                                                                                                                                                                                                                                                                                                                                                                                                                                                                                                                                                                                                                                                                                                                                                                                                                                                                                                                                                                                                                                                                                                                                                                                                                                                                                                                                                                                                                                                                                                                                                                                                                                                                                                                                                                                                                                                                                                                                                                                                                                                                                                                                                                                                                                                                                                                                                                                                                                                                                                                                                                                                                                                                                                                                                                                                                                                                                                                                                                                                                                                                                                                                                                                                                                                                                                                                                                                                                                                                                                                                                                                                                                                                                                                                                                                                                                                                                                                                                                                                                                                                                                                                                                                                                                                                                                                                                                                                                                                                                                                                                                                                                                                                                                                                                                                                                                                                                                                                                                                                                                                                                                                                                                                                                                                                                                                                                                                                                                                                                                                                                                                                                                                                                                                                                                                                                                                                                                                                                                                                                                                                                                                                                                                                                                                                                                                                                                                                                                                                                                                                                                                                                                                                                                                                                                                                                  out-of-band emissions are emissions on a frequency or frequencies immediately outside the necessary bandwidth which result from the modulation process, but excluding spurious emissions. </w:t>
      </w:r>
    </w:p>
    <w:p w:rsidR="00761C1B" w:rsidRDefault="00761C1B" w:rsidP="00761C1B">
      <w:r>
        <w:t>SOURCE: Used in EN 300 373-01 V1.4.1, clause 8.9.1 SOURCE: Used in EN 303 402 V2.1.1, clause 8.3.1</w:t>
      </w:r>
    </w:p>
    <w:p w:rsidR="00761C1B" w:rsidRDefault="00761C1B" w:rsidP="00761C1B"/>
    <w:p w:rsidR="00761C1B" w:rsidRDefault="00761C1B" w:rsidP="00761C1B">
      <w:r>
        <w:t xml:space="preserve">                                                                                                                                                                                                                                                                                                                                                                                                                                                                                                                                                                                                                                                                                                                                                                                                                                                                                                                                                                                                                                                                                                                                                                                                                                                                                                                                                                                                                                                                                                                                                                                                                                                                                                                                                                                                                                                                                                                                                                                                                                                                                                                                                                                                                                                                                                                                                                                                                                                                                                                                                                                                                                                                                                                                                                                                                                                                                                                                                                                                                                                                                                                                                                                                                                                                                                                                                                                                                                                                                                                                                                                                                                                                                                                                                                                                                                                                                                                                                                                                                                                                                                                                                                                                                                                                                                                                                                                                                                                                                                                                                                                                                                                                                                                                                                                                                                                                                                                                                                                                                                                                                                                                                                                                                                                                                                                                                                                                                                                                                                                                                                                                                                                                                                                                                                                                                                                                                                                                                                                                                                                                                                                                                                                                                                                                                                                                                                                                                                                                                                                                                                                                                                                                                                                                                                                                                                                                                                                                                                                                                                                                                                                                  out-of-band emissions are emissions on a frequency or frequencies immediately outside the necessary emission bandwidth, which result from the modulation process, but excluding spurious domain emissions. </w:t>
      </w:r>
    </w:p>
    <w:p w:rsidR="00761C1B" w:rsidRDefault="00761C1B" w:rsidP="00761C1B">
      <w:r>
        <w:t>SOURCE: Used in EN 303 203 V2.1.1, clause 4.2.1.5.1 SOURCE: Used in EN 303 203-01 V1.1.1, clause 8.5.1</w:t>
      </w:r>
    </w:p>
    <w:p w:rsidR="00761C1B" w:rsidRDefault="00761C1B" w:rsidP="00761C1B"/>
    <w:p w:rsidR="00761C1B" w:rsidRDefault="00761C1B" w:rsidP="00761C1B">
      <w:r>
        <w:t xml:space="preserve">                                                                                                                                                                                                                                                                                                                                                                                                                                                                                                                                                                                                                                                                                                                                                                                                                                                                                                                                                                                                                                                                                                                                                                                                                                                                                                                                                                                                                                                                                                                                                                                                                                                                                                                                                                                                                                                                                                                                                                                                                                                                                                                                                                                                                                                                                                                                                                                                                                                                                                                                                                                                                                                                                                                                                                                                                                                                                                                                                                                                                                                                                                                                                                                                                                                                                                                                                                                                                                                                                                                                                                                                                                                                                                                                                                                                                                                                                                                                                                                                                                                                                                                                                                                                                                                                                                                                                                                                                                                                                                                                                                                                                                                                                                                                                                                                                                                                                                                                                                                                                                                                                                                                                                                                                                                                                                                                                                                                                                                                                                                                                                                                                                                                                                                                                                                                                                                                                                                                                                                                                                                                                                                                                                                                                                                                                                                                                                                                                                                                                                                                                                                                                                                                                                                                                                                                                                                                                                                                                                                                                                                                                                                                  out-of-band emissions are emissions on a frequency or frequencies immediately outside the necessary emission bandwidth, which result from the modulation process, but excluding spurious domain emissions. given the definition and limit for the necessary emission bandwidth of lp-ami (see clause 4.2.1.2) to be equal 1 mhz for single amicc configuration, this means that out-of-band emissions shall extend from fc+0,5 mhz and beyond, until fc+2,5 mhz where spurious domain emissions begin. </w:t>
      </w:r>
    </w:p>
    <w:p w:rsidR="00761C1B" w:rsidRDefault="00761C1B" w:rsidP="00761C1B">
      <w:r>
        <w:t>SOURCE: Used in EN 301 559 V2.1.1, clause 4.2.1.5.1</w:t>
      </w:r>
    </w:p>
    <w:p w:rsidR="00761C1B" w:rsidRDefault="00761C1B" w:rsidP="00761C1B"/>
    <w:p w:rsidR="00761C1B" w:rsidRDefault="00761C1B" w:rsidP="00761C1B">
      <w:r>
        <w:t xml:space="preserve">                                                                                                                                                                                                                                                                                                                                                                                                                                                                                                                                                                                                                                                                                                                                                                                                                                                                                                                                                                                                                                                                                                                                                                                                                                                                                                                                                                                                                                                                                                                                                                                                                                                                                                                                                                                                                                                                                                                                                                                                                                                                                                                                                                                                                                                                                                                                                                                                                                                                                                                                                                                                                                                                                                                                                                                                                                                                                                                                                                                                                                                                                                                                                                                                                                                                                                                                                                                                                                                                                                                                                                                                                                                                                                                                                                                                                                                                                                                                                                                                                                                                                                                                                                                                                                                                                                                                                                                                                                                                                                                                                                                                                                                                                                                                                                                                                                                                                                                                                                                                                                                                                                                                                                                                                                                                                                                                                                                                                                                                                                                                                                                                                                                                                                                                                                                                                                                                                                                                                                                                                                                                                                                                                                                                                                                                                                                                                                                                                                                                                                                                                                                                                                                                                                                                                                                                                                                                                                                                                                                                                                                                                                                                  out-of-band emissions are emissions on a frequency or frequencies immediately outside the necessary emission bandwidth, which result from the modulation process, but excluding spurious domain emissions. given the definition and limit for the necessary emission bandwidth of lp-ami (see clause 8.2) to be equal 1 mhz for single amicc configuration, this means that out-of-band emissions shall extend from fc+0,5 mhz and beyond, until fc+2,5 mhz where spurious domain emissions begin. </w:t>
      </w:r>
    </w:p>
    <w:p w:rsidR="00761C1B" w:rsidRDefault="00761C1B" w:rsidP="00761C1B">
      <w:r>
        <w:t>SOURCE: Used in EN 301 559-01 V1.1.2, clause 8.5.1</w:t>
      </w:r>
    </w:p>
    <w:p w:rsidR="00761C1B" w:rsidRDefault="00761C1B" w:rsidP="00761C1B"/>
    <w:p w:rsidR="00761C1B" w:rsidRDefault="00761C1B" w:rsidP="00761C1B">
      <w:r>
        <w:t xml:space="preserve">                                                                                                                                                                                                                                                                                                                                                                                                                                                                                                                                                                                                                                                                                                                                                                                                                                                                                                                                                                                                                                                                                                                                                                                                                                                                                                                                                                                                                                                                                                                                                                                                                                                                                                                                                                                                                                                                                                                                                                                                                                                                                                                                                                                                                                                                                                                                                                                                                                                                                                                                                                                                                                                                                                                                                                                                                                                                                                                                                                                                                                                                                                                                                                                                                                                                                                                                                                                                                                                                                                                                                                                                                                                                                                                                                                                                                                                                                                                                                                                                                                                                                                                                                                                                                                                                                                                                                                                                                                                                                                                                                                                                                                                                                                                                                                                                                                                                                                                                                                                                                                                                                                                                                                                                                                                                                                                                                                                                                                                                                                                                                                                                                                                                                                                                                                                                                                                                                                                                                                                                                                                                                                                                                                                                                                                                                                                                                                                                                                                                                                                                                                                                                                                                                                                                                                                                                                                                                                                                                                                                                                                                                                                                  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w:t>
      </w:r>
    </w:p>
    <w:p w:rsidR="00761C1B" w:rsidRDefault="00761C1B" w:rsidP="00761C1B">
      <w:r>
        <w:t>SOURCE: Used in EN 302 574-01 V2.1.1, clause 4.2.2.1 SOURCE: Used in EN 302 574-01 V2.1.1, clause 6.2.2.1</w:t>
      </w:r>
    </w:p>
    <w:p w:rsidR="00761C1B" w:rsidRDefault="00761C1B" w:rsidP="00761C1B"/>
    <w:p w:rsidR="00761C1B" w:rsidRDefault="00761C1B" w:rsidP="00761C1B">
      <w:r>
        <w:t xml:space="preserve">                                                                                                                                                                                                                                                                                                                                                                                                                                                                                                                                                                                                                                                                                                                                                                                                                                                                                                                                                                                                                                                                                                                                                                                                                                                                                                                                                                                                                                                                                                                                                                                                                                                                                                                                                                                                                                                                                                                                                                                                                                                                                                                                                                                                                                                                                                                                                                                                                                                                                                                                                                                                                                                                                                                                                                                                                                                                                                                                                                                                                                                                                                                                                                                                                                                                                                                                                                                                                                                                                                                                                                                                                                                                                                                                                                                                                                                                                                                                                                                                                                                                                                                                                                                                                                                                                                                                                                                                                                                                                                                                                                                                                                                                                                                                                                                                                                                                                                                                                                                                                                                                                                                                                                                                                                                                                                                                                                                                                                                                                                                                                                                                                                                                                                                                                                                                                                                                                                                                                                                                                                                                                                                                                                                                                                                                                                                                                                                                                                                                                                                                                                                                                                                                                                                                                                                                                                                                                                                                                                                                                                                                                                                                  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for a utra fdd bs additionally conforming to etsi en 301 908-18 [i.8], either the requirement of the present clause or the operating band unwanted emissions requirement in clause 4.2.2 of etsi en 301 908-18 [i.8] can be equally applied, as listed in table 4.2.1-2. </w:t>
      </w:r>
    </w:p>
    <w:p w:rsidR="00761C1B" w:rsidRDefault="00761C1B" w:rsidP="00761C1B">
      <w:r>
        <w:t>SOURCE: Used in EN 301 908-03 V11.1.1, clause 4.2.2.1</w:t>
      </w:r>
    </w:p>
    <w:p w:rsidR="00761C1B" w:rsidRDefault="00761C1B" w:rsidP="00761C1B"/>
    <w:p w:rsidR="00761C1B" w:rsidRDefault="00761C1B" w:rsidP="00761C1B">
      <w:r>
        <w:t xml:space="preserve">                                                                                                                                                                                                                                                                                                                                                                                                                                                                                                                                                                                                                                                                                                                                                                                                                                                                                                                                                                                                                                                                                                                                                                                                                                                                                                                                                                                                                                                                                                                                                                                                                                                                                                                                                                                                                                                                                                                                                                                                                                                                                                                                                                                                                                                                                                                                                                                                                                                                                                                                                                                                                                                                                                                                                                                                                                                                                                                                                                                                                                                                                                                                                                                                                                                                                                                                                                                                                                                                                                                                                                                                                                                                                                                                                                                                                                                                                                                                                                                                                                                                                                                                                                                                                                                                                                                                                                                                                                                                                                                                                                                                                                                                                                                                                                                                                                                                                                                                                                                                                                                                                                                                                                                                                                                                                                                                                                                                                                                                                                                                                                                                                                                                                                                                                                                                                                                                                                                                                                                                                                                                                                                                                                                                                                                                                                                                                                                                                                                                                                                                                                                                                                                                                                                                                                                                                                                                                                                                                                                                                                                                                                                                  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for a utra-obts additionally conforming to etsi en 301 908-18 [8], either the requirement of the present clause or the operating band unwanted emissions requirement in clause 4.2.2 of etsi en 301 908-18 [8] can be equally applied. for a utra-obts additionally conforming to etsi en 301 908-3 [7], either the requirement of the present clause or the spectrum emissions mask requirements in clause 4.2.2 of etsi en 301 908-3 [7] can be equally applied. </w:t>
      </w:r>
    </w:p>
    <w:p w:rsidR="00761C1B" w:rsidRDefault="00761C1B" w:rsidP="00761C1B">
      <w:r>
        <w:t>SOURCE: Used in EN 302 480 V2.1.1, clause 4.2.3.1.1</w:t>
      </w:r>
    </w:p>
    <w:p w:rsidR="00761C1B" w:rsidRDefault="00761C1B" w:rsidP="00761C1B"/>
    <w:p w:rsidR="00761C1B" w:rsidRDefault="00761C1B" w:rsidP="00761C1B">
      <w:r>
        <w:t xml:space="preserve">                                                                                                                                                                                                                                                                                                                                                                                                                                                                                                                                                                                                                                                                                                                                                                                                                                                                                                                                                                                                                                                                                                                                                                                                                                                                                                                                                                                                                                                                                                                                                                                                                                                                                                                                                                                                                                                                                                                                                                                                                                                                                                                                                                                                                                                                                                                                                                                                                                                                                                                                                                                                                                                                                                                                                                                                                                                                                                                                                                                                                                                                                                                                                                                                                                                                                                                                                                                                                                                                                                                                                                                                                                                                                                                                                                                                                                                                                                                                                                                                                                                                                                                                                                                                                                                                                                                                                                                                                                                                                                                                                                                                                                                                                                                                                                                                                                                                                                                                                                                                                                                                                                                                                                                                                                                                                                                                                                                                                                                                                                                                                                                                                                                                                                                                                                                                                                                                                                                                                                                                                                                                                                                                                                                                                                                                                                                                                                                                                                                                                                                                                                                                                                                                                                                                                                                                                                                                                                                                                                                                                                                                                                                                  out-of-band emissions are unwanted emissions which fall at frequencies separated from the centre frequency of the wanted emission by less than or equal to 250 % of the channel bandwidth. for the purposes of the present document out-of-band emissions are emissions at frequencies outside the necessary bandwidth and within the frequency ranges f0 â± 17,5 mhz for 7 mhz channels, f0 â± 20 mhz for 8 mhz channels where f0 is the centre frequency of the channel, irrespective of the number of carriers employed. for mask-based approaches, the out-of-band emissions limits are given as mean power level measured at the antenna port in a 3 khz bandwidth. a transmitter system typically comprises a transmitter and a channel filter (or combiner). in the case of a transmitter supplied without an output channel filter, the manufacturer shall specify the characteristics of the filter necessary to fulfil the required out-of-band emissions defined below. the manufacturer shall include this information in their test report. improved transmitter electrical efficiency may have some minor impact on the oob performance. the considered trade-off between electrical efficiency and oob transmitter performance is further considered in annex f. </w:t>
      </w:r>
    </w:p>
    <w:p w:rsidR="00761C1B" w:rsidRDefault="00761C1B" w:rsidP="00761C1B">
      <w:r>
        <w:t>SOURCE: Used in EN 302 296 V2.1.1, clause 4.2.3.1</w:t>
      </w:r>
    </w:p>
    <w:p w:rsidR="00761C1B" w:rsidRDefault="00761C1B" w:rsidP="00761C1B"/>
    <w:p w:rsidR="00761C1B" w:rsidRDefault="00761C1B" w:rsidP="00761C1B">
      <w:r>
        <w:t xml:space="preserve">                                                                                                                                                                                                                                                                                                                                                                                                                                                                                                                                                                                                                                                                                                                                                                                                                                                                                                                                                                                                                                                                                                                                                                                                                                                                                                                                                                                                                                                                                                                                                                                                                                                                                                                                                                                                                                                                                                                                                                                                                                                                                                                                                                                                                                                                                                                                                                                                                                                                                                                                                                                                                                                                                                                                                                                                                                                                                                                                                                                                                                                                                                                                                                                                                                                                                                                                                                                                                                                                                                                                                                                                                                                                                                                                                                                                                                                                                                                                                                                                                                                                                                                                                                                                                                                                                                                                                                                                                                                                                                                                                                                                                                                                                                                                                                                                                                                                                                                                                                                                                                                                                                                                                                                                                                                                                                                                                                                                                                                                                                                                                                                                                                                                                                                                                                                                                                                                                                                                                                                                                                                                                                                                                                                                                                                                                                                                                                                                                                                                                                                                                                                                                                                                                                                                                                                                                                                                                                                                                                                                                                                                                                                                  The out-of-band emissions of transmitters shall be as defined in en 301 559-1 [1], clause 8.5. </w:t>
      </w:r>
    </w:p>
    <w:p w:rsidR="00761C1B" w:rsidRDefault="00761C1B" w:rsidP="00761C1B">
      <w:r>
        <w:t>SOURCE: Used in EN 301 559-02 V1.1.2, clause 4.2.5.1.1</w:t>
      </w:r>
    </w:p>
    <w:p w:rsidR="00761C1B" w:rsidRDefault="00761C1B" w:rsidP="00761C1B"/>
    <w:p w:rsidR="00761C1B" w:rsidRDefault="00761C1B" w:rsidP="00761C1B">
      <w:r>
        <w:t xml:space="preserve">                                                                                                                                                                                                                                                                                                                                                                                                                                                                                                                                                                                                                                                                                                                                                                                                                                                                                                                                                                                                                                                                                                                                                                                                                                                                                                                                                                                                                                                                                                                                                                                                                                                                                                                                                                                                                                                                                                                                                                                                                                                                                                                                                                                                                                                                                                                                                                                                                                                                                                                                                                                                                                                                                                                                                                                                                                                                                                                                                                                                                                                                                                                                                                                                                                                                                                                                                                                                                                                                                                                                                                                                                                                                                                                                                                                                                                                                                                                                                                                                                                                                                                                                                                                                                                                                                                                                                                                                                                                                                                                                                                                                                                                                                                                                                                                                                                                                                                                                                                                                                                                                                                                                                                                                                                                                                                                                                                                                                                                                                                                                                                                                                                                                                                                                                                                                                                                                                                                                                                                                                                                                                                                                                                                                                                                                                                                                                                                                                                                                                                                                                                                                                                                                                                                                                                                                                                                                                                                                                                                                                                                                                                                              The out-of-band emissions shall be as defined in en 303 203-1 [1], clause 8.5.1. </w:t>
      </w:r>
    </w:p>
    <w:p w:rsidR="00761C1B" w:rsidRDefault="00761C1B" w:rsidP="00761C1B">
      <w:r>
        <w:t>SOURCE: Used in EN 303 203-02 V1.1.1, clause 4.2.1.5.1</w:t>
      </w:r>
    </w:p>
    <w:p w:rsidR="00761C1B" w:rsidRDefault="00761C1B" w:rsidP="00761C1B"/>
    <w:p w:rsidR="00761C1B" w:rsidRDefault="00761C1B" w:rsidP="00761C1B">
      <w:r>
        <w:t xml:space="preserve">                                                                                                                                                                                                                                                                                                                                                                                                                                                                                                                                                                                                                                                                                                                                                                                                                                                                                                                                                                                                                                                                                                                                                                                                                                                                                                                                                                                                                                                                                                                                                                                                                                                                                                                                                                                                                                                                                                                                                                                                                                                                                                                                                                                                                                                                                                                                                                                                                                                                                                                                                                                                                                                                                                                                                                                                                                                                                                                                                                                                                                                                                                                                                                                                                                                                                                                                                                                                                                                                                                                                                                                                                                                                                                                                                                                                                                                                                                                                                                                                                                                                                                                                                                                                                                                                                                                                                                                                                                                                                                                                                                                                                                                                                                                                                                                                                                                                                                                                                                                                                                                                                                                                                                                                                                                                                                                                                                                                                                                                                                                                                                                                                                                                                                                                                                                                                                                                                                                                                                                                                                                                                                                                                                                                                                                                                                                                                                                                                                                                                                                                                                                                                                                                                                                                                                                                                                                                                                                                                                                                                                                                                                                              The out-of-band power arises from transients in the transmitter and is the peak power of the modulation products which result from the rapid on and off switching of the transmitter and which fall within a specified frequency band on either side of the nominal frequency. </w:t>
      </w:r>
    </w:p>
    <w:p w:rsidR="00761C1B" w:rsidRDefault="00761C1B" w:rsidP="00761C1B">
      <w:r>
        <w:t>SOURCE: Used in EN 301 797 V1.1.1, clause 5.3.3.1</w:t>
      </w:r>
    </w:p>
    <w:p w:rsidR="00761C1B" w:rsidRDefault="00761C1B" w:rsidP="00761C1B"/>
    <w:p w:rsidR="00761C1B" w:rsidRDefault="00761C1B" w:rsidP="00761C1B">
      <w:r>
        <w:t xml:space="preserve">                                                                                                                                                                                                                                                                                                                                                                                                                                                                                                                                                                                                                                                                                                                                                                                                                                                                                                                                                                                                                                                                                                                                                                                                                                                                                                                                                                                                                                                                                                                                                                                                                                                                                                                                                                                                                                                                                                                                                                                                                                                                                                                                                                                                                                                                                                                                                                                                                                                                                                                                                                                                                                                                                                                                                                                                                                                                                                                                                                                                                                                                                                                                                                                                                                                                                                                                                                                                                                                                                                                                                                                                                                                                                                                                                                                                                                                                                                                                                                                                                                                                                                                                                                                                                                                                                                                                                                                                                                                                                                                                                                                                                                                                                                                                                                                                                                                                                                                                                                                                                                                                                                                                                                                                                                                                                                                                                                                                                                                                                                                                                                                                                                                                                                                                                                                                                                                                                                                                                                                                                                                                                                                                                                                                                                                                                                                                                                                                                                                                                                                                                                                                                                                                                                                                                                                                                                                                                                                                                                                                                                                                                                                              output intermodulation is a measure of the ability of the repeater to inhibit the generation of intermodulation product signals created by the presence of an interfering signal reaching the repeater via an output port. the frequency of the interfering signal be â± one, two and three carrier channel spacing frequency offset from the wanted channel (1,23 mhz or 1,25 mhz between channel centre frequencies depending on the band class under test), but within the band class under test. this test only applies to the forward link signal path of the repeater. </w:t>
      </w:r>
    </w:p>
    <w:p w:rsidR="00761C1B" w:rsidRDefault="00761C1B" w:rsidP="00761C1B">
      <w:r>
        <w:t>SOURCE: Used in EN 301 908-12 V7.1.1, clause 4.2.7.1</w:t>
      </w:r>
    </w:p>
    <w:p w:rsidR="00761C1B" w:rsidRDefault="00761C1B" w:rsidP="00761C1B"/>
    <w:p w:rsidR="00761C1B" w:rsidRDefault="00761C1B" w:rsidP="00761C1B">
      <w:r>
        <w:t xml:space="preserve">                                                                                                                                                                                                                                                                                                                                                                                                                                                                                                                                                                                                                                                                                                                                                                                                                                                                                                                                                                                                                                                                                                                                                                                                                                                                                                                                                                                                                                                                                                                                                                                                                                                                                                                                                                                                                                                                                                                                                                                                                                                                                                                                                                                                                                                                                                                                                                                                                                                                                                                                                                                                                                                                                                                                                                                                                                                                                                                                                                                                                                                                                                                                                                                                                                                                                                                                                                                                                                                                                                                                                                                                                                                                                                                                                                                                                                                                                                                                                                                                                                                                                                                                                                                                                                                                                                                                                                                                                                                                                                                                                                                                                                                                                                                                                                                                                                                                                                                                                                                                                                                                                                                                                                                                                                                                                                                                                                                                                                                                                                                                                                                                                                                                                                                                                                                                                                                                                                                                                                                                                                                                                                                                                                                                                                                                                                                                                                                                                                                                                                                                                                                                                                                                                                                                                                                                                                                                                                                                                                                                                                                                                                                                  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 cdma 1x modulated interference signal is injected into the output port at a level of 30 db lower than that of the wanted signal. the frequency of the interference signal shall be ?1,25 mhz, ?2,5 mhz and ?3,75 mhz offset from the wanted signal, but within the frequency band allocated for the down-link. the requirement is applicable for down-link signals. </w:t>
      </w:r>
    </w:p>
    <w:p w:rsidR="00761C1B" w:rsidRDefault="00761C1B" w:rsidP="00761C1B">
      <w:r>
        <w:t>SOURCE: Used in EN 302 426 V1.1.1, clause 4.2.8.1</w:t>
      </w:r>
    </w:p>
    <w:p w:rsidR="00761C1B" w:rsidRDefault="00761C1B" w:rsidP="00761C1B"/>
    <w:p w:rsidR="00761C1B" w:rsidRDefault="00761C1B" w:rsidP="00761C1B">
      <w:r>
        <w:t xml:space="preserve">                                                                                                                                                                                                                                                                                                                                                                                                                                                                                                                                                                                                                                                                                                                                                                                                                                                                                                                                                                                                                                                                                                                                                                                                                                                                                                                                                                                                                                                                                                                                                                                                                                                                                                                                                                                                                                                                                                                                                                                                                                                                                                                                                                                                                                                                                                                                                                                                                                                                                                                                                                                                                                                                                                                                                                                                                                                                                                                                                                                                                                                                                                                                                                                                                                                                                                                                                                                                                                                                                                                                                                                                                                                                                                                                                                                                                                                                                                                                                                                                                                                                                                                                                                                                                                                                                                                                                                                                                                                                                                                                                                                                                                                                                                                                                                                                                                                                                                                                                                                                                                                                                                                                                                                                                                                                                                                                                                                                                                                                                                                                                                                                                                                                                                                                                                                                                                                                                                                                                                                                                                                                                                                                                                                                                                                                                                                                                                                                                                                                                                                                                                                                                                                                                                                                                                                                                                                                                                                                                                                                                                                                                                                              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 wcdma modulated interference signal is injected into the output port at a level of 30 db lower than that of the wanted signal. the frequency of the interference signal shall be ï‚±5 mhz, ï‚±10 mhz and ï‚±15 mhz offset from the wanted signal, but within the frequency band allocated for utra fdd downlink as specified in clause 1. the requirement is applicable for downlink signals. </w:t>
      </w:r>
    </w:p>
    <w:p w:rsidR="00761C1B" w:rsidRDefault="00761C1B" w:rsidP="00761C1B">
      <w:r>
        <w:t>SOURCE: Used in EN 301 908-11 V11.1.1, clause 4.2.8.1</w:t>
      </w:r>
    </w:p>
    <w:p w:rsidR="00761C1B" w:rsidRDefault="00761C1B" w:rsidP="00761C1B"/>
    <w:p w:rsidR="00761C1B" w:rsidRDefault="00761C1B" w:rsidP="00761C1B">
      <w:r>
        <w:t xml:space="preserve">                                                                                                                                                                                                                                                                                                                                                                                                                                                                                                                                                                                                                                                                                                                                                                                                                                                                                                                                                                                                                                                                                                                                                                                                                                                                                                                                                                                                                                                                                                                                                                                                                                                                                                                                                                                                                                                                                                                                                                                                                                                                                                                                                                                                                                                                                                                                                                                                                                                                                                                                                                                                                                                                                                                                                                                                                                                                                                                                                                                                                                                                                                                                                                                                                                                                                                                                                                                                                                                                                                                                                                                                                                                                                                                                                                                                                                                                                                                                                                                                                                                                                                                                                                                                                                                                                                                                                                                                                                                                                                                                                                                                                                                                                                                                                                                                                                                                                                                                                                                                                                                                                                                                                                                                                                                                                                                                                                                                                                                                                                                                                                                                                                                                                                                                                                                                                                                                                                                                                                                                                                                                                                                                                                                                                                                                                                                                                                                                                                                                                                                                                                                                                                                                                                                                                                                                                                                                                                                                                                                                                                                                                                                              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an e-utra signal of channel bandwidth 5 mhz as an interference signal is injected into the output port at a level of 30 db lower than that of the wanted signal. the wanted signal channel bandwidth bwchannel shall be the maximum bandwidth supported by the repeater. the interfering signal centre frequency offset from wanted signal carrier centre frequency shall be according to table 4.2.8.1-1. the requirement shall apply to the downlink of the repeater, at maximum gain. table 4.2.8.1-1: interfering and wanted signals for the output intermodulation requirement parameter value wanted signal e-utra signal of maximum channel bandwidth bwchannel interfering signal type e-utra signal of channel bandwidth 5 mhz interfering signal level mean power level 30 db below the mean power of the wanted signal interfering signal centre frequency offset from wanted signal carrier centre frequency -bwchannel/2 - 12,5 mhz -bwchannel/2 - 7,5 mhz -bwchannel/2 - 2,5 mhz bwchannel/2 + 2,5 mhz (...\...) [the expected end of this definition was beyond the limit of 200 words] </w:t>
      </w:r>
    </w:p>
    <w:p w:rsidR="00761C1B" w:rsidRDefault="00761C1B" w:rsidP="00761C1B">
      <w:r>
        <w:t>SOURCE: Used in EN 301 908-15 V11.1.1, clause 4.2.8.1</w:t>
      </w:r>
    </w:p>
    <w:p w:rsidR="00761C1B" w:rsidRDefault="00761C1B" w:rsidP="00761C1B"/>
    <w:p w:rsidR="00761C1B" w:rsidRDefault="00761C1B" w:rsidP="00761C1B">
      <w:r>
        <w:t xml:space="preserve">                                                                                                                                                                                                                                                                                                                                                                                                                                                                                                                                                                                                                                                                                                                                                                                                                                                                                                                                                                                                                                                                                                                                                                                                                                                                                                                                                                                                                                                                                                                                                                                                                                                                                                                                                                                                                                                                                                                                                                                                                                                                                                                                                                                                                                                                                                                                                                                                                                                                                                                                                                                                                                                                                                                                                                                                                                                                                                                                                                                                                                                                                                                                                                                                                                                                                                                                                                                                                                                                                                                                                                                                                                                                                                                                                                                                                                                                                                                                                                                                                                                                                                                                                                                                                                                                                                                                                                                                                                                                                                                                                                                                                                                                                                                                                                                                                                                                                                                                                                                                                                                                                                                                                                                                                                                                                                                                                                                                                                                                                                                                                                                                                                                                                                                                                                                                                                                                                                                                                                                                                                                                                                                                                                                                                                                                                                                                                                                                                                                                                                                                                                                                                                                                                                                                                                                                                                                                                                                                                                                                                                                                                                                              The output power is the value of mean power delivered by the transmitter to the artificial antenna in dsc mode. </w:t>
      </w:r>
    </w:p>
    <w:p w:rsidR="00761C1B" w:rsidRDefault="00761C1B" w:rsidP="00761C1B">
      <w:r>
        <w:t>SOURCE: Used in EN 300 373-01 V1.4.1, clause 9.2.1</w:t>
      </w:r>
    </w:p>
    <w:p w:rsidR="00761C1B" w:rsidRDefault="00761C1B" w:rsidP="00761C1B"/>
    <w:p w:rsidR="00761C1B" w:rsidRDefault="00761C1B" w:rsidP="00761C1B">
      <w:r>
        <w:t xml:space="preserve">                                                                                                                                                                                                                                                                                                                                                                                                                                                                                                                                                                                                                                                                                                                                                                                                                                                                                                                                                                                                                                                                                                                                                                                                                                                                                                                                                                                                                                                                                                                                                                                                                                                                                                                                                                                                                                                                                                                                                                                                                                                                                                                                                                                                                                                                                                                                                                                                                                                                                                                                                                                                                                                                                                                                                                                                                                                                                                                                                                                                                                                                                                                                                                                                                                                                                                                                                                                                                                                                                                                                                                                                                                                                                                                                                                                                                                                                                                                                                                                                                                                                                                                                                                                                                                                                                                                                                                                                                                                                                                                                                                                                                                                                                                                                                                                                                                                                                                                                                                                                                                                                                                                                                                                                                                                                                                                                                                                                                                                                                                                                                                                                                                                                                                                                                                                                                                                                                                                                                                                                                                                                                                                                                                                                                                                                                                                                                                                                                                                                                                                                                                                                                                                                                                                                                                                                                                                                                                                                                                                                                                                                                                                              The output power is the value of peak envelope power delivered by the transmitter to the artificial antenna in telephony ssb mode or the value of the mean power delivered by the transmitter to the artificial antenna in dsc mode. note: the measurement of intermodulation products characterizes the linearity of amplitude modulated transmitters and is defined in itu-r recommendation sm.326-7 [i.5]. </w:t>
      </w:r>
    </w:p>
    <w:p w:rsidR="00761C1B" w:rsidRDefault="00761C1B" w:rsidP="00761C1B">
      <w:r>
        <w:t>SOURCE: Used in EN 300 373-02 V1.2.1, clause 4.2.2.1</w:t>
      </w:r>
    </w:p>
    <w:p w:rsidR="00761C1B" w:rsidRDefault="00761C1B" w:rsidP="00761C1B"/>
    <w:p w:rsidR="00761C1B" w:rsidRDefault="00761C1B" w:rsidP="00761C1B">
      <w:r>
        <w:t xml:space="preserve">                                                                                                                                                                                                                                                                                                                                                                                                                                                                                                                                                                                                                                                                                                                                                                                                                                                                                                                                                                                                                                                                                                                                                                                                                                                                                                                                                                                                                                                                                                                                                                                                                                                                                                                                                                                                                                                                                                                                                                                                                                                                                                                                                                                                                                                                                                                                                                                                                                                                                                                                                                                                                                                                                                                                                                                                                                                                                                                                                                                                                                                                                                                                                                                                                                                                                                                                                                                                                                                                                                                                                                                                                                                                                                                                                                                                                                                                                                                                                                                                                                                                                                                                                                                                                                                                                                                                                                                                                                                                                                                                                                                                                                                                                                                                                                                                                                                                                                                                                                                                                                                                                                                                                                                                                                                                                                                                                                                                                                                                                                                                                                                                                                                                                                                                                                                                                                                                                                                                                                                                                                                                                                                                                                                                                                                                                                                                                                                                                                                                                                                                                                                                                                                                                                                                                                                                                                                                                                                                                                                                                                                                                                                              The output power is the value of peak envelope power delivered by the transmitter to the artificial antenna in telephony ssb mode or the value of the mean power delivered by the transmitter to the artificial antenna in dsc mode. note: the measurement of intermodulation products characterizes the linearity of amplitude modulated transmitters and is defined in recommendation itu-r sm.326-7 [i.6]. </w:t>
      </w:r>
    </w:p>
    <w:p w:rsidR="00761C1B" w:rsidRDefault="00761C1B" w:rsidP="00761C1B">
      <w:r>
        <w:t>SOURCE: Used in EN 303 402 V2.1.1, clause 8.2.1</w:t>
      </w:r>
    </w:p>
    <w:p w:rsidR="00761C1B" w:rsidRDefault="00761C1B" w:rsidP="00761C1B"/>
    <w:p w:rsidR="00761C1B" w:rsidRDefault="00761C1B" w:rsidP="00761C1B">
      <w:r>
        <w:t xml:space="preserve">                                                                                                                                                                                                                                                                                                                                                                                                                                                                                                                                                                                                                                                                                                                                                                                                                                                                                                                                                                                                                                                                                                                                                                                                                                                                                                                                                                                                                                                                                                                                                                                                                                                                                                                                                                                                                                                                                                                                                                                                                                                                                                                                                                                                                                                                                                                                                                                                                                                                                                                                                                                                                                                                                                                                                                                                                                                                                                                                                                                                                                                                                                                                                                                                                                                                                                                                                                                                                                                                                                                                                                                                                                                                                                                                                                                                                                                                                                                                                                                                                                                                                                                                                                                                                                                                                                                                                                                                                                                                                                                                                                                                                                                                                                                                                                                                                                                                                                                                                                                                                                                                                                                                                                                                                                                                                                                                                                                                                                                                                                                                                                                                                                                                                                                                                                                                                                                                                                                                                                                                                                                                                                                                                                                                                                                                                                                                                                                                                                                                                                                                                                                                                                                                                                                                                                                                                                                                                                                                                                                                                                                                                                                              The output power is the value of peak envelope power delivered by the transmitter to the artificial antenna in telephony ssb mode. the measurement of intermodulation products characterizes the linearity of amplitude modulated transmitters and is defined in recommendation itu-r sm.326-6 [i.7]. </w:t>
      </w:r>
    </w:p>
    <w:p w:rsidR="00761C1B" w:rsidRDefault="00761C1B" w:rsidP="00761C1B">
      <w:r>
        <w:t>SOURCE: Used in EN 300 373-01 V1.4.1, clause 8.3.1</w:t>
      </w:r>
    </w:p>
    <w:p w:rsidR="00761C1B" w:rsidRDefault="00761C1B" w:rsidP="00761C1B"/>
    <w:p w:rsidR="00761C1B" w:rsidRDefault="00761C1B" w:rsidP="00761C1B">
      <w:r>
        <w:t xml:space="preserve">                                                                                                                                                                                                                                                                                                                                                                                                                                                                                                                                                                                                                                                                                                                                                                                                                                                                                                                                                                                                                                                                                                                                                                                                                                                                                                                                                                                                                                                                                                                                                                                                                                                                                                                                                                                                                                                                                                                                                                                                                                                                                                                                                                                                                                                                                                                                                                                                                                                                                                                                                                                                                                                                                                                                                                                                                                                                                                                                                                                                                                                                                                                                                                                                                                                                                                                                                                                                                                                                                                                                                                                                                                                                                                                                                                                                                                                                                                                                                                                                                                                                                                                                                                                                                                                                                                                                                                                                                                                                                                                                                                                                                                                                                                                                                                                                                                                                                                                                                                                                                                                                                                                                                                                                                                                                                                                                                                                                                                                                                                                                                                                                                                                                                                                                                                                                                                                                                                                                                                                                                                                                                                                                                                                                                                                                                                                                                                                                                                                                                                                                                                                                                                                                                                                                                                                                                                                                                                                                                                                                                                                                                                                              output power of the base station is the mean power delivered to a load with resistance equal to the nominal load impedance of the transmitter. the configured carrier power is the target maximum power for a specific carrier for the operating mode set in the bs within the limits given by the manufacturer's declaration. the maximum carrier output power, pmax,c of the base station is the mean power level measured at the antenna connector during the transmitter on period for a specific carrier in a specified reference condition. </w:t>
      </w:r>
    </w:p>
    <w:p w:rsidR="00761C1B" w:rsidRDefault="00761C1B" w:rsidP="00761C1B">
      <w:r>
        <w:t>SOURCE: Used in EN 301 908-18 V11.1.1, clause 4.2.5.1</w:t>
      </w:r>
    </w:p>
    <w:p w:rsidR="00761C1B" w:rsidRDefault="00761C1B" w:rsidP="00761C1B"/>
    <w:p w:rsidR="00761C1B" w:rsidRDefault="00761C1B" w:rsidP="00761C1B">
      <w:r>
        <w:t xml:space="preserve">                                                                                                                                                                                                                                                                                                                                                                                                                                                                                                                                                                                                                                                                                                                                                                                                                                                                                                                                                                                                                                                                                                                                                                                                                                                                                                                                                                                                                                                                                                                                                                                                                                                                                                                                                                                                                                                                                                                                                                                                                                                                                                                                                                                                                                                                                                                                                                                                                                                                                                                                                                                                                                                                                                                                                                                                                                                                                                                                                                                                                                                                                                                                                                                                                                                                                                                                                                                                                                                                                                                                                                                                                                                                                                                                                                                                                                                                                                                                                                                                                                                                                                                                                                                                                                                                                                                                                                                                                                                                                                                                                                                                                                                                                                                                                                                                                                                                                                                                                                                                                                                                                                                                                                                                                                                                                                                                                                                                                                                                                                                                                                                                                                                                                                                                                                                                                                                                                                                                                                                                                                                                                                                                                                                                                                                                                                                                                                                                                                                                                                                                                                                                                                                                                                                                                                                                                                                                                                                                                                                                                                                                                                                                  The output power of the satellite epirb is the average power delivered to the 50 ? rf-terminal during one radio frequency cycle. </w:t>
      </w:r>
    </w:p>
    <w:p w:rsidR="00761C1B" w:rsidRDefault="00761C1B" w:rsidP="00761C1B">
      <w:r>
        <w:t>SOURCE: Used in EN 300 066 V1.3.1, clause 7.1.1</w:t>
      </w:r>
    </w:p>
    <w:p w:rsidR="00761C1B" w:rsidRDefault="00761C1B" w:rsidP="00761C1B"/>
    <w:p w:rsidR="00761C1B" w:rsidRDefault="00761C1B" w:rsidP="00761C1B">
      <w:r>
        <w:t xml:space="preserve">                                                                                                                                                                                                                                                                                                                                                                                                                                                                                                                                                                                                                                                                                                                                                                                                                                                                                                                                                                                                                                                                                                                                                                                                                                                                                                                                                                                                                                                                                                                                                                                                                                                                                                                                                                                                                                                                                                                                                                                                                                                                                                                                                                                                                                                                                                                                                                                                                                                                                                                                                                                                                                                                                                                                                                                                                                                                                                                                                                                                                                                                                                                                                                                                                                                                                                                                                                                                                                                                                                                                                                                                                                                                                                                                                                                                                                                                                                                                                                                                                                                                                                                                                                                                                                                                                                                                                                                                                                                                                                                                                                                                                                                                                                                                                                                                                                                                                                                                                                                                                                                                                                                                                                                                                                                                                                                                                                                                                                                                                                                                                                                                                                                                                                                                                                                                                                                                                                                                                                                                                                                                                                                                                                                                                                                                                                                                                                                                                                                                                                                                                                                                                                                                                                                                                                                                                                                                                                                                                                                                                                                                                                                              output power refers to the measure of the power when averaged over the useful part of the burst (see clause 4.1.2 of etsi ts 145 005 [2]). </w:t>
      </w:r>
    </w:p>
    <w:p w:rsidR="00761C1B" w:rsidRDefault="00761C1B" w:rsidP="00761C1B">
      <w:r>
        <w:t>SOURCE: Used in EN 302 480 V2.1.1, clause 4.2.2.1.1</w:t>
      </w:r>
    </w:p>
    <w:p w:rsidR="00761C1B" w:rsidRDefault="00761C1B" w:rsidP="00761C1B"/>
    <w:p w:rsidR="00761C1B" w:rsidRDefault="00761C1B" w:rsidP="00761C1B">
      <w:r>
        <w:t xml:space="preserve">                                                                                                                                                                                                                                                                                                                                                                                                                                                                                                                                                                                                                                                                                                                                                                                                                                                                                                                                                                                                                                                                                                                                                                                                                                                                                                                                                                                                                                                                                                                                                                                                                                                                                                                                                                                                                                                                                                                                                                                                                                                                                                                                                                                                                                                                                                                                                                                                                                                                                                                                                                                                                                                                                                                                                                                                                                                                                                                                                                                                                                                                                                                                                                                                                                                                                                                                                                                                                                                                                                                                                                                                                                                                                                                                                                                                                                                                                                                                                                                                                                                                                                                                                                                                                                                                                                                                                                                                                                                                                                                                                                                                                                                                                                                                                                                                                                                                                                                                                                                                                                                                                                                                                                                                                                                                                                                                                                                                                                                                                                                                                                                                                                                                                                                                                                                                                                                                                                                                                                                                                                                                                                                                                                                                                                                                                                                                                                                                                                                                                                                                                                                                                                                                                                                                                                                                                                                                                                                                                                                                                                                                                                                                  output power, pout, of the repeater is the mean power of one carrier at maximum repeater gain delivered to a load with resistance equal to the nominal load impedance of the transmitter. maximum output power, pmax, of the repeater is the mean power level per carrier measured at the antenna connector in specified reference condition. this requirement applies to the uplink and downlink of the repeater, at maximum gain. </w:t>
      </w:r>
    </w:p>
    <w:p w:rsidR="00761C1B" w:rsidRDefault="00761C1B" w:rsidP="00761C1B">
      <w:r>
        <w:t>SOURCE: Used in EN 301 908-15 V11.1.1, clause 4.2.4.1</w:t>
      </w:r>
    </w:p>
    <w:p w:rsidR="00761C1B" w:rsidRDefault="00761C1B" w:rsidP="00761C1B"/>
    <w:p w:rsidR="00761C1B" w:rsidRDefault="00761C1B" w:rsidP="00761C1B">
      <w:r>
        <w:t xml:space="preserve">                                                                                                                                                                                                                                                                                                                                                                                                                                                                                                                                                                                                                                                                                                                                                                                                                                                                                                                                                                                                                                                                                                                                                                                                                                                                                                                                                                                                                                                                                                                                                                                                                                                                                                                                                                                                                                                                                                                                                                                                                                                                                                                                                                                                                                                                                                                                                                                                                                                                                                                                                                                                                                                                                                                                                                                                                                                                                                                                                                                                                                                                                                                                                                                                                                                                                                                                                                                                                                                                                                                                                                                                                                                                                                                                                                                                                                                                                                                                                                                                                                                                                                                                                                                                                                                                                                                                                                                                                                                                                                                                                                                                                                                                                                                                                                                                                                                                                                                                                                                                                                                                                                                                                                                                                                                                                                                                                                                                                                                                                                                                                                                                                                                                                                                                                                                                                                                                                                                                                                                                                                                                                                                                                                                                                                                                                                                                                                                                                                                                                                                                                                                                                                                                                                                                                                                                                                                                                                                                                                                                                                                                                                                                  The output rf spectrum is the relationship between the frequency offset from the carrier and the power, measured in a specified bandwidth and time, produced by the ue due to the effects of modulation and power ramping. </w:t>
      </w:r>
    </w:p>
    <w:p w:rsidR="00761C1B" w:rsidRDefault="00761C1B" w:rsidP="00761C1B">
      <w:r>
        <w:t>SOURCE: Used in EN 301 908-08 V1.1.1, clause 4.2.3.1.1</w:t>
      </w:r>
    </w:p>
    <w:p w:rsidR="00761C1B" w:rsidRDefault="00761C1B" w:rsidP="00761C1B"/>
    <w:p w:rsidR="00761C1B" w:rsidRDefault="00761C1B" w:rsidP="00761C1B">
      <w:r>
        <w:t xml:space="preserve">                                                                                                                                                                                                                                                                                                                                                                                                                                                                                                                                                                                                                                                                                                                                                                                                                                                                                                                                                                                                                                                                                                                                                                                                                                                                                                                                                                                                                                                                                                                                                                                                                                                                                                                                                                                                                                                                                                                                                                                                                                                                                                                                                                                                                                                                                                                                                                                                                                                                                                                                                                                                                                                                                                                                                                                                                                                                                                                                                                                                                                                                                                                                                                                                                                                                                                                                                                                                                                                                                                                                                                                                                                                                                                                                                                                                                                                                                                                                                                                                                                                                                                                                                                                                                                                                                                                                                                                                                                                                                                                                                                                                                                                                                                                                                                                                                                                                                                                                                                                                                                                                                                                                                                                                                                                                                                                                                                                                                                                                                                                                                                                                                                                                                                                                                                                                                                                                                                                                                                                                                                                                                                                                                                                                                                                                                                                                                                                                                                                                                                                                                                                                                                                                                                                                                                                                                                                                                                                                                                                                                                                                                                                              The output voltage is the audio voltage measured across a non-reactive load of 600 . for binary output, this voltage is the level of the "1" and the "0". </w:t>
      </w:r>
    </w:p>
    <w:p w:rsidR="00761C1B" w:rsidRDefault="00761C1B" w:rsidP="00761C1B">
      <w:r>
        <w:t>SOURCE: Used in EN 300 338 V1.2.1, clause 7.2.1 SOURCE: Used in EN 300 338 V1.2.1, clause 8.2.1</w:t>
      </w:r>
    </w:p>
    <w:p w:rsidR="00761C1B" w:rsidRDefault="00761C1B" w:rsidP="00761C1B"/>
    <w:p w:rsidR="00761C1B" w:rsidRDefault="00761C1B" w:rsidP="00761C1B">
      <w:r>
        <w:t xml:space="preserve">                                                                                                                                                                                                                                                                                                                                                                                                                                                                                                                                                                                                                                                                                                                                                                                                                                                                                                                                                                                                                                                                                                                                                                                                                                                                                                                                                                                                                                                                                                                                                                                                                                                                                                                                                                                                                                                                                                                                                                                                                                                                                                                                                                                                                                                                                                                                                                                                                                                                                                                                                                                                                                                                                                                                                                                                                                                                                                                                                                                                                                                                                                                                                                                                                                                                                                                                                                                                                                                                                                                                                                                                                                                                                                                                                                                                                                                                                                                                                                                                                                                                                                                                                                                                                                                                                                                                                                                                                                                                                                                                                                                                                                                                                                                                                                                                                                                                                                                                                                                                                                                                                                                                                                                                                                                                                                                                                                                                                                                                                                                                                                                                                                                                                                                                                                                                                                                                                                                                                                                                                                                                                                                                                                                                                                                                                                                                                                                                                                                                                                                                                                                                                                                                                                                                                                                                                                                                                                                                                                                                                                                                                                                              The output voltage is the audio voltage measured across a non-reactive load of 600 ï</w:t>
      </w:r>
      <w:r>
        <w:rPr>
          <w:rFonts w:ascii="Calibri" w:hAnsi="Calibri" w:cs="Calibri"/>
        </w:rPr>
        <w:t>—</w:t>
      </w:r>
      <w:r>
        <w:t xml:space="preserve">. for binary output, this voltage is the level of the "1" and the "0". </w:t>
      </w:r>
    </w:p>
    <w:p w:rsidR="00761C1B" w:rsidRDefault="00761C1B" w:rsidP="00761C1B">
      <w:r>
        <w:t>SOURCE: Used in EN 300 338-01 V1.4.1, clause 6.2.1.2.1 SOURCE: Used in EN 300 338-01 V1.4.1, clause 6.2.3.2.1</w:t>
      </w:r>
    </w:p>
    <w:p w:rsidR="00761C1B" w:rsidRDefault="00761C1B" w:rsidP="00761C1B"/>
    <w:p w:rsidR="00761C1B" w:rsidRDefault="00761C1B" w:rsidP="00761C1B">
      <w:r>
        <w:t xml:space="preserve">                                                                                                                                                                                                                                                                                                                                                                                                                                                                                                                                                                                                                                                                                                                                                                                                                                                                                                                                                                                                                                                                                                                                                                                                                                                                                                                                                                                                                                                                                                                                                                                                                                                                                                                                                                                                                                                                                                                                                                                                                                                                                                                                                                                                                                                                                                                                                                                                                                                                                                                                                                                                                                                                                                                                                                                                                                                                                                                                                                                                                                                                                                                                                                                                                                                                                                                                                                                                                                                                                                                                                                                                                                                                                                                                                                                                                                                                                                                                                                                                                                                                                                                                                                                                                                                                                                                                                                                                                                                                                                                                                                                                                                                                                                                                                                                                                                                                                                                                                                                                                                                                                                                                                                                                                                                                                                                                                                                                                                                                                                                                                                                                                                                                                                                                                                                                                                                                                                                                                                                                                                                                                                                                                                                                                                                                                                                                                                                                                                                                                                                                                                                                                                                                                                                                                                                                                                                                                                                                                                                                                                                                                                                              over isi figures 5 and 6 show the information flow sequence for the ss-bic definition requested over the isi. note 1: the sending of define user and define user ack is optional. note 2: the same information flow figure applies to the define external, define external user, define ack and define user ack flows. figure 5: definition of ss-bic over the isi note 1: the sending of define user and define user ack is optional. note 2: the same information flow figure applies to the define external and define external ack flows. figure 6: definition of ss-bic over the isi </w:t>
      </w:r>
    </w:p>
    <w:p w:rsidR="00761C1B" w:rsidRDefault="00761C1B" w:rsidP="00761C1B">
      <w:r>
        <w:t>SOURCE: Used in EN 300 392-1119 V1.1.1, clause 5.4.2</w:t>
      </w:r>
    </w:p>
    <w:p w:rsidR="00761C1B" w:rsidRDefault="00761C1B" w:rsidP="00761C1B"/>
    <w:p w:rsidR="00761C1B" w:rsidRDefault="00761C1B" w:rsidP="00761C1B">
      <w:r>
        <w:t xml:space="preserve">                                                                                                                                                                                                                                                                                                                                                                                                                                                                                                                                                                                                                                                                                                                                                                                                                                                                                                                                                                                                                                                                                                                                                                                                                                                                                                                                                                                                                                                                                                                                                                                                                                                                                                                                                                                                                                                                                                                                                                                                                                                                                                                                                                                                                                                                                                                                                                                                                                                                                                                                                                                                                                                                                                                                                                                                                                                                                                                                                                                                                                                                                                                                                                                                                                                                                                                                                                                                                                                                                                                                                                                                                                                                                                                                                                                                                                                                                                                                                                                                                                                                                                                                                                                                                                                                                                                                                                                                                                                                                                                                                                                                                                                                                                                                                                                                                                                                                                                                                                                                                                                                                                                                                                                                                                                                                                                                                                                                                                                                                                                                                                                                                                                                                                                                                                                                                                                                                                                                                                                                                                                                                                                                                                                                                                                                                                                                                                                                                                                                                                                                                                                                                                                                                                                                                                                                                                                                                                                                                                                                                                                                                                                                  over isi figures 5 and 6 show the information flow sequence for the ss-boc definition requested over the isi. note 1: the sending of define user and define user ack is optional. note 2: the same information flow figure applies to define external, define external user, define ack and define user ack. figure 5: definition of ss-boc over the isi, authorized user in a visited swmi note 1: the sending of define user and define user ack is optional. note 2: the same information flow figure applies to define external; define external user, define ack and define user ack. figure 6: definition of ss-boc over the isi, affected user in a visited swmi </w:t>
      </w:r>
    </w:p>
    <w:p w:rsidR="00761C1B" w:rsidRDefault="00761C1B" w:rsidP="00761C1B">
      <w:r>
        <w:t>SOURCE: Used in EN 300 392-1118 V1.1.1, clause 4.5.2</w:t>
      </w:r>
    </w:p>
    <w:p w:rsidR="00761C1B" w:rsidRDefault="00761C1B" w:rsidP="00761C1B"/>
    <w:p w:rsidR="00761C1B" w:rsidRDefault="00761C1B" w:rsidP="00761C1B">
      <w:r>
        <w:t xml:space="preserve">                                                                                                                                                                                                                                                                                                                                                                                                                                                                                                                                                                                                                                                                                                                                                                                                                                                                                                                                                                                                                                                                                                                                                                                                                                                                                                                                                                                                                                                                                                                                                                                                                                                                                                                                                                                                                                                                                                                                                                                                                                                                                                                                                                                                                                                                                                                                                                                                                                                                                                                                                                                                                                                                                                                                                                                                                                                                                                                                                                                                                                                                                                                                                                                                                                                                                                                                                                                                                                                                                                                                                                                                                                                                                                                                                                                                                                                                                                                                                                                                                                                                                                                                                                                                                                                                                                                                                                                                                                                                                                                                                                                                                                                                                                                                                                                                                                                                                                                                                                                                                                                                                                                                                                                                                                                                                                                                                                                                                                                                                                                                                                                                                                                                                                                                                                                                                                                                                                                                                                                                                                                                                                                                                                                                                                                                                                                                                                                                                                                                                                                                                                                                                                                                                                                                                                                                                                                                                                                                                                                                                                                                                                                                  The overall signal delay of the t-dab transmitter is the time difference from the start of the first bit of the eti(ni) frame with frame phase 0 to the start of the null symbol of the corresponding transmission frame at the rf output. (see ets 300 799 [3], clause c.6). </w:t>
      </w:r>
    </w:p>
    <w:p w:rsidR="00761C1B" w:rsidRDefault="00761C1B" w:rsidP="00761C1B">
      <w:r>
        <w:t>SOURCE: Used in EN 302 077-01 V1.1.1, clause 4.3.1.1</w:t>
      </w:r>
    </w:p>
    <w:p w:rsidR="00761C1B" w:rsidRDefault="00761C1B" w:rsidP="00761C1B"/>
    <w:p w:rsidR="00761C1B" w:rsidRDefault="00761C1B" w:rsidP="00761C1B">
      <w:r>
        <w:t xml:space="preserve">                                                                                                                                                                                                                                                                                                                                                                                                                                                                                                                                                                                                                                                                                                                                                                                                                                                                                                                                                                                                                                                                                                                                                                                                                                                                                                                                                                                                                                                                                                                                                                                                                                                                                                                                                                                                                                                                                                                                                                                                                                                                                                                                                                                                                                                                                                                                                                                                                                                                                                                                                                                                                                                                                                                                                                                                                                                                                                                                                                                                                                                                                                                                                                                                                                                                                                                                                                                                                                                                                                                                                                                                                                                                                                                                                                                                                                                                                                                                                                                                                                                                                                                                                                                                                                                                                                                                                                                                                                                                                                                                                                                                                                                                                                                                                                                                                                                                                                                                                                                                                                                                                                                                                                                                                                                                                                                                                                                                                                                                                                                                                                                                                                                                                                                                                                                                                                                                                                                                                                                                                                                                                                                                                                                                                                                                                                                                                                                                                                                                                                                                                                                                                                                                                                                                                                                                                                                                                                                                                                                                                                                                                                                              overloading is the interfering signal level expressed in dbm, above which the receiver begins to lose its ability to discriminate against interfering signals at frequencies differing from that of the wanted signal due to the onset of strong non-linear behaviour. in the present document the overload level is determined by the onset of picture degradation. note: above the overloading level the receiver will behave in a non-linear way, but does not necessarily fail immediately depending on the receiver and interference characteristics. </w:t>
      </w:r>
    </w:p>
    <w:p w:rsidR="00761C1B" w:rsidRDefault="00761C1B" w:rsidP="00761C1B">
      <w:r>
        <w:t>SOURCE: Used in EN 303 340 V1.1.2, clause 4.2.6.1</w:t>
      </w:r>
    </w:p>
    <w:p w:rsidR="00761C1B" w:rsidRDefault="00761C1B" w:rsidP="00761C1B"/>
    <w:p w:rsidR="00761C1B" w:rsidRDefault="00761C1B" w:rsidP="00761C1B">
      <w:r>
        <w:t xml:space="preserve">                                                                                                                                                                                                                                                                                                                                                                                                                                                                                                                                                                                                                                                                                                                                                                                                                                                                                                                                                                                                                                                                                                                                                                                                                                                                                                                                                                                                                                                                                                                                                                                                                                                                                                                                                                                                                                                                                                                                                                                                                                                                                                                                                                                                                                                                                                                                                                                                                                                                                                                                                                                                                                                                                                                                                                                                                                                                                                                                                                                                                                                                                                                                                                                                                                                                                                                                                                                                                                                                                                                                                                                                                                                                                                                                                                                                                                                                                                                                                                                                                                                                                                                                                                                                                                                                                                                                                                                                                                                                                                                                                                                                                                                                                                                                                                                                                                                                                                                                                                                                                                                                                                                                                                                                                                                                                                                                                                                                                                                                                                                                                                                                                                                                                                                                                                                                                                                                                                                                                                                                                                                                                                                                                                                                                                                                                                                                                                                                                                                                                                                                                                                                                                                                                                                                                                                                                                                                                                                                                                                                                                                                                                                                  overview figure 8.1 illustrates a uml diagram for urai. urai supports 3 basic services (i.e. radio application management services, user data flow services, and multiradio control services) which are further detailed in clauses 8.2, 8.3 and 8.4 respectively. figure 8.1: uml diagram for urai </w:t>
      </w:r>
    </w:p>
    <w:p w:rsidR="00761C1B" w:rsidRDefault="00761C1B" w:rsidP="00761C1B">
      <w:r>
        <w:t>SOURCE: Used in EN 303 146-03 V1.3.1, clause 8.1</w:t>
      </w:r>
    </w:p>
    <w:p w:rsidR="00761C1B" w:rsidRDefault="00761C1B" w:rsidP="00761C1B"/>
    <w:p w:rsidR="00761C1B" w:rsidRDefault="00761C1B" w:rsidP="00761C1B">
      <w:r>
        <w:t xml:space="preserve">                                                                                                                                                                                                                                                                                                                                                                                                                                                                                                                                                                                                                                                                                                                                                                                                                                                                                                                                                                                                                                                                                                                                                                                                                                                                                                                                                                                                                                                                                                                                                                                                                                                                                                                                                                                                                                                                                                                                                                                                                                                                                                                                                                                                                                                                                                                                                                                                                                                                                                                                                                                                                                                                                                                                                                                                                                                                                                                                                                                                                                                                                                                                                                                                                                                                                                                                                                                                                                                                                                                                                                                                                                                                                                                                                                                                                                                                                                                                                                                                                                                                                                                                                                                                                                                                                                                                                                                                                                                                                                                                                                                                                                                                                                                                                                                                                                                                                                                                                                                                                                                                                                                                                                                                                                                                                                                                                                                                                                                                                                                                                                                                                                                                                                                                                                                                                                                                                                                                                                                                                                                                                                                                                                                                                                                                                                                                                                                                                                                                                                                                                                                                                                                                                                                                                                                                                                                                                                                                                                                                                                                                                                                                  overview figure 8.1: multiradio interface (muri) figure 8.1 illustrates the relationship among radiocomputer, rcuser, and muri. as shown in figure 8.1, muri is the provided interface to radio computer, while the muri is the required interface to rcuser. figure </w:t>
      </w:r>
    </w:p>
    <w:p w:rsidR="00761C1B" w:rsidRDefault="00761C1B" w:rsidP="00761C1B">
      <w:r>
        <w:t>SOURCE: Used in EN 303 146-01 V1.3.1, clause 8.1</w:t>
      </w:r>
    </w:p>
    <w:p w:rsidR="00761C1B" w:rsidRDefault="00761C1B" w:rsidP="00761C1B"/>
    <w:p w:rsidR="00761C1B" w:rsidRDefault="00761C1B" w:rsidP="00761C1B">
      <w:r>
        <w:t xml:space="preserve">                                                                                                                                                                                                                                                                                                                                                                                                                                                                                                                                                                                                                                                                                                                                                                                                                                                                                                                                                                                                                                                                                                                                                                                                                                                                                                                                                                                                                                                                                                                                                                                                                                                                                                                                                                                                                                                                                                                                                                                                                                                                                                                                                                                                                                                                                                                                                                                                                                                                                                                                                                                                                                                                                                                                                                                                                                                                                                                                                                                                                                                                                                                                                                                                                                                                                                                                                                                                                                                                                                                                                                                                                                                                                                                                                                                                                                                                                                                                                                                                                                                                                                                                                                                                                                                                                                                                                                                                                                                                                                                                                                                                                                                                                                                                                                                                                                                                                                                                                                                                                                                                                                                                                                                                                                                                                                                                                                                                                                                                                                                                                                                                                                                                                                                                                                                                                                                                                                                                                                                                                                                                                                                                                                                                                                                                                                                                                                                                                                                                                                                                                                                                                                                                                                                                                                                                                                                                                                                                                                                                                                                                                                                                  overview the rrfi is complementary to other rf interfaces, such as digrf [i.6] which defines the data flow (mechanisms) between base band and rf components. in this context, the rrfi interface proposes additions to those existing interfaces. those additions are in particular addressing software reconfiguration requirements, such as the appropriate selection of protection classes. as illustrated in figure 8.1 for mdrc-1-7 (supporting rvm), the base-band processing is comprised of: i) a hard-wired (asic type) base band implementation; and ii) a radio virtual machine (rvm). the rrfi based message exchanges are triggered by a radio virtual machine software component in order to handle software reconfiguration interactions with the rf front-end/rf transceiver chain. as illustrated in figure </w:t>
      </w:r>
    </w:p>
    <w:p w:rsidR="00761C1B" w:rsidRDefault="00761C1B" w:rsidP="00761C1B">
      <w:r>
        <w:t>SOURCE: Used in EN 303 146-02 V1.2.1, clause 8.1</w:t>
      </w:r>
    </w:p>
    <w:p w:rsidR="00761C1B" w:rsidRDefault="00761C1B" w:rsidP="00761C1B"/>
    <w:p w:rsidR="00761C1B" w:rsidRDefault="00761C1B" w:rsidP="00761C1B">
      <w:r>
        <w:t xml:space="preserve">                                                                                                                                                                                                                                                                                                                                                                                                                                                                                                                                                                                                                                                                                                                                                                                                                                                                                                                                                                                                                                                                                                                                                                                                                                                                                                                                                                                                                                                                                                                                                                                                                                                                                                                                                                                                                                                                                                                                                                                                                                                                                                                                                                                                                                                                                                                                                                                                                                                                                                                                                                                                                                                                                                                                                                                                                                                                                                                                                                                                                                                                                                                                                                                                                                                                                                                                                                                                                                                                                                                                                                                                                                                                                                                                                                                                                                                                                                                                                                                                                                                                                                                                                                                                                                                                                                                                                                                                                                                                                                                                                                                                                                                                                                                                                                                                                                                                                                                                                                                                                                                                                                                                                                                                                                                                                                                                                                                                                                                                                                                                                                                                                                                                                                                                                                                                                                                                                                                                                                                                                                                                                                                                                                                                                                                                                                                                                                                                                                                                                                                                                                                                                                                                                                                                                                                                                                                                                                                                                                                                                                                                                                                                  part 6.2.1 structured type constraint declaration for every structured type definition, there exists one or more structured type constraints. 6.2.2 asn.1 type constraint declaration there are no asn.1 type constraint declarations in this ats. 6.2.3 asp type constraint declaration 6.2.3.1 asn.1 asp type constraint declaration there are no asn.1 asp type constraint declarations in this ats. 6.2.3.2 ttcn asp type constraint declaration the pdus to be sent or received are passed to the ttcn asp constraint declarations fs and fr as parameters of meta type pdu. only if values inside a specific pdu have to be referenced, the use of the meta type pdu is not allowed according to iso/iec 9646-3 [14]. in such cases, different ttcn asp constraint declarations are used which are defined to carry only a specific type of pdu (e.g. establish). tables 4 and 5 show examples of such ttcn asp constraint declarations. table 4: ttcn asp constraint declaration ttcn asp constraint declaration constraint name : dl_data_ind_pstn(user_data: pdu) asp type : dl_data_ind derivation path : comments : parameter name | parameter value | comments user_data |user_data |m detailed comments: base constraint of the asp received from the dsap pco. parameter: user_data: the user_data of this asp (...\...) [the expected end of this definition was beyond the limit of 200 words] </w:t>
      </w:r>
    </w:p>
    <w:p w:rsidR="00761C1B" w:rsidRDefault="00761C1B" w:rsidP="00761C1B">
      <w:r>
        <w:t>SOURCE: Used in EN 301 141-07 V1.1.1, clause 6.2</w:t>
      </w:r>
    </w:p>
    <w:p w:rsidR="00761C1B" w:rsidRDefault="00761C1B" w:rsidP="00761C1B"/>
    <w:p w:rsidR="00761C1B" w:rsidRDefault="00761C1B" w:rsidP="00761C1B">
      <w:r>
        <w:t xml:space="preserve">                                                                                                                                                                                                                                                                                                                                                                                                                                                                                                                                                                                                                                                                                                                                                                                                                                                                                                                                                                                                                                                                                                                                                                                                                                                                                                                                                                                                                                                                                                                                                                                                                                                                                                                                                                                                                                                                                                                                                                                                                                                                                                                                                                                                                                                                                                                                                                                                                                                                                                                                                                                                                                                                                                                                                                                                                                                                                                                                                                                                                                                                                                                                                                                                                                                                                                                                                                                                                                                                                                                                                                                                                                                                                                                                                                                                                                                                                                                                                                                                                                                                                                                                                                                                                                                                                                                                                                                                                                                                                                                                                                                                                                                                                                                                                                                                                                                                                                                                                                                                                                                                                                                                                                                                                                                                                                                                                                                                                                                                                                                                                                                                                                                                                                                                                                                                                                                                                                                                                                                                                                                                                                                                                                                                                                                                                                                                                                                                                                                                                                                                                                                                                                                                                                                                                                                                                                                                                                                                                                                                                                                                                                                                  part this clause describes the naming conventions chosen for the elements of the ats dynamic part. 5.3.1 test case identifier the identifier of a test case (tc) is identical to the corresponding test purpose, as described in table 6. table 6: tc naming convention identifier: in3_&lt;i&gt;_&lt;sss&gt;_&lt;pp&gt;_&lt;cc&gt;_&lt;nn&gt; in3 indicates in capability set 3 &lt;i&gt; = interface: a ssf-scf interface b ssf-srf interface c scf-scf interface &lt;sss&gt; = common set basic basic set for cs3 cph call party handling from capability set 3 srf srf-related functions from capability set 3 &lt;pp&gt; = procedure name such as sf servicefiltering &lt;cc&gt; = test category: bv valid behaviour tests bi invalid behaviour tests bo inopportune behaviour tests &lt;nn&gt; = sequential number: (01-99) example of test case name: in3_a_basic_sf_bv_02 5.3.2 preambles and their naming conventions preambles are used to bring the iut from the initial state to the state where the test takes place. in the cs3 scheme, the set of the preambles forms a tree, which means that in order to reach the state created by preamble p3, it is necessary to execute preamble p1 followed by preambles p2 then p3. the naming convention used reflects the description of the connection view set by executing (...\...) [the expected end of this definition was beyond the limit of 200 words] </w:t>
      </w:r>
    </w:p>
    <w:p w:rsidR="00761C1B" w:rsidRDefault="00761C1B" w:rsidP="00761C1B">
      <w:r>
        <w:t>SOURCE: Used in EN 301 934-01 V1.1.1, clause 5.3 SOURCE: Used in EN 301 934-02 V1.1.1, clause 5.3</w:t>
      </w:r>
    </w:p>
    <w:p w:rsidR="00761C1B" w:rsidRDefault="00761C1B" w:rsidP="00761C1B"/>
    <w:p w:rsidR="00761C1B" w:rsidRDefault="00761C1B" w:rsidP="00761C1B">
      <w:r>
        <w:t xml:space="preserve">                                                                                                                                                                                                                                                                                                                                                                                                                                                                                                                                                                                                                                                                                                                                                                                                                                                                                                                                                                                                                                                                                                                                                                                                                                                                                                                                                                                                                                                                                                                                                                                                                                                                                                                                                                                                                                                                                                                                                                                                                                                                                                                                                                                                                                                                                                                                                                                                                                                                                                                                                                                                                                                                                                                                                                                                                                                                                                                                                                                                                                                                                                                                                                                                                                                                                                                                                                                                                                                                                                                                                                                                                                                                                                                                                                                                                                                                                                                                                                                                                                                                                                                                                                                                                                                                                                                                                                                                                                                                                                                                                                                                                                                                                                                                                                                                                                                                                                                                                                                                                                                                                                                                                                                                                                                                                                                                                                                                                                                                                                                                                                                                                                                                                                                                                                                                                                                                                                                                                                                                                                                                                                                                                                                                                                                                                                                                                                                                                                                                                                                                                                                                                                                                                                                                                                                                                                                                                                                                                                                                                                                                                                                                  part this subclause describes the naming conventions chosen for the elements of the ats dynamic part. 5.1.3.1 test case identifier the identifier of a test case (tc) is identical to the corresponding test purpose, as described in table 6: table 6: tc naming convention identifier: in2_&lt;i&gt;_&lt;sss&gt;_&lt;pp&gt;_&lt;cc&gt;_&lt;nn&gt; in2 indicates in capability set 1 and 2 (cs-1 being in cs-2) &lt;i&gt; = interface: a ssf-scf interface b ssf-srf interface c scf-scf interface &lt;sss&gt; = common set basic basic set for cs-1 complemented for cs-2 cph from capability set 2 ctm from capability set 2 &lt;pp&gt; = procedure name such as sf servicefiltering &lt;cc&gt; = test category: ca capability tests bv valid behaviour tests bi invalid behaviour tests bo inopportune behaviour tests &lt;nn&gt; = sequential number: (01-99) example of test case name: in2_a_basic_sf_bv_02 5.1.3.2 test step identifier the test step identifier refers to a set of ttcn statement used within the test body of a test case. different names can be used according the test step's purpose. 5.1.3.3 preamble identifier a preamble defines a set of ttcn statements needed to carry the iut to a particular state or a particular call configuration situation (call party handling) from which the test case starts. different (...\...) [the expected end of this definition was beyond the limit of 200 words] </w:t>
      </w:r>
    </w:p>
    <w:p w:rsidR="00761C1B" w:rsidRDefault="00761C1B" w:rsidP="00761C1B">
      <w:r>
        <w:t>SOURCE: Used in EN 301 140-0401 V1.1.3, clause 5.1.3</w:t>
      </w:r>
    </w:p>
    <w:p w:rsidR="00761C1B" w:rsidRDefault="00761C1B" w:rsidP="00761C1B"/>
    <w:p w:rsidR="00761C1B" w:rsidRDefault="00761C1B" w:rsidP="00761C1B">
      <w:r>
        <w:t xml:space="preserve">                                                                                                                                                                                                                                                                                                                                                                                                                                                                                                                                                                                                                                                                                                                                                                                                                                                                                                                                                                                                                                                                                                                                                                                                                                                                                                                                                                                                                                                                                                                                                                                                                                                                                                                                                                                                                                                                                                                                                                                                                                                                                                                                                                                                                                                                                                                                                                                                                                                                                                                                                                                                                                                                                                                                                                                                                                                                                                                                                                                                                                                                                                                                                                                                                                                                                                                                                                                                                                                                                                                                                                                                                                                                                                                                                                                                                                                                                                                                                                                                                                                                                                                                                                                                                                                                                                                                                                                                                                                                                                                                                                                                                                                                                                                                                                                                                                                                                                                                                                                                                                                                                                                                                                                                                                                                                                                                                                                                                                                                                                                                                                                                                                                                                                                                                                                                                                                                                                                                                                                                                                                                                                                                                                                                                                                                                                                                                                                                                                                                                                                                                                                                                                                                                                                                                                                                                                                                                                                                                                                                                                                                                                                                  part this subclause describes the naming conventions chosen for the elements of the ats dynamic part. 5.1.3.1 test case identifier there is a one-to-one mapping between the test purposes and the test cases. the identifier of a tc and its corresponding test purpose is described in table 2. table 2: tp identifier naming convention scheme identifier: vb5_&lt;i&gt;_&lt;iut&gt;_&lt;pp&gt;_&lt;cc&gt;_&lt;nn&gt; vb5 vb5.1 reference point specification &lt;i&gt; rtmc protocol at interface &lt;iut&gt; an access network is the iut sn service node is the iut &lt;pp&gt; = procedure identifier like st startup br blocking resource ur unblocking resource sr shut down resource cc vpci consistency check vls verify lspid (sn initiated) vla verify lspid (an initiated) rls reset lspid (sn initiated) rla reset lspid (an initiated) rvs reset vpc (sn initiated) rva reset vpc (an initiated) ceh common error handling &lt;cc&gt; = test category: ca capability tests bv valid behaviour tests bi invalid behaviour tests bo inopportune behaviour tests ti timer tests &lt;nn&gt; = sequential number: (01-99) example of test case name: vb5_rtmc_an_cc_bv_02 5.1.3.2 preamble identifier a preamble defines a set of ttcn statements needed to initialize the iut then carry the iut to a particular state or a particular call configuration situation from which (...\...) [the expected end of this definition was beyond the limit of 200 words] </w:t>
      </w:r>
    </w:p>
    <w:p w:rsidR="00761C1B" w:rsidRDefault="00761C1B" w:rsidP="00761C1B">
      <w:r>
        <w:t>SOURCE: Used in EN 301 005-04 V1.1.2, clause 5.1.3</w:t>
      </w:r>
    </w:p>
    <w:p w:rsidR="00761C1B" w:rsidRDefault="00761C1B" w:rsidP="00761C1B"/>
    <w:p w:rsidR="00761C1B" w:rsidRDefault="00761C1B" w:rsidP="00761C1B">
      <w:r>
        <w:t xml:space="preserve">                                                                                                                                                                                                                                                                                                                                                                                                                                                                                                                                                                                                                                                                                                                                                                                                                                                                                                                                                                                                                                                                                                                                                                                                                                                                                                                                                                                                                                                                                                                                                                                                                                                                                                                                                                                                                                                                                                                                                                                                                                                                                                                                                                                                                                                                                                                                                                                                                                                                                                                                                                                                                                                                                                                                                                                                                                                                                                                                                                                                                                                                                                                                                                                                                                                                                                                                                                                                                                                                                                                                                                                                                                                                                                                                                                                                                                                                                                                                                                                                                                                                                                                                                                                                                                                                                                                                                                                                                                                                                                                                                                                                                                                                                                                                                                                                                                                                                                                                                                                                                                                                                                                                                                                                                                                                                                                                                                                                                                                                                                                                                                                                                                                                                                                                                                                                                                                                                                                                                                                                                                                                                                                                                                                                                                                                                                                                                                                                                                                                                                                                                                                                                                                                                                                                                                                                                                                                                                                                                                                                                                                                                                                                  The pass band measured at the output of the receiver is the frequency band in which the attenuation relative to peak response does not exceed 6 db. </w:t>
      </w:r>
    </w:p>
    <w:p w:rsidR="00761C1B" w:rsidRDefault="00761C1B" w:rsidP="00761C1B">
      <w:r>
        <w:t>SOURCE: Used in EN 300 373-03 V1.2.1, clause 4.4.11.1</w:t>
      </w:r>
    </w:p>
    <w:p w:rsidR="00761C1B" w:rsidRDefault="00761C1B" w:rsidP="00761C1B"/>
    <w:p w:rsidR="00761C1B" w:rsidRDefault="00761C1B" w:rsidP="00761C1B">
      <w:r>
        <w:t xml:space="preserve">                                                                                                                                                                                                                                                                                                                                                                                                                                                                                                                                                                                                                                                                                                                                                                                                                                                                                                                                                                                                                                                                                                                                                                                                                                                                                                                                                                                                                                                                                                                                                                                                                                                                                                                                                                                                                                                                                                                                                                                                                                                                                                                                                                                                                                                                                                                                                                                                                                                                                                                                                                                                                                                                                                                                                                                                                                                                                                                                                                                                                                                                                                                                                                                                                                                                                                                                                                                                                                                                                                                                                                                                                                                                                                                                                                                                                                                                                                                                                                                                                                                                                                                                                                                                                                                                                                                                                                                                                                                                                                                                                                                                                                                                                                                                                                                                                                                                                                                                                                                                                                                                                                                                                                                                                                                                                                                                                                                                                                                                                                                                                                                                                                                                                                                                                                                                                                                                                                                                                                                                                                                                                                                                                                                                                                                                                                                                                                                                                                                                                                                                                                                                                                                                                                                                                                                                                                                                                                                                                                                                                                                                                                                              The pass band measured at the output of the receiver is the frequency band in which the attenuation relative to peak response does not exceed 6 db. </w:t>
      </w:r>
    </w:p>
    <w:p w:rsidR="00761C1B" w:rsidRDefault="00761C1B" w:rsidP="00761C1B">
      <w:r>
        <w:t>SOURCE: Used in EN 303 402 V2.1.1, clause 9.9.1</w:t>
      </w:r>
    </w:p>
    <w:p w:rsidR="00761C1B" w:rsidRDefault="00761C1B" w:rsidP="00761C1B"/>
    <w:p w:rsidR="00761C1B" w:rsidRDefault="00761C1B" w:rsidP="00761C1B">
      <w:r>
        <w:t xml:space="preserve">                                                                                                                                                                                                                                                                                                                                                                                                                                                                                                                                                                                                                                                                                                                                                                                                                                                                                                                                                                                                                                                                                                                                                                                                                                                                                                                                                                                                                                                                                                                                                                                                                                                                                                                                                                                                                                                                                                                                                                                                                                                                                                                                                                                                                                                                                                                                                                                                                                                                                                                                                                                                                                                                                                                                                                                                                                                                                                                                                                                                                                                                                                                                                                                                                                                                                                                                                                                                                                                                                                                                                                                                                                                                                                                                                                                                                                                                                                                                                                                                                                                                                                                                                                                                                                                                                                                                                                                                                                                                                                                                                                                                                                                                                                                                                                                                                                                                                                                                                                                                                                                                                                                                                                                                                                                                                                                                                                                                                                                                                                                                                                                                                                                                                                                                                                                                                                                                                                                                                                                                                                                                                                                                                                                                                                                                                                                                                                                                                                                                                                                                                                                                                                                                                                                                                                                                                                                                                                                                                                                                                                                                                                                              The pass band measured at the output of the receiver, is the frequency band in which the attenuation relative to peak response does not exceed 6 db. </w:t>
      </w:r>
    </w:p>
    <w:p w:rsidR="00761C1B" w:rsidRDefault="00761C1B" w:rsidP="00761C1B">
      <w:r>
        <w:t>SOURCE: Used in EN 300 373-01 V1.4.1, clause 10.4.1</w:t>
      </w:r>
    </w:p>
    <w:p w:rsidR="00761C1B" w:rsidRDefault="00761C1B" w:rsidP="00761C1B"/>
    <w:p w:rsidR="00761C1B" w:rsidRDefault="00761C1B" w:rsidP="00761C1B">
      <w:r>
        <w:t xml:space="preserve">                                                                                                                                                                                                                                                                                                                                                                                                                                                                                                                                                                                                                                                                                                                                                                                                                                                                                                                                                                                                                                                                                                                                                                                                                                                                                                                                                                                                                                                                                                                                                                                                                                                                                                                                                                                                                                                                                                                                                                                                                                                                                                                                                                                                                                                                                                                                                                                                                                                                                                                                                                                                                                                                                                                                                                                                                                                                                                                                                                                                                                                                                                                                                                                                                                                                                                                                                                                                                                                                                                                                                                                                                                                                                                                                                                                                                                                                                                                                                                                                                                                                                                                                                                                                                                                                                                                                                                                                                                                                                                                                                                                                                                                                                                                                                                                                                                                                                                                                                                                                                                                                                                                                                                                                                                                                                                                                                                                                                                                                                                                                                                                                                                                                                                                                                                                                                                                                                                                                                                                                                                                                                                                                                                                                                                                                                                                                                                                                                                                                                                                                                                                                                                                                                                                                                                                                                                                                                                                                                                                                                                                                                                                              passed via interface if.den.1 for the request type appdenm_update for the application request type appdenm_update, table 3 defines data being exchanged via the interface if.den.1. table 3: data passed via the interface if.den.1 for appdenm_update category data definition (see note 7) remarks data passed from application to den basic service actionid or other applicable identifier actionid or other applicable identifier for which the update is detected (see note 1). {denm.denm.management.actionid} as specified in annex a. event update detection time {denm.denm.management.detectiontime} as specified in annex a. event position {denm.denm.management.eventposition} as specified in annex a. event validity duration {denm.denm.management.validityduration} as specified in annex a. optional (see note 2) repetition duration duration of the denm repetition in units of milliseconds, denoted as repetitionduration. optional (see note 2 and note 3) transmission interval {denm.denm.management.transmissioninterval} as specified in annex a. optional (see note 2 and note 4) repetition interval interval of denm repetition in units of milliseconds, denoted as repetitioninterval. optional (see note 2 and note 3) information contained in the situation container {denm.denm.situation} as specified in annex a. optional (see note 2) information contained in the location container {denm.denm.location} as specified in annex a. optional (see note 2) information contained in the à la (...\...) [the expected end of this definition was beyond the limit of 200 words] </w:t>
      </w:r>
    </w:p>
    <w:p w:rsidR="00761C1B" w:rsidRDefault="00761C1B" w:rsidP="00761C1B">
      <w:r>
        <w:t>SOURCE: Used in EN 302 637-03 V1.2.2, clause 5.4.1.3</w:t>
      </w:r>
    </w:p>
    <w:p w:rsidR="00761C1B" w:rsidRDefault="00761C1B" w:rsidP="00761C1B"/>
    <w:p w:rsidR="00761C1B" w:rsidRDefault="00761C1B" w:rsidP="00761C1B">
      <w:r>
        <w:t xml:space="preserve">                                                                                                                                                                                                                                                                                                                                                                                                                                                                                                                                                                                                                                                                                                                                                                                                                                                                                                                                                                                                                                                                                                                                                                                                                                                                                                                                                                                                                                                                                                                                                                                                                                                                                                                                                                                                                                                                                                                                                                                                                                                                                                                                                                                                                                                                                                                                                                                                                                                                                                                                                                                                                                                                                                                                                                                                                                                                                                                                                                                                                                                                                                                                                                                                                                                                                                                                                                                                                                                                                                                                                                                                                                                                                                                                                                                                                                                                                                                                                                                                                                                                                                                                                                                                                                                                                                                                                                                                                                                                                                                                                                                                                                                                                                                                                                                                                                                                                                                                                                                                                                                                                                                                                                                                                                                                                                                                                                                                                                                                                                                                                                                                                                                                                                                                                                                                                                                                                                                                                                                                                                                                                                                                                                                                                                                                                                                                                                                                                                                                                                                                                                                                                                                                                                                                                                                                                                                                                                                                                                                                                                                                                                                                  passed via interface if.den.2 for received denm at the receiving its-s, the den basic service may provide the received denm content in whole or in part to its-s applications via the interface if.den.2. the list of data passed via the interface if.den.2 from the den basic service may vary depending to the its application needs. alternatively, its-s applications may receive denm information via the ldm database as described in clause 5.2. table 5 provides an example of data passed via if.den.2. table 5: data passed via the interface if.den.2 category data definition (see note 2) remarks data passed from den basic service to its-s applications denm {denm} in whole or in part as specified in annex a. optional (see note 1) note 1: applicable if its-s application of the receiving its-s requests the content of received denm. note 2: data format is up to implementation. </w:t>
      </w:r>
    </w:p>
    <w:p w:rsidR="00761C1B" w:rsidRDefault="00761C1B" w:rsidP="00761C1B">
      <w:r>
        <w:t>SOURCE: Used in EN 302 637-03 V1.2.2, clause 5.4.1.5</w:t>
      </w:r>
    </w:p>
    <w:p w:rsidR="00761C1B" w:rsidRDefault="00761C1B" w:rsidP="00761C1B"/>
    <w:p w:rsidR="00761C1B" w:rsidRDefault="00761C1B" w:rsidP="00761C1B">
      <w:r>
        <w:t xml:space="preserve">                                                                                                                                                                                                                                                                                                                                                                                                                                                                                                                                                                                                                                                                                                                                                                                                                                                                                                                                                                                                                                                                                                                                                                                                                                                                                                                                                                                                                                                                                                                                                                                                                                                                                                                                                                                                                                                                                                                                                                                                                                                                                                                                                                                                                                                                                                                                                                                                                                                                                                                                                                                                                                                                                                                                                                                                                                                                                                                                                                                                                                                                                                                                                                                                                                                                                                                                                                                                                                                                                                                                                                                                                                                                                                                                                                                                                                                                                                                                                                                                                                                                                                                                                                                                                                                                                                                                                                                                                                                                                                                                                                                                                                                                                                                                                                                                                                                                                                                                                                                                                                                                                                                                                                                                                                                                                                                                                                                                                                                                                                                                                                                                                                                                                                                                                                                                                                                                                                                                                                                                                                                                                                                                                                                                                                                                                                                                                                                                                                                                                                                                                                                                                                                                                                                                                                                                                                                                                                                                                                                                                                                                                                                                  The peak power density shall be as defined in en 300 328-1 [4], clause 5.2.2. </w:t>
      </w:r>
    </w:p>
    <w:p w:rsidR="00761C1B" w:rsidRDefault="00761C1B" w:rsidP="00761C1B">
      <w:r>
        <w:t>SOURCE: Used in EN 300 328-02 V1.2.1, clause 4.2.2.1</w:t>
      </w:r>
    </w:p>
    <w:p w:rsidR="00761C1B" w:rsidRDefault="00761C1B" w:rsidP="00761C1B"/>
    <w:p w:rsidR="00761C1B" w:rsidRDefault="00761C1B" w:rsidP="00761C1B">
      <w:r>
        <w:t xml:space="preserve">                                                                                                                                                                                                                                                                                                                                                                                                                                                                                                                                                                                                                                                                                                                                                                                                                                                                                                                                                                                                                                                                                                                                                                                                                                                                                                                                                                                                                                                                                                                                                                                                                                                                                                                                                                                                                                                                                                                                                                                                                                                                                                                                                                                                                                                                                                                                                                                                                                                                                                                                                                                                                                                                                                                                                                                                                                                                                                                                                                                                                                                                                                                                                                                                                                                                                                                                                                                                                                                                                                                                                                                                                                                                                                                                                                                                                                                                                                                                                                                                                                                                                                                                                                                                                                                                                                                                                                                                                                                                                                                                                                                                                                                                                                                                                                                                                                                                                                                                                                                                                                                                                                                                                                                                                                                                                                                                                                                                                                                                                                                                                                                                                                                                                                                                                                                                                                                                                                                                                                                                                                                                                                                                                                                                                                                                                                                                                                                                                                                                                                                                                                                                                                                                                                                                                                                                                                                                                                                                                                                                                                                                                                                              The peak power specified as e.i.r.p. contained within a 50 mhz bandwidth at the frequency at which the highest mean radiated power occurs, radiated in the direction of the maximum level under the specified conditions of measurement. </w:t>
      </w:r>
    </w:p>
    <w:p w:rsidR="00761C1B" w:rsidRDefault="00761C1B" w:rsidP="00761C1B">
      <w:r>
        <w:t>SOURCE: Used in EN 302 065 V1.2.1, clause 4.1.3.1</w:t>
      </w:r>
    </w:p>
    <w:p w:rsidR="00761C1B" w:rsidRDefault="00761C1B" w:rsidP="00761C1B"/>
    <w:p w:rsidR="00761C1B" w:rsidRDefault="00761C1B" w:rsidP="00761C1B">
      <w:r>
        <w:t xml:space="preserve">                                                                                                                                                                                                                                                                                                                                                                                                                                                                                                                                                                                                                                                                                                                                                                                                                                                                                                                                                                                                                                                                                                                                                                                                                                                                                                                                                                                                                                                                                                                                                                                                                                                                                                                                                                                                                                                                                                                                                                                                                                                                                                                                                                                                                                                                                                                                                                                                                                                                                                                                                                                                                                                                                                                                                                                                                                                                                                                                                                                                                                                                                                                                                                                                                                                                                                                                                                                                                                                                                                                                                                                                                                                                                                                                                                                                                                                                                                                                                                                                                                                                                                                                                                                                                                                                                                                                                                                                                                                                                                                                                                                                                                                                                                                                                                                                                                                                                                                                                                                                                                                                                                                                                                                                                                                                                                                                                                                                                                                                                                                                                                                                                                                                                                                                                                                                                                                                                                                                                                                                                                                                                                                                                                                                                                                                                                                                                                                                                                                                                                                                                                                                                                                                                                                                                                                                                                                                                                                                                                                                                                                                                                                              The performance at high input levels (noise free operation) is defined by the bit error ratio (continuous bit stream) or the number of messages lost or corrupted at levels significantly above the maximum usable sensitivity. </w:t>
      </w:r>
    </w:p>
    <w:p w:rsidR="00761C1B" w:rsidRDefault="00761C1B" w:rsidP="00761C1B">
      <w:r>
        <w:t>SOURCE: Used in EN 300 390 V2.1.1, clause 8.2.1 SOURCE: Used in EN 300 390-01 V1.2.1, clause 9.2.1</w:t>
      </w:r>
    </w:p>
    <w:p w:rsidR="00761C1B" w:rsidRDefault="00761C1B" w:rsidP="00761C1B"/>
    <w:p w:rsidR="00761C1B" w:rsidRDefault="00761C1B" w:rsidP="00761C1B">
      <w:r>
        <w:t xml:space="preserve">                                                                                                                                                                                                                                                                                                                                                                                                                                                                                                                                                                                                                                                                                                                                                                                                                                                                                                                                                                                                                                                                                                                                                                                                                                                                                                                                                                                                                                                                                                                                                                                                                                                                                                                                                                                                                                                                                                                                                                                                                                                                                                                                                                                                                                                                                                                                                                                                                                                                                                                                                                                                                                                                                                                                                                                                                                                                                                                                                                                                                                                                                                                                                                                                                                                                                                                                                                                                                                                                                                                                                                                                                                                                                                                                                                                                                                                                                                                                                                                                                                                                                                                                                                                                                                                                                                                                                                                                                                                                                                                                                                                                                                                                                                                                                                                                                                                                                                                                                                                                                                                                                                                                                                                                                                                                                                                                                                                                                                                                                                                                                                                                                                                                                                                                                                                                                                                                                                                                                                                                                                                                                                                                                                                                                                                                                                                                                                                                                                                                                                                                                                                                                                                                                                                                                                                                                                                                                                                                                                                                                                                                                                                              The permitted range of operating frequencies includes all frequencies on which the equipment may operate within an assigned frequency band. the operating frequency range shall be declared by the manufacturer. the range of frequencies, determined by clause 7.1.2, table 9, shall be specified in the test report. </w:t>
      </w:r>
    </w:p>
    <w:p w:rsidR="00761C1B" w:rsidRDefault="00761C1B" w:rsidP="00761C1B">
      <w:r>
        <w:t>SOURCE: Used in EN 302 686 V1.1.1, clause 7.2.1</w:t>
      </w:r>
    </w:p>
    <w:p w:rsidR="00761C1B" w:rsidRDefault="00761C1B" w:rsidP="00761C1B"/>
    <w:p w:rsidR="00761C1B" w:rsidRDefault="00761C1B" w:rsidP="00761C1B">
      <w:r>
        <w:t xml:space="preserve">                                                                                                                                                                                                                                                                                                                                                                                                                                                                                                                                                                                                                                                                                                                                                                                                                                                                                                                                                                                                                                                                                                                                                                                                                                                                                                                                                                                                                                                                                                                                                                                                                                                                                                                                                                                                                                                                                                                                                                                                                                                                                                                                                                                                                                                                                                                                                                                                                                                                                                                                                                                                                                                                                                                                                                                                                                                                                                                                                                                                                                                                                                                                                                                                                                                                                                                                                                                                                                                                                                                                                                                                                                                                                                                                                                                                                                                                                                                                                                                                                                                                                                                                                                                                                                                                                                                                                                                                                                                                                                                                                                                                                                                                                                                                                                                                                                                                                                                                                                                                                                                                                                                                                                                                                                                                                                                                                                                                                                                                                                                                                                                                                                                                                                                                                                                                                                                                                                                                                                                                                                                                                                                                                                                                                                                                                                                                                                                                                                                                                                                                                                                                                                                                                                                                                                                                                                                                                                                                                                                                                                                                                                                              The permitted range of operating frequencies includes all frequencies on which the equipment may operate within an assigned frequency band. the operating frequency range shall be declared by the manufacturer. the range of frequencies, determined by clause 7.2, shall be specified in the test report. </w:t>
      </w:r>
    </w:p>
    <w:p w:rsidR="00761C1B" w:rsidRDefault="00761C1B" w:rsidP="00761C1B">
      <w:r>
        <w:t>SOURCE: Used in EN 300 440-01 V1.6.1, clause 7.2.1</w:t>
      </w:r>
    </w:p>
    <w:p w:rsidR="00761C1B" w:rsidRDefault="00761C1B" w:rsidP="00761C1B"/>
    <w:p w:rsidR="00761C1B" w:rsidRDefault="00761C1B" w:rsidP="00761C1B">
      <w:r>
        <w:t xml:space="preserve">                                                                                                                                                                                                                                                                                                                                                                                                                                                                                                                                                                                                                                                                                                                                                                                                                                                                                                                                                                                                                                                                                                                                                                                                                                                                                                                                                                                                                                                                                                                                                                                                                                                                                                                                                                                                                                                                                                                                                                                                                                                                                                                                                                                                                                                                                                                                                                                                                                                                                                                                                                                                                                                                                                                                                                                                                                                                                                                                                                                                                                                                                                                                                                                                                                                                                                                                                                                                                                                                                                                                                                                                                                                                                                                                                                                                                                                                                                                                                                                                                                                                                                                                                                                                                                                                                                                                                                                                                                                                                                                                                                                                                                                                                                                                                                                                                                                                                                                                                                                                                                                                                                                                                                                                                                                                                                                                                                                                                                                                                                                                                                                                                                                                                                                                                                                                                                                                                                                                                                                                                                                                                                                                                                                                                                                                                                                                                                                                                                                                                                                                                                                                                                                                                                                                                                                                                                                                                                                                                                                                                                                                                                                              The permitted range of operating frequencies includes all frequencies on which the equipment may operate within an assigned frequency band. the operating frequency range shall be declared by the provider. the range of frequencies, determined by clause 7.1.4.2.2, shall be specified in the test report. </w:t>
      </w:r>
    </w:p>
    <w:p w:rsidR="00761C1B" w:rsidRDefault="00761C1B" w:rsidP="00761C1B">
      <w:r>
        <w:t>SOURCE: Used in EN 302 288-01 V1.6.1, clause 7.1.4.2.1</w:t>
      </w:r>
    </w:p>
    <w:p w:rsidR="00761C1B" w:rsidRDefault="00761C1B" w:rsidP="00761C1B"/>
    <w:p w:rsidR="00761C1B" w:rsidRDefault="00761C1B" w:rsidP="00761C1B">
      <w:r>
        <w:t xml:space="preserve">                                                                                                                                                                                                                                                                                                                                                                                                                                                                                                                                                                                                                                                                                                                                                                                                                                                                                                                                                                                                                                                                                                                                                                                                                                                                                                                                                                                                                                                                                                                                                                                                                                                                                                                                                                                                                                                                                                                                                                                                                                                                                                                                                                                                                                                                                                                                                                                                                                                                                                                                                                                                                                                                                                                                                                                                                                                                                                                                                                                                                                                                                                                                                                                                                                                                                                                                                                                                                                                                                                                                                                                                                                                                                                                                                                                                                                                                                                                                                                                                                                                                                                                                                                                                                                                                                                                                                                                                                                                                                                                                                                                                                                                                                                                                                                                                                                                                                                                                                                                                                                                                                                                                                                                                                                                                                                                                                                                                                                                                                                                                                                                                                                                                                                                                                                                                                                                                                                                                                                                                                                                                                                                                                                                                                                                                                                                                                                                                                                                                                                                                                                                                                                                                                                                                                                                                                                                                                                                                                                                                                                                                                                                              The permitted range of operating frequencies is the frequency range over which the equipment is authorized to operate. </w:t>
      </w:r>
    </w:p>
    <w:p w:rsidR="00761C1B" w:rsidRDefault="00761C1B" w:rsidP="00761C1B">
      <w:r>
        <w:t>SOURCE: Used in EN 300 330-01 V1.8.1, clause 7.3.1 SOURCE: Used in EN 301 091 V1.1.1, clause 7.1.1 SOURCE: Used in EN 302 264-01 V1.1.1, clause 7.1.1.1 SOURCE: Used in EN 302 288-01 V1.6.1, clause 7.1.1.1 SOURCE: Used in EN 302 435-01 V1.3.1, clause 8.2.1 SOURCE: Used in EN 302 498-01 V1.1.1, clause 8.2.1</w:t>
      </w:r>
    </w:p>
    <w:p w:rsidR="00761C1B" w:rsidRDefault="00761C1B" w:rsidP="00761C1B"/>
    <w:p w:rsidR="00761C1B" w:rsidRDefault="00761C1B" w:rsidP="00761C1B">
      <w:r>
        <w:t xml:space="preserve">                                                                                                                                                                                                                                                                                                                                                                                                                                                                                                                                                                                                                                                                                                                                                                                                                                                                                                                                                                                                                                                                                                                                                                                                                                                                                                                                                                                                                                                                                                                                                                                                                                                                                                                                                                                                                                                                                                                                                                                                                                                                                                                                                                                                                                                                                                                                                                                                                                                                                                                                                                                                                                                                                                                                                                                                                                                                                                                                                                                                                                                                                                                                                                                                                                                                                                                                                                                                                                                                                                                                                                                                                                                                                                                                                                                                                                                                                                                                                                                                                                                                                                                                                                                                                                                                                                                                                                                                                                                                                                                                                                                                                                                                                                                                                                                                                                                                                                                                                                                                                                                                                                                                                                                                                                                                                                                                                                                                                                                                                                                                                                                                                                                                                                                                                                                                                                                                                                                                                                                                                                                                                                                                                                                                                                                                                                                                                                                                                                                                                                                                                                                                                                                                                                                                                                                                                                                                                                                                                                                                                                                                                                                              The permitted range of operating frequencies is the frequency range over which the equipment is authorized to operate. this can also be seen as occupied bandwidth (obw) of the decive. the permitted range of operating frequencies includes all frequencies on which the equipment may operate within an assigned frequency band. if the operating frequency range cannot be measured it shall be declared by the manufacturer. the lowest operating frequency can be defined as fl, the highest operating frequency can be defined as fh. if the device can work in different modes and different frequency ranges this frequencies should be reported for each mode and frequency range. </w:t>
      </w:r>
    </w:p>
    <w:p w:rsidR="00761C1B" w:rsidRDefault="00761C1B" w:rsidP="00761C1B">
      <w:r>
        <w:t>SOURCE: Used in EN 305 550-01 V1.2.1, clause 7.3.1</w:t>
      </w:r>
    </w:p>
    <w:p w:rsidR="00761C1B" w:rsidRDefault="00761C1B" w:rsidP="00761C1B"/>
    <w:p w:rsidR="00761C1B" w:rsidRDefault="00761C1B" w:rsidP="00761C1B">
      <w:r>
        <w:t xml:space="preserve">                                                                                                                                                                                                                                                                                                                                                                                                                                                                                                                                                                                                                                                                                                                                                                                                                                                                                                                                                                                                                                                                                                                                                                                                                                                                                                                                                                                                                                                                                                                                                                                                                                                                                                                                                                                                                                                                                                                                                                                                                                                                                                                                                                                                                                                                                                                                                                                                                                                                                                                                                                                                                                                                                                                                                                                                                                                                                                                                                                                                                                                                                                                                                                                                                                                                                                                                                                                                                                                                                                                                                                                                                                                                                                                                                                                                                                                                                                                                                                                                                                                                                                                                                                                                                                                                                                                                                                                                                                                                                                                                                                                                                                                                                                                                                                                                                                                                                                                                                                                                                                                                                                                                                                                                                                                                                                                                                                                                                                                                                                                                                                                                                                                                                                                                                                                                                                                                                                                                                                                                                                                                                                                                                                                                                                                                                                                                                                                                                                                                                                                                                                                                                                                                                                                                                                                                                                                                                                                                                                                                                                                                                                                              phase deviation is the difference between the instantaneous phase of the modulated radio-frequency and the phase of the unmodulated carrier. </w:t>
      </w:r>
    </w:p>
    <w:p w:rsidR="00761C1B" w:rsidRDefault="00761C1B" w:rsidP="00761C1B">
      <w:r>
        <w:t>SOURCE: Used in EN 300 066 V1.3.1, clause 7.7.1</w:t>
      </w:r>
    </w:p>
    <w:p w:rsidR="00761C1B" w:rsidRDefault="00761C1B" w:rsidP="00761C1B"/>
    <w:p w:rsidR="00761C1B" w:rsidRDefault="00761C1B" w:rsidP="00761C1B">
      <w:r>
        <w:t xml:space="preserve">                                                                                                                                                                                                                                                                                                                                                                                                                                                                                                                                                                                                                                                                                                                                                                                                                                                                                                                                                                                                                                                                                                                                                                                                                                                                                                                                                                                                                                                                                                                                                                                                                                                                                                                                                                                                                                                                                                                                                                                                                                                                                                                                                                                                                                                                                                                                                                                                                                                                                                                                                                                                                                                                                                                                                                                                                                                                                                                                                                                                                                                                                                                                                                                                                                                                                                                                                                                                                                                                                                                                                                                                                                                                                                                                                                                                                                                                                                                                                                                                                                                                                                                                                                                                                                                                                                                                                                                                                                                                                                                                                                                                                                                                                                                                                                                                                                                                                                                                                                                                                                                                                                                                                                                                                                                                                                                                                                                                                                                                                                                                                                                                                                                                                                                                                                                                                                                                                                                                                                                                                                                                                                                                                                                                                                                                                                                                                                                                                                                                                                                                                                                                                                                                                                                                                                                                                                                                                                                                                                                                                                                                                                                                  The picture presentation contains the radar picture, nautical data and other attributes. to be better distinguishable picture parts can have different brilliances, different styles or different colours. </w:t>
      </w:r>
    </w:p>
    <w:p w:rsidR="00761C1B" w:rsidRDefault="00761C1B" w:rsidP="00761C1B">
      <w:r>
        <w:t>SOURCE: Used in EN 302 194 V2.1.1, clause 8.4.3.1</w:t>
      </w:r>
    </w:p>
    <w:p w:rsidR="00761C1B" w:rsidRDefault="00761C1B" w:rsidP="00761C1B"/>
    <w:p w:rsidR="00761C1B" w:rsidRDefault="00761C1B" w:rsidP="00761C1B">
      <w:r>
        <w:t xml:space="preserve">                                                                                                                                                                                                                                                                                                                                                                                                                                                                                                                                                                                                                                                                                                                                                                                                                                                                                                                                                                                                                                                                                                                                                                                                                                                                                                                                                                                                                                                                                                                                                                                                                                                                                                                                                                                                                                                                                                                                                                                                                                                                                                                                                                                                                                                                                                                                                                                                                                                                                                                                                                                                                                                                                                                                                                                                                                                                                                                                                                                                                                                                                                                                                                                                                                                                                                                                                                                                                                                                                                                                                                                                                                                                                                                                                                                                                                                                                                                                                                                                                                                                                                                                                                                                                                                                                                                                                                                                                                                                                                                                                                                                                                                                                                                                                                                                                                                                                                                                                                                                                                                                                                                                                                                                                                                                                                                                                                                                                                                                                                                                                                                                                                                                                                                                                                                                                                                                                                                                                                                                                                                                                                                                                                                                                                                                                                                                                                                                                                                                                                                                                                                                                                                                                                                                                                                                                                                                                                                                                                                                                                                                                                                              The picture presentation contains the radar picture, nautical data and other attributes. to be better distinguishable picture parts can have different brilliances, different styles or different colours. </w:t>
      </w:r>
    </w:p>
    <w:p w:rsidR="00761C1B" w:rsidRDefault="00761C1B" w:rsidP="00761C1B">
      <w:r>
        <w:t>SOURCE: Used in EN 302 194-01 V1.1.2, clause 7.4.3.1</w:t>
      </w:r>
    </w:p>
    <w:p w:rsidR="00761C1B" w:rsidRDefault="00761C1B" w:rsidP="00761C1B"/>
    <w:p w:rsidR="00761C1B" w:rsidRDefault="00761C1B" w:rsidP="00761C1B">
      <w:r>
        <w:t xml:space="preserve">                                                                                                                                                                                                                                                                                                                                                                                                                                                                                                                                                                                                                                                                                                                                                                                                                                                                                                                                                                                                                                                                                                                                                                                                                                                                                                                                                                                                                                                                                                                                                                                                                                                                                                                                                                                                                                                                                                                                                                                                                                                                                                                                                                                                                                                                                                                                                                                                                                                                                                                                                                                                                                                                                                                                                                                                                                                                                                                                                                                                                                                                                                                                                                                                                                                                                                                                                                                                                                                                                                                                                                                                                                                                                                                                                                                                                                                                                                                                                                                                                                                                                                                                                                                                                                                                                                                                                                                                                                                                                                                                                                                                                                                                                                                                                                                                                                                                                                                                                                                                                                                                                                                                                                                                                                                                                                                                                                                                                                                                                                                                                                                                                                                                                                                                                                                                                                                                                                                                                                                                                                                                                                                                                                                                                                                                                                                                                                                                                                                                                                                                                                                                                                                                                                                                                                                                                                                                                                                                                                                                                                                                                                                              The power flatness is the variation of the power over each operating frequency band. </w:t>
      </w:r>
    </w:p>
    <w:p w:rsidR="00761C1B" w:rsidRDefault="00761C1B" w:rsidP="00761C1B">
      <w:r>
        <w:t>SOURCE: Used in EN 302 480 V2.1.1, clause 4.2.5.2.1</w:t>
      </w:r>
    </w:p>
    <w:p w:rsidR="00761C1B" w:rsidRDefault="00761C1B" w:rsidP="00761C1B"/>
    <w:p w:rsidR="00761C1B" w:rsidRDefault="00761C1B" w:rsidP="00761C1B">
      <w:r>
        <w:t xml:space="preserve">                                                                                                                                                                                                                                                                                                                                                                                                                                                                                                                                                                                                                                                                                                                                                                                                                                                                                                                                                                                                                                                                                                                                                                                                                                                                                                                                                                                                                                                                                                                                                                                                                                                                                                                                                                                                                                                                                                                                                                                                                                                                                                                                                                                                                                                                                                                                                                                                                                                                                                                                                                                                                                                                                                                                                                                                                                                                                                                                                                                                                                                                                                                                                                                                                                                                                                                                                                                                                                                                                                                                                                                                                                                                                                                                                                                                                                                                                                                                                                                                                                                                                                                                                                                                                                                                                                                                                                                                                                                                                                                                                                                                                                                                                                                                                                                                                                                                                                                                                                                                                                                                                                                                                                                                                                                                                                                                                                                                                                                                                                                                                                                                                                                                                                                                                                                                                                                                                                                                                                                                                                                                                                                                                                                                                                                                                                                                                                                                                                                                                                                                                                                                                                                                                                                                                                                                                                                                                                                                                                                                                                                                                                                              power for phase modulation is defined as the average power, measured through tetra filter, refer to clause b.1.2.2 defined in etsi en 300 392-2 [1], clause 5.5, over the useful part of the burst as defined in etsi en 300 392-2 [1], clause 9. power for qam is defined as the sum of the powers of each of the sub-carriers within the rf channel bandwidth. for each sub-carrier, reference power is defined as the average power, measured at symbol time through the square root raised cosine filter defined in etsi en 300 392-2 [1], clause 5.16, over the pilot and sync symbols within the qam burst as defined in etsi en 300 392-2 [1], clause 9. for a bursted transmission, power for qam and phase modulation is further defined by transmitter output power versus time. </w:t>
      </w:r>
    </w:p>
    <w:p w:rsidR="00761C1B" w:rsidRDefault="00761C1B" w:rsidP="00761C1B">
      <w:r>
        <w:t>SOURCE: Used in EN 300 394-01 V3.3.1, clause 7.1.1.1</w:t>
      </w:r>
    </w:p>
    <w:p w:rsidR="00761C1B" w:rsidRDefault="00761C1B" w:rsidP="00761C1B"/>
    <w:p w:rsidR="00761C1B" w:rsidRDefault="00761C1B" w:rsidP="00761C1B">
      <w:r>
        <w:t xml:space="preserve">                                                                                                                                                                                                                                                                                                                                                                                                                                                                                                                                                                                                                                                                                                                                                                                                                                                                                                                                                                                                                                                                                                                                                                                                                                                                                                                                                                                                                                                                                                                                                                                                                                                                                                                                                                                                                                                                                                                                                                                                                                                                                                                                                                                                                                                                                                                                                                                                                                                                                                                                                                                                                                                                                                                                                                                                                                                                                                                                                                                                                                                                                                                                                                                                                                                                                                                                                                                                                                                                                                                                                                                                                                                                                                                                                                                                                                                                                                                                                                                                                                                                                                                                                                                                                                                                                                                                                                                                                                                                                                                                                                                                                                                                                                                                                                                                                                                                                                                                                                                                                                                                                                                                                                                                                                                                                                                                                                                                                                                                                                                                                                                                                                                                                                                                                                                                                                                                                                                                                                                                                                                                                                                                                                                                                                                                                                                                                                                                                                                                                                                                                                                                                                                                                                                                                                                                                                                                                                                                                                                                                                                                                                                                  The power spectral density (psd) is the mean e.i.r.p. spectral density during transmission bursts. </w:t>
      </w:r>
    </w:p>
    <w:p w:rsidR="00761C1B" w:rsidRDefault="00761C1B" w:rsidP="00761C1B">
      <w:r>
        <w:t>SOURCE: Used in EN 302 571 V2.1.1, clause 4.2.3.1</w:t>
      </w:r>
    </w:p>
    <w:p w:rsidR="00761C1B" w:rsidRDefault="00761C1B" w:rsidP="00761C1B"/>
    <w:p w:rsidR="00761C1B" w:rsidRDefault="00761C1B" w:rsidP="00761C1B">
      <w:r>
        <w:t xml:space="preserve">                                                                                                                                                                                                                                                                                                                                                                                                                                                                                                                                                                                                                                                                                                                                                                                                                                                                                                                                                                                                                                                                                                                                                                                                                                                                                                                                                                                                                                                                                                                                                                                                                                                                                                                                                                                                                                                                                                                                                                                                                                                                                                                                                                                                                                                                                                                                                                                                                                                                                                                                                                                                                                                                                                                                                                                                                                                                                                                                                                                                                                                                                                                                                                                                                                                                                                                                                                                                                                                                                                                                                                                                                                                                                                                                                                                                                                                                                                                                                                                                                                                                                                                                                                                                                                                                                                                                                                                                                                                                                                                                                                                                                                                                                                                                                                                                                                                                                                                                                                                                                                                                                                                                                                                                                                                                                                                                                                                                                                                                                                                                                                                                                                                                                                                                                                                                                                                                                                                                                                                                                                                                                                                                                                                                                                                                                                                                                                                                                                                                                                                                                                                                                                                                                                                                                                                                                                                                                                                                                                                                                                                                                                                              The power spectral density (psd) is the mean equivalent isotropically radiated power (e.i.r.p.) spectral density in a 1 mhz bandwidth during a transmission burst. </w:t>
      </w:r>
    </w:p>
    <w:p w:rsidR="00761C1B" w:rsidRDefault="00761C1B" w:rsidP="00761C1B">
      <w:r>
        <w:t>SOURCE: Used in EN 300 328 V2.1.1, clause 4.3.2.3.2</w:t>
      </w:r>
    </w:p>
    <w:p w:rsidR="00761C1B" w:rsidRDefault="00761C1B" w:rsidP="00761C1B"/>
    <w:p w:rsidR="00761C1B" w:rsidRDefault="00761C1B" w:rsidP="00761C1B">
      <w:r>
        <w:t xml:space="preserve">                                                                                                                                                                                                                                                                                                                                                                                                                                                                                                                                                                                                                                                                                                                                                                                                                                                                                                                                                                                                                                                                                                                                                                                                                                                                                                                                                                                                                                                                                                                                                                                                                                                                                                                                                                                                                                                                                                                                                                                                                                                                                                                                                                                                                                                                                                                                                                                                                                                                                                                                                                                                                                                                                                                                                                                                                                                                                                                                                                                                                                                                                                                                                                                                                                                                                                                                                                                                                                                                                                                                                                                                                                                                                                                                                                                                                                                                                                                                                                                                                                                                                                                                                                                                                                                                                                                                                                                                                                                                                                                                                                                                                                                                                                                                                                                                                                                                                                                                                                                                                                                                                                                                                                                                                                                                                                                                                                                                                                                                                                                                                                                                                                                                                                                                                                                                                                                                                                                                                                                                                                                                                                                                                                                                                                                                                                                                                                                                                                                                                                                                                                                                                                                                                                                                                                                                                                                                                                                                                                                                                                                                                                                              The power spectral density is the mean equivalent isotropic radiated power (e.i.r.p) spectral density in dbm per mhz during a transmission. </w:t>
      </w:r>
    </w:p>
    <w:p w:rsidR="00761C1B" w:rsidRDefault="00761C1B" w:rsidP="00761C1B">
      <w:r>
        <w:t>SOURCE: Used in EN 305 550-01 V1.2.1, clause 7.1.1</w:t>
      </w:r>
    </w:p>
    <w:p w:rsidR="00761C1B" w:rsidRDefault="00761C1B" w:rsidP="00761C1B"/>
    <w:p w:rsidR="00761C1B" w:rsidRDefault="00761C1B" w:rsidP="00761C1B">
      <w:r>
        <w:t xml:space="preserve">                                                                                                                                                                                                                                                                                                                                                                                                                                                                                                                                                                                                                                                                                                                                                                                                                                                                                                                                                                                                                                                                                                                                                                                                                                                                                                                                                                                                                                                                                                                                                                                                                                                                                                                                                                                                                                                                                                                                                                                                                                                                                                                                                                                                                                                                                                                                                                                                                                                                                                                                                                                                                                                                                                                                                                                                                                                                                                                                                                                                                                                                                                                                                                                                                                                                                                                                                                                                                                                                                                                                                                                                                                                                                                                                                                                                                                                                                                                                                                                                                                                                                                                                                                                                                                                                                                                                                                                                                                                                                                                                                                                                                                                                                                                                                                                                                                                                                                                                                                                                                                                                                                                                                                                                                                                                                                                                                                                                                                                                                                                                                                                                                                                                                                                                                                                                                                                                                                                                                                                                                                                                                                                                                                                                                                                                                                                                                                                                                                                                                                                                                                                                                                                                                                                                                                                                                                                                                                                                                                                                                                                                                                                              The present clause applies only to receive only equipment. note: spurious radiations in standby/reception mode are measured under clause 7.5.2. spurious radiations from the receiver are components at any frequency, radiated by the equipment and antenna. the level of spurious radiations shall be measured by: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300 433-01 V1.3.1, clause 8.4.1</w:t>
      </w:r>
    </w:p>
    <w:p w:rsidR="00761C1B" w:rsidRDefault="00761C1B" w:rsidP="00761C1B"/>
    <w:p w:rsidR="00761C1B" w:rsidRDefault="00761C1B" w:rsidP="00761C1B">
      <w:r>
        <w:t xml:space="preserve">                                                                                                                                                                                                                                                                                                                                                                                                                                                                                                                                                                                                                                                                                                                                                                                                                                                                                                                                                                                                                                                                                                                                                                                                                                                                                                                                                                                                                                                                                                                                                                                                                                                                                                                                                                                                                                                                                                                                                                                                                                                                                                                                                                                                                                                                                                                                                                                                                                                                                                                                                                                                                                                                                                                                                                                                                                                                                                                                                                                                                                                                                                                                                                                                                                                                                                                                                                                                                                                                                                                                                                                                                                                                                                                                                                                                                                                                                                                                                                                                                                                                                                                                                                                                                                                                                                                                                                                                                                                                                                                                                                                                                                                                                                                                                                                                                                                                                                                                                                                                                                                                                                                                                                                                                                                                                                                                                                                                                                                                                                                                                                                                                                                                                                                                                                                                                                                                                                                                                                                                                                                                                                                                                                                                                                                                                                                                                                                                                                                                                                                                                                                                                                                                                                                                                                                                                                                                                                                                                                                                                                                                                                                              primitives at the dmv-sap the lower mac provides services to the upper mac via the dmv-sap. tables 18 and 19 respectively show the correspondence between service primitives at the dmv-sap and the associated parameters. table 18: correspondence between the upper and lower mac at the dmv-sap upper mac service primitive lower mac service primitive (dmv-sap) dma-unitdata request or dmd-unitdata request dmv-unitdata request dma-report indication or dma-unitdata indication or dmc-report indication or dmd-unitdata indication dmv-unitdata indication the information contained in the primitive description table which follows corresponds to the following key: key: m: mandatory; c: conditional; o: optional; -: not used. table 19: parameters used in the dmv-unitdata primitive parameter request indication mac block m m mac block length (note) m m logical channel (note) m m crc pass/fail indication (note) - m dm colour code (dcc) (note) m - received signal strength (note) - o report (note) - c note: not sent over the air interface. many of the parameters exchanged at the dmv-sap are not sent over the air interface but may be deduced from the physical layer transmission or reception. for example, the colour code is not sent as part of the information content, but modifies the information (...\...) [the expected end of this definition was beyond the limit of 200 words] </w:t>
      </w:r>
    </w:p>
    <w:p w:rsidR="00761C1B" w:rsidRDefault="00761C1B" w:rsidP="00761C1B">
      <w:r>
        <w:t>SOURCE: Used in EN 300 396-03 V1.4.1, clause 8.2.2</w:t>
      </w:r>
    </w:p>
    <w:p w:rsidR="00761C1B" w:rsidRDefault="00761C1B" w:rsidP="00761C1B"/>
    <w:p w:rsidR="00761C1B" w:rsidRDefault="00761C1B" w:rsidP="00761C1B">
      <w:r>
        <w:t xml:space="preserve">                                                                                                                                                                                                                                                                                                                                                                                                                                                                                                                                                                                                                                                                                                                                                                                                                                                                                                                                                                                                                                                                                                                                                                                                                                                                                                                                                                                                                                                                                                                                                                                                                                                                                                                                                                                                                                                                                                                                                                                                                                                                                                                                                                                                                                                                                                                                                                                                                                                                                                                                                                                                                                                                                                                                                                                                                                                                                                                                                                                                                                                                                                                                                                                                                                                                                                                                                                                                                                                                                                                                                                                                                                                                                                                                                                                                                                                                                                                                                                                                                                                                                                                                                                                                                                                                                                                                                                                                                                                                                                                                                                                                                                                                                                                                                                                                                                                                                                                                                                                                                                                                                                                                                                                                                                                                                                                                                                                                                                                                                                                                                                                                                                                                                                                                                                                                                                                                                                                                                                                                                                                                                                                                                                                                                                                                                                                                                                                                                                                                                                                                                                                                                                                                                                                                                                                                                                                                                                                                                                                                                                                                                                                                  procedure when fe2 receives a define pdu from fe3 or fe7, fe2 shall check that the user is authorized to make the definition by calling define_cad before the ss-cad restrictions are set for the tetra addresses specified. the result of the definition procedure shall then be sent back to the requesting entity in a define ack pdu. </w:t>
      </w:r>
    </w:p>
    <w:p w:rsidR="00761C1B" w:rsidRDefault="00761C1B" w:rsidP="00761C1B">
      <w:r>
        <w:t>SOURCE: Used in EN 300 392-1206 V1.3.1, clause 6.5.3.4</w:t>
      </w:r>
    </w:p>
    <w:p w:rsidR="00761C1B" w:rsidRDefault="00761C1B" w:rsidP="00761C1B"/>
    <w:p w:rsidR="00761C1B" w:rsidRDefault="00761C1B" w:rsidP="00761C1B">
      <w:r>
        <w:t xml:space="preserve">                                                                                                                                                                                                                                                                                                                                                                                                                                                                                                                                                                                                                                                                                                                                                                                                                                                                                                                                                                                                                                                                                                                                                                                                                                                                                                                                                                                                                                                                                                                                                                                                                                                                                                                                                                                                                                                                                                                                                                                                                                                                                                                                                                                                                                                                                                                                                                                                                                                                                                                                                                                                                                                                                                                                                                                                                                                                                                                                                                                                                                                                                                                                                                                                                                                                                                                                                                                                                                                                                                                                                                                                                                                                                                                                                                                                                                                                                                                                                                                                                                                                                                                                                                                                                                                                                                                                                                                                                                                                                                                                                                                                                                                                                                                                                                                                                                                                                                                                                                                                                                                                                                                                                                                                                                                                                                                                                                                                                                                                                                                                                                                                                                                                                                                                                                                                                                                                                                                                                                                                                                                                                                                                                                                                                                                                                                                                                                                                                                                                                                                                                                                                                                                                                                                                                                                                                                                                                                                                                                                                                                                                                                                                  The protection of receiver antenna input circuits is the ability of the antenna input to withstand large voltages for a specified time. </w:t>
      </w:r>
    </w:p>
    <w:p w:rsidR="00761C1B" w:rsidRDefault="00761C1B" w:rsidP="00761C1B">
      <w:r>
        <w:t>SOURCE: Used in EN 301 033 V1.4.1, clause 8.11.1</w:t>
      </w:r>
    </w:p>
    <w:p w:rsidR="00761C1B" w:rsidRDefault="00761C1B" w:rsidP="00761C1B"/>
    <w:p w:rsidR="00761C1B" w:rsidRDefault="00761C1B" w:rsidP="00761C1B">
      <w:r>
        <w:t xml:space="preserve">                                                                                                                                                                                                                                                                                                                                                                                                                                                                                                                                                                                                                                                                                                                                                                                                                                                                                                                                                                                                                                                                                                                                                                                                                                                                                                                                                                                                                                                                                                                                                                                                                                                                                                                                                                                                                                                                                                                                                                                                                                                                                                                                                                                                                                                                                                                                                                                                                                                                                                                                                                                                                                                                                                                                                                                                                                                                                                                                                                                                                                                                                                                                                                                                                                                                                                                                                                                                                                                                                                                                                                                                                                                                                                                                                                                                                                                                                                                                                                                                                                                                                                                                                                                                                                                                                                                                                                                                                                                                                                                                                                                                                                                                                                                                                                                                                                                                                                                                                                                                                                                                                                                                                                                                                                                                                                                                                                                                                                                                                                                                                                                                                                                                                                                                                                                                                                                                                                                                                                                                                                                                                                                                                                                                                                                                                                                                                                                                                                                                                                                                                                                                                                                                                                                                                                                                                                                                                                                                                                                                                                                                                                                              protection of the input circuits is defined as the ability of the equipment to withstand excessive voltages applied to the input circuit. </w:t>
      </w:r>
    </w:p>
    <w:p w:rsidR="00761C1B" w:rsidRDefault="00761C1B" w:rsidP="00761C1B">
      <w:r>
        <w:t>SOURCE: Used in EN 300 065-03 V1.2.1, clause 4.4.1.1</w:t>
      </w:r>
    </w:p>
    <w:p w:rsidR="00761C1B" w:rsidRDefault="00761C1B" w:rsidP="00761C1B"/>
    <w:p w:rsidR="00761C1B" w:rsidRDefault="00761C1B" w:rsidP="00761C1B">
      <w:r>
        <w:t xml:space="preserve">                                                                                                                                                                                                                                                                                                                                                                                                                                                                                                                                                                                                                                                                                                                                                                                                                                                                                                                                                                                                                                                                                                                                                                                                                                                                                                                                                                                                                                                                                                                                                                                                                                                                                                                                                                                                                                                                                                                                                                                                                                                                                                                                                                                                                                                                                                                                                                                                                                                                                                                                                                                                                                                                                                                                                                                                                                                                                                                                                                                                                                                                                                                                                                                                                                                                                                                                                                                                                                                                                                                                                                                                                                                                                                                                                                                                                                                                                                                                                                                                                                                                                                                                                                                                                                                                                                                                                                                                                                                                                                                                                                                                                                                                                                                                                                                                                                                                                                                                                                                                                                                                                                                                                                                                                                                                                                                                                                                                                                                                                                                                                                                                                                                                                                                                                                                                                                                                                                                                                                                                                                                                                                                                                                                                                                                                                                                                                                                                                                                                                                                                                                                                                                                                                                                                                                                                                                                                                                                                                                                                                                                                                                                                  The protection of the input circuits is the ability of the antenna input to stand large voltages for a specified time. </w:t>
      </w:r>
    </w:p>
    <w:p w:rsidR="00761C1B" w:rsidRDefault="00761C1B" w:rsidP="00761C1B">
      <w:r>
        <w:t>SOURCE: Used in EN 300 373-01 V1.4.1, clause 10.17.1</w:t>
      </w:r>
    </w:p>
    <w:p w:rsidR="00761C1B" w:rsidRDefault="00761C1B" w:rsidP="00761C1B"/>
    <w:p w:rsidR="00761C1B" w:rsidRDefault="00761C1B" w:rsidP="00761C1B">
      <w:r>
        <w:t xml:space="preserve">                                                                                                                                                                                                                                                                                                                                                                                                                                                                                                                                                                                                                                                                                                                                                                                                                                                                                                                                                                                                                                                                                                                                                                                                                                                                                                                                                                                                                                                                                                                                                                                                                                                                                                                                                                                                                                                                                                                                                                                                                                                                                                                                                                                                                                                                                                                                                                                                                                                                                                                                                                                                                                                                                                                                                                                                                                                                                                                                                                                                                                                                                                                                                                                                                                                                                                                                                                                                                                                                                                                                                                                                                                                                                                                                                                                                                                                                                                                                                                                                                                                                                                                                                                                                                                                                                                                                                                                                                                                                                                                                                                                                                                                                                                                                                                                                                                                                                                                                                                                                                                                                                                                                                                                                                                                                                                                                                                                                                                                                                                                                                                                                                                                                                                                                                                                                                                                                                                                                                                                                                                                                                                                                                                                                                                                                                                                                                                                                                                                                                                                                                                                                                                                                                                                                                                                                                                                                                                                                                                                                                                                                                                                              The protection of the input circuits is the ability of the antenna input to stand large voltages for a specified time. </w:t>
      </w:r>
    </w:p>
    <w:p w:rsidR="00761C1B" w:rsidRDefault="00761C1B" w:rsidP="00761C1B">
      <w:r>
        <w:t>SOURCE: Used in EN 300 373-03 V1.2.1, clause 4.4.18.1 SOURCE: Used in EN 303 402 V2.1.1, clause 9.16.1</w:t>
      </w:r>
    </w:p>
    <w:p w:rsidR="00761C1B" w:rsidRDefault="00761C1B" w:rsidP="00761C1B"/>
    <w:p w:rsidR="00761C1B" w:rsidRDefault="00761C1B" w:rsidP="00761C1B">
      <w:r>
        <w:t xml:space="preserve">                                                                                                                                                                                                                                                                                                                                                                                                                                                                                                                                                                                                                                                                                                                                                                                                                                                                                                                                                                                                                                                                                                                                                                                                                                                                                                                                                                                                                                                                                                                                                                                                                                                                                                                                                                                                                                                                                                                                                                                                                                                                                                                                                                                                                                                                                                                                                                                                                                                                                                                                                                                                                                                                                                                                                                                                                                                                                                                                                                                                                                                                                                                                                                                                                                                                                                                                                                                                                                                                                                                                                                                                                                                                                                                                                                                                                                                                                                                                                                                                                                                                                                                                                                                                                                                                                                                                                                                                                                                                                                                                                                                                                                                                                                                                                                                                                                                                                                                                                                                                                                                                                                                                                                                                                                                                                                                                                                                                                                                                                                                                                                                                                                                                                                                                                                                                                                                                                                                                                                                                                                                                                                                                                                                                                                                                                                                                                                                                                                                                                                                                                                                                                                                                                                                                                                                                                                                                                                                                                                                                                                                                                                                              The protection of the transmitter represents the ability of the transmitter to be protected against malfunction due to faults in the antenna system. this shall be the first test applied to a transmitter. </w:t>
      </w:r>
    </w:p>
    <w:p w:rsidR="00761C1B" w:rsidRDefault="00761C1B" w:rsidP="00761C1B">
      <w:r>
        <w:t>SOURCE: Used in EN 300 676 V1.3.1, clause 7.1.1 SOURCE: Used in EN 300 676-01 V1.5.1, clause 7.1.1 SOURCE: Used in EN 302 617 V2.3.1, clause 4.5.1 SOURCE: Used in EN 302 617-01 V1.1.1, clause 7.1.1</w:t>
      </w:r>
    </w:p>
    <w:p w:rsidR="00761C1B" w:rsidRDefault="00761C1B" w:rsidP="00761C1B"/>
    <w:p w:rsidR="00761C1B" w:rsidRDefault="00761C1B" w:rsidP="00761C1B">
      <w:r>
        <w:t xml:space="preserve">                                                                                                                                                                                                                                                                                                                                                                                                                                                                                                                                                                                                                                                                                                                                                                                                                                                                                                                                                                                                                                                                                                                                                                                                                                                                                                                                                                                                                                                                                                                                                                                                                                                                                                                                                                                                                                                                                                                                                                                                                                                                                                                                                                                                                                                                                                                                                                                                                                                                                                                                                                                                                                                                                                                                                                                                                                                                                                                                                                                                                                                                                                                                                                                                                                                                                                                                                                                                                                                                                                                                                                                                                                                                                                                                                                                                                                                                                                                                                                                                                                                                                                                                                                                                                                                                                                                                                                                                                                                                                                                                                                                                                                                                                                                                                                                                                                                                                                                                                                                                                                                                                                                                                                                                                                                                                                                                                                                                                                                                                                                                                                                                                                                                                                                                                                                                                                                                                                                                                                                                                                                                                                                                                                                                                                                                                                                                                                                                                                                                                                                                                                                                                                                                                                                                                                                                                                                                                                                                                                                                                                                                                                                              The purpose of the squelch facility is to mute the receiver audio output signal when the level of the signal at the receiver antenna port is less than a given value. </w:t>
      </w:r>
    </w:p>
    <w:p w:rsidR="00761C1B" w:rsidRDefault="00761C1B" w:rsidP="00761C1B">
      <w:r>
        <w:t>SOURCE: Used in EN 300 698 V2.2.1, clause 9.12.1 SOURCE: Used in EN 300 698-01 V1.4.1, clause 9.12.1</w:t>
      </w:r>
    </w:p>
    <w:p w:rsidR="00761C1B" w:rsidRDefault="00761C1B" w:rsidP="00761C1B"/>
    <w:p w:rsidR="00761C1B" w:rsidRDefault="00761C1B" w:rsidP="00761C1B">
      <w:r>
        <w:t xml:space="preserve">                                                                                                                                                                                                                                                                                                                                                                                                                                                                                                                                                                                                                                                                                                                                                                                                                                                                                                                                                                                                                                                                                                                                                                                                                                                                                                                                                                                                                                                                                                                                                                                                                                                                                                                                                                                                                                                                                                                                                                                                                                                                                                                                                                                                                                                                                                                                                                                                                                                                                                                                                                                                                                                                                                                                                                                                                                                                                                                                                                                                                                                                                                                                                                                                                                                                                                                                                                                                                                                                                                                                                                                                                                                                                                                                                                                                                                                                                                                                                                                                                                                                                                                                                                                                                                                                                                                                                                                                                                                                                                                                                                                                                                                                                                                                                                                                                                                                                                                                                                                                                                                                                                                                                                                                                                                                                                                                                                                                                                                                                                                                                                                                                                                                                                                                                                                                                                                                                                                                                                                                                                                                                                                                                                                                                                                                                                                                                                                                                                                                                                                                                                                                                                                                                                                                                                                                                                                                                                                                                                                                                                                                                                                              The purpose of the squelch facility is to mute the receiver audio output signal when the level of the signal at the receiver input is less than a given value. </w:t>
      </w:r>
    </w:p>
    <w:p w:rsidR="00761C1B" w:rsidRDefault="00761C1B" w:rsidP="00761C1B">
      <w:r>
        <w:t>SOURCE: Used in EN 300 162-01 V1.4.1, clause 9.12.1 SOURCE: Used in EN 300 676 V1.3.1, clause 8.11.1 SOURCE: Used in EN 300 676-01 V1.5.1, clause 8.11.1 SOURCE: Used in EN 300 698-03 V1.2.1, clause 4.4.12.1 SOURCE: Used in EN 301 025 V2.2.1, clause 9.12.1 SOURCE: Used in EN 301 025-01 V1.5.1, clause 9.12.1 SOURCE: Used in EN 301 178 V2.2.1, clause 9.12.1 SOURCE: Used in EN 301 178-01 V1.4.1, clause 9.12.1 SOURCE: Used in EN 301 466 V1.2.1, clause 9.13.1 SOURCE: Used in EN 302 617-01 V1.1.1, clause 8.11.1 SOURCE: Used in EN 302 885 V2.2.1, clause 9.12.1 SOURCE: Used in EN 302 885-01 V1.3.1, clause 9.12.1</w:t>
      </w:r>
    </w:p>
    <w:p w:rsidR="00761C1B" w:rsidRDefault="00761C1B" w:rsidP="00761C1B"/>
    <w:p w:rsidR="00761C1B" w:rsidRDefault="00761C1B" w:rsidP="00761C1B">
      <w:r>
        <w:t xml:space="preserve">                                                                                                                                                                                                                                                                                                                                                                                                                                                                                                                                                                                                                                                                                                                                                                                                                                                                                                                                                                                                                                                                                                                                                                                                                                                                                                                                                                                                                                                                                                                                                                                                                                                                                                                                                                                                                                                                                                                                                                                                                                                                                                                                                                                                                                                                                                                                                                                                                                                                                                                                                                                                                                                                                                                                                                                                                                                                                                                                                                                                                                                                                                                                                                                                                                                                                                                                                                                                                                                                                                                                                                                                                                                                                                                                                                                                                                                                                                                                                                                                                                                                                                                                                                                                                                                                                                                                                                                                                                                                                                                                                                                                                                                                                                                                                                                                                                                                                                                                                                                                                                                                                                                                                                                                                                                                                                                                                                                                                                                                                                                                                                                                                                                                                                                                                                                                                                                                                                                                                                                                                                                                                                                                                                                                                                                                                                                                                                                                                                                                                                                                                                                                                                                                                                                                                                                                                                                                                                                                                                                                                                                                                                                              The purpose of the test to measure against requirements for intra base station system intermodulation attenuation is to verify that the level of intermodulation products produced inside the rx and tx bands (due to the leakage of rf power between transmitters that are operating in close vicinity of each other inside the bss, or are combined to feed a single antenna) do not exceed the specified limit. </w:t>
      </w:r>
    </w:p>
    <w:p w:rsidR="00761C1B" w:rsidRDefault="00761C1B" w:rsidP="00761C1B">
      <w:r>
        <w:t>SOURCE: Used in EN 301 502 V12.5.1, clause 4.2.7.1</w:t>
      </w:r>
    </w:p>
    <w:p w:rsidR="00761C1B" w:rsidRDefault="00761C1B" w:rsidP="00761C1B"/>
    <w:p w:rsidR="00761C1B" w:rsidRDefault="00761C1B" w:rsidP="00761C1B">
      <w:r>
        <w:t xml:space="preserve">                                                                                                                                                                                                                                                                                                                                                                                                                                                                                                                                                                                                                                                                                                                                                                                                                                                                                                                                                                                                                                                                                                                                                                                                                                                                                                                                                                                                                                                                                                                                                                                                                                                                                                                                                                                                                                                                                                                                                                                                                                                                                                                                                                                                                                                                                                                                                                                                                                                                                                                                                                                                                                                                                                                                                                                                                                                                                                                                                                                                                                                                                                                                                                                                                                                                                                                                                                                                                                                                                                                                                                                                                                                                                                                                                                                                                                                                                                                                                                                                                                                                                                                                                                                                                                                                                                                                                                                                                                                                                                                                                                                                                                                                                                                                                                                                                                                                                                                                                                                                                                                                                                                                                                                                                                                                                                                                                                                                                                                                                                                                                                                                                                                                                                                                                                                                                                                                                                                                                                                                                                                                                                                                                                                                                                                                                                                                                                                                                                                                                                                                                                                                                                                                                                                                                                                                                                                                                                                                                                                                                                                                                                                              The purpose of the test to measure against requirements for wideband noise and intra bss intermodulation attenuation in multicarrier operation is to verify that the level of intermodulation products produced inside the relevant tx bands for a bts belonging to a multicarrier bts class does not exceed the specified limit when multiple carriers are active. </w:t>
      </w:r>
    </w:p>
    <w:p w:rsidR="00761C1B" w:rsidRDefault="00761C1B" w:rsidP="00761C1B">
      <w:r>
        <w:t>SOURCE: Used in EN 301 502 V12.5.1, clause 4.2.8.1</w:t>
      </w:r>
    </w:p>
    <w:p w:rsidR="00761C1B" w:rsidRDefault="00761C1B" w:rsidP="00761C1B"/>
    <w:p w:rsidR="00761C1B" w:rsidRDefault="00761C1B" w:rsidP="00761C1B">
      <w:r>
        <w:t xml:space="preserve">                                                                                                                                                                                                                                                                                                                                                                                                                                                                                                                                                                                                                                                                                                                                                                                                                                                                                                                                                                                                                                                                                                                                                                                                                                                                                                                                                                                                                                                                                                                                                                                                                                                                                                                                                                                                                                                                                                                                                                                                                                                                                                                                                                                                                                                                                                                                                                                                                                                                                                                                                                                                                                                                                                                                                                                                                                                                                                                                                                                                                                                                                                                                                                                                                                                                                                                                                                                                                                                                                                                                                                                                                                                                                                                                                                                                                                                                                                                                                                                                                                                                                                                                                                                                                                                                                                                                                                                                                                                                                                                                                                                                                                                                                                                                                                                                                                                                                                                                                                                                                                                                                                                                                                                                                                                                                                                                                                                                                                                                                                                                                                                                                                                                                                                                                                                                                                                                                                                                                                                                                                                                                                                                                                                                                                                                                                                                                                                                                                                                                                                                                                                                                                                                                                                                                                                                                                                                                                                                                                                                                                                                                                                              The purpose of the test to measure against requirements intermodulation attenuation is to verify that the rf transmit equipment is able to restrict the generation of signals in its non-linear elements caused by the presence of the rf output from the transmitter and an interfering signal reaching the transmitter via its antenna to below specified levels. </w:t>
      </w:r>
    </w:p>
    <w:p w:rsidR="00761C1B" w:rsidRDefault="00761C1B" w:rsidP="00761C1B">
      <w:r>
        <w:t>SOURCE: Used in EN 301 502 V12.5.1, clause 4.2.6.1</w:t>
      </w:r>
    </w:p>
    <w:p w:rsidR="00761C1B" w:rsidRDefault="00761C1B" w:rsidP="00761C1B"/>
    <w:p w:rsidR="00761C1B" w:rsidRDefault="00761C1B" w:rsidP="00761C1B">
      <w:r>
        <w:t xml:space="preserve">                                                                                                                                                                                                                                                                                                                                                                                                                                                                                                                                                                                                                                                                                                                                                                                                                                                                                                                                                                                                                                                                                                                                                                                                                                                                                                                                                                                                                                                                                                                                                                                                                                                                                                                                                                                                                                                                                                                                                                                                                                                                                                                                                                                                                                                                                                                                                                                                                                                                                                                                                                                                                                                                                                                                                                                                                                                                                                                                                                                                                                                                                                                                                                                                                                                                                                                                                                                                                                                                                                                                                                                                                                                                                                                                                                                                                                                                                                                                                                                                                                                                                                                                                                                                                                                                                                                                                                                                                                                                                                                                                                                                                                                                                                                                                                                                                                                                                                                                                                                                                                                                                                                                                                                                                                                                                                                                                                                                                                                                                                                                                                                                                                                                                                                                                                                                                                                                                                                                                                                                                                                                                                                                                                                                                                                                                                                                                                                                                                                                                                                                                                                                                                                                                                                                                                                                                                                                                                                                                                                                                                                                                                                              The purpose of the test to measure against spectrum due to modulation and wideband noise requirements is to verify that the output rf spectrum due to modulation and wideband noise does not exceed the specified levels for an individual transceiver. </w:t>
      </w:r>
    </w:p>
    <w:p w:rsidR="00761C1B" w:rsidRDefault="00761C1B" w:rsidP="00761C1B">
      <w:r>
        <w:t>SOURCE: Used in EN 301 502 V12.5.1, clause 4.2.4.1.1</w:t>
      </w:r>
    </w:p>
    <w:p w:rsidR="00761C1B" w:rsidRDefault="00761C1B" w:rsidP="00761C1B"/>
    <w:p w:rsidR="00761C1B" w:rsidRDefault="00761C1B" w:rsidP="00761C1B">
      <w:r>
        <w:t xml:space="preserve">                                                                                                                                                                                                                                                                                                                                                                                                                                                                                                                                                                                                                                                                                                                                                                                                                                                                                                                                                                                                                                                                                                                                                                                                                                                                                                                                                                                                                                                                                                                                                                                                                                                                                                                                                                                                                                                                                                                                                                                                                                                                                                                                                                                                                                                                                                                                                                                                                                                                                                                                                                                                                                                                                                                                                                                                                                                                                                                                                                                                                                                                                                                                                                                                                                                                                                                                                                                                                                                                                                                                                                                                                                                                                                                                                                                                                                                                                                                                                                                                                                                                                                                                                                                                                                                                                                                                                                                                                                                                                                                                                                                                                                                                                                                                                                                                                                                                                                                                                                                                                                                                                                                                                                                                                                                                                                                                                                                                                                                                                                                                                                                                                                                                                                                                                                                                                                                                                                                                                                                                                                                                                                                                                                                                                                                                                                                                                                                                                                                                                                                                                                                                                                                                                                                                                                                                                                                                                                                                                                                                                                                                                                                              The purpose of the test to measure against switching transients spectrum requirements is to verify that the output rf spectrum due to switching transients does not exceed the specified limits. </w:t>
      </w:r>
    </w:p>
    <w:p w:rsidR="00761C1B" w:rsidRDefault="00761C1B" w:rsidP="00761C1B">
      <w:r>
        <w:t>SOURCE: Used in EN 301 502 V12.5.1, clause 4.2.4.2.1</w:t>
      </w:r>
    </w:p>
    <w:p w:rsidR="00761C1B" w:rsidRDefault="00761C1B" w:rsidP="00761C1B"/>
    <w:p w:rsidR="00761C1B" w:rsidRDefault="00761C1B" w:rsidP="00761C1B">
      <w:r>
        <w:t xml:space="preserve">                                                                                                                                                                                                                                                                                                                                                                                                                                                                                                                                                                                                                                                                                                                                                                                                                                                                                                                                                                                                                                                                                                                                                                                                                                                                                                                                                                                                                                                                                                                                                                                                                                                                                                                                                                                                                                                                                                                                                                                                                                                                                                                                                                                                                                                                                                                                                                                                                                                                                                                                                                                                                                                                                                                                                                                                                                                                                                                                                                                                                                                                                                                                                                                                                                                                                                                                                                                                                                                                                                                                                                                                                                                                                                                                                                                                                                                                                                                                                                                                                                                                                                                                                                                                                                                                                                                                                                                                                                                                                                                                                                                                                                                                                                                                                                                                                                                                                                                                                                                                                                                                                                                                                                                                                                                                                                                                                                                                                                                                                                                                                                                                                                                                                                                                                                                                                                                                                                                                                                                                                                                                                                                                                                                                                                                                                                                                                                                                                                                                                                                                                                                                                                                                                                                                                                                                                                                                                                                                                                                                                                                                                                                              The px of the transmitter is the maximum value of the output pep for any condition of modulation. the rated maximum power of the transmitter is that declared by the manufacturer. </w:t>
      </w:r>
    </w:p>
    <w:p w:rsidR="00761C1B" w:rsidRDefault="00761C1B" w:rsidP="00761C1B">
      <w:r>
        <w:t>SOURCE: Used in EN 301 166 V2.1.1, clause 7.1.1 SOURCE: Used in EN 301 166-01 V1.3.1, clause 7.1.1 SOURCE: Used in EN 301 783 V2.1.1, clause 5.1.1 SOURCE: Used in EN 301 783-01 V1.2.1, clause 5.1.1</w:t>
      </w:r>
    </w:p>
    <w:p w:rsidR="00761C1B" w:rsidRDefault="00761C1B" w:rsidP="00761C1B"/>
    <w:p w:rsidR="00761C1B" w:rsidRDefault="00761C1B" w:rsidP="00761C1B">
      <w:r>
        <w:t xml:space="preserve">                                                                                                                                                                                                                                                                                                                                                                                                                                                                                                                                                                                                                                                                                                                                                                                                                                                                                                                                                                                                                                                                                                                                                                                                                                                                                                                                                                                                                                                                                                                                                                                                                                                                                                                                                                                                                                                                                                                                                                                                                                                                                                                                                                                                                                                                                                                                                                                                                                                                                                                                                                                                                                                                                                                                                                                                                                                                                                                                                                                                                                                                                                                                                                                                                                                                                                                                                                                                                                                                                                                                                                                                                                                                                                                                                                                                                                                                                                                                                                                                                                                                                                                                                                                                                                                                                                                                                                                                                                                                                                                                                                                                                                                                                                                                                                                                                                                                                                                                                                                                                                                                                                                                                                                                                                                                                                                                                                                                                                                                                                                                                                                                                                                                                                                                                                                                                                                                                                                                                                                                                                                                                                                                                                                                                                                                                                                                                                                                                                                                                                                                                                                                                                                                                                                                                                                                                                                                                                                                                                                                                                                                                                                              The px of the transmitter is the maximum value of the output pep for any condition of modulation. the rated maximum power of the transmitter is that declared by the supplier. </w:t>
      </w:r>
    </w:p>
    <w:p w:rsidR="00761C1B" w:rsidRDefault="00761C1B" w:rsidP="00761C1B">
      <w:r>
        <w:t>SOURCE: Used in EN 302 561 V2.1.1, clause 7.1.1</w:t>
      </w:r>
    </w:p>
    <w:p w:rsidR="00761C1B" w:rsidRDefault="00761C1B" w:rsidP="00761C1B"/>
    <w:p w:rsidR="00761C1B" w:rsidRDefault="00761C1B" w:rsidP="00761C1B">
      <w:r>
        <w:t xml:space="preserve">                                                                                                                                                                                                                                                                                                                                                                                                                                                                                                                                                                                                                                                                                                                                                                                                                                                                                                                                                                                                                                                                                                                                                                                                                                                                                                                                                                                                                                                                                                                                                                                                                                                                                                                                                                                                                                                                                                                                                                                                                                                                                                                                                                                                                                                                                                                                                                                                                                                                                                                                                                                                                                                                                                                                                                                                                                                                                                                                                                                                                                                                                                                                                                                                                                                                                                                                                                                                                                                                                                                                                                                                                                                                                                                                                                                                                                                                                                                                                                                                                                                                                                                                                                                                                                                                                                                                                                                                                                                                                                                                                                                                                                                                                                                                                                                                                                                                                                                                                                                                                                                                                                                                                                                                                                                                                                                                                                                                                                                                                                                                                                                                                                                                                                                                                                                                                                                                                                                                                                                                                                                                                                                                                                                                                                                                                                                                                                                                                                                                                                                                                                                                                                                                                                                                                                                                                                                                                                                                                                                                                                                                                                                              The px of the transmitter is the maximum value of the output power of the transmitter, i.e. the peak envelope power of the transmitter, for any condition of modulation. the rated maximum power of the transmitter is that declared by the manufacturer. </w:t>
      </w:r>
    </w:p>
    <w:p w:rsidR="00761C1B" w:rsidRDefault="00761C1B" w:rsidP="00761C1B">
      <w:r>
        <w:t>SOURCE: Used in EN 303 039 V2.1.2, clause 7.1.1</w:t>
      </w:r>
    </w:p>
    <w:p w:rsidR="00761C1B" w:rsidRDefault="00761C1B" w:rsidP="00761C1B"/>
    <w:p w:rsidR="00761C1B" w:rsidRDefault="00761C1B" w:rsidP="00761C1B">
      <w:r>
        <w:t xml:space="preserve">                                                                                                                                                                                                                                                                                                                                                                                                                                                                                                                                                                                                                                                                                                                                                                                                                                                                                                                                                                                                                                                                                                                                                                                                                                                                                                                                                                                                                                                                                                                                                                                                                                                                                                                                                                                                                                                                                                                                                                                                                                                                                                                                                                                                                                                                                                                                                                                                                                                                                                                                                                                                                                                                                                                                                                                                                                                                                                                                                                                                                                                                                                                                                                                                                                                                                                                                                                                                                                                                                                                                                                                                                                                                                                                                                                                                                                                                                                                                                                                                                                                                                                                                                                                                                                                                                                                                                                                                                                                                                                                                                                                                                                                                                                                                                                                                                                                                                                                                                                                                                                                                                                                                                                                                                                                                                                                                                                                                                                                                                                                                                                                                                                                                                                                                                                                                                                                                                                                                                                                                                                                                                                                                                                                                                                                                                                                                                                                                                                                                                                                                                                                                                                                                                                                                                                                                                                                                                                                                                                                                                                                                                                                              The radar operating frequency shall be as defined in en 302 194-1 [3], clause 7.9.2.1. </w:t>
      </w:r>
    </w:p>
    <w:p w:rsidR="00761C1B" w:rsidRDefault="00761C1B" w:rsidP="00761C1B">
      <w:r>
        <w:t>SOURCE: Used in EN 302 194-02 V1.1.2, clause 4.2.2.1</w:t>
      </w:r>
    </w:p>
    <w:p w:rsidR="00761C1B" w:rsidRDefault="00761C1B" w:rsidP="00761C1B"/>
    <w:p w:rsidR="00761C1B" w:rsidRDefault="00761C1B" w:rsidP="00761C1B">
      <w:r>
        <w:t xml:space="preserve">                                                                                                                                                                                                                                                                                                                                                                                                                                                                                                                                                                                                                                                                                                                                                                                                                                                                                                                                                                                                                                                                                                                                                                                                                                                                                                                                                                                                                                                                                                                                                                                                                                                                                                                                                                                                                                                                                                                                                                                                                                                                                                                                                                                                                                                                                                                                                                                                                                                                                                                                                                                                                                                                                                                                                                                                                                                                                                                                                                                                                                                                                                                                                                                                                                                                                                                                                                                                                                                                                                                                                                                                                                                                                                                                                                                                                                                                                                                                                                                                                                                                                                                                                                                                                                                                                                                                                                                                                                                                                                                                                                                                                                                                                                                                                                                                                                                                                                                                                                                                                                                                                                                                                                                                                                                                                                                                                                                                                                                                                                                                                                                                                                                                                                                                                                                                                                                                                                                                                                                                                                                                                                                                                                                                                                                                                                                                                                                                                                                                                                                                                                                                                                                                                                                                                                                                                                                                                                                                                                                                                                                                                                                              The radar radiated emissions shall be as defined in en 302 194-1 [3], clause 7.8.3.1. </w:t>
      </w:r>
    </w:p>
    <w:p w:rsidR="00761C1B" w:rsidRDefault="00761C1B" w:rsidP="00761C1B">
      <w:r>
        <w:t>SOURCE: Used in EN 302 194-02 V1.1.2, clause 4.2.1.1</w:t>
      </w:r>
    </w:p>
    <w:p w:rsidR="00761C1B" w:rsidRDefault="00761C1B" w:rsidP="00761C1B"/>
    <w:p w:rsidR="00761C1B" w:rsidRDefault="00761C1B" w:rsidP="00761C1B">
      <w:r>
        <w:t xml:space="preserve">                                                                                                                                                                                                                                                                                                                                                                                                                                                                                                                                                                                                                                                                                                                                                                                                                                                                                                                                                                                                                                                                                                                                                                                                                                                                                                                                                                                                                                                                                                                                                                                                                                                                                                                                                                                                                                                                                                                                                                                                                                                                                                                                                                                                                                                                                                                                                                                                                                                                                                                                                                                                                                                                                                                                                                                                                                                                                                                                                                                                                                                                                                                                                                                                                                                                                                                                                                                                                                                                                                                                                                                                                                                                                                                                                                                                                                                                                                                                                                                                                                                                                                                                                                                                                                                                                                                                                                                                                                                                                                                                                                                                                                                                                                                                                                                                                                                                                                                                                                                                                                                                                                                                                                                                                                                                                                                                                                                                                                                                                                                                                                                                                                                                                                                                                                                                                                                                                                                                                                                                                                                                                                                                                                                                                                                                                                                                                                                                                                                                                                                                                                                                                                                                                                                                                                                                                                                                                                                                                                                                                                                                                                                              radar target enhancers simply amplify a received signal and then retransmit it at a higher power without any form of frequency translation. the frequency of the input and output signals is always the same (see itu-r recommendation m.1176 [i.3]). </w:t>
      </w:r>
    </w:p>
    <w:p w:rsidR="00761C1B" w:rsidRDefault="00761C1B" w:rsidP="00761C1B">
      <w:r>
        <w:t>SOURCE: Used in EN 302 752 V1.1.1, clause 4.2.2.1</w:t>
      </w:r>
    </w:p>
    <w:p w:rsidR="00761C1B" w:rsidRDefault="00761C1B" w:rsidP="00761C1B"/>
    <w:p w:rsidR="00761C1B" w:rsidRDefault="00761C1B" w:rsidP="00761C1B">
      <w:r>
        <w:t xml:space="preserve">                                                                                                                                                                                                                                                                                                                                                                                                                                                                                                                                                                                                                                                                                                                                                                                                                                                                                                                                                                                                                                                                                                                                                                                                                                                                                                                                                                                                                                                                                                                                                                                                                                                                                                                                                                                                                                                                                                                                                                                                                                                                                                                                                                                                                                                                                                                                                                                                                                                                                                                                                                                                                                                                                                                                                                                                                                                                                                                                                                                                                                                                                                                                                                                                                                                                                                                                                                                                                                                                                                                                                                                                                                                                                                                                                                                                                                                                                                                                                                                                                                                                                                                                                                                                                                                                                                                                                                                                                                                                                                                                                                                                                                                                                                                                                                                                                                                                                                                                                                                                                                                                                                                                                                                                                                                                                                                                                                                                                                                                                                                                                                                                                                                                                                                                                                                                                                                                                                                                                                                                                                                                                                                                                                                                                                                                                                                                                                                                                                                                                                                                                                                                                                                                                                                                                                                                                                                                                                                                                                                                                                                                                                                                  The radial resolution is the shortest distance between two targets on the same bearing that can be discriminated. </w:t>
      </w:r>
    </w:p>
    <w:p w:rsidR="00761C1B" w:rsidRDefault="00761C1B" w:rsidP="00761C1B">
      <w:r>
        <w:t>SOURCE: Used in EN 302 194 V2.1.1, clause 8.1.5.1</w:t>
      </w:r>
    </w:p>
    <w:p w:rsidR="00761C1B" w:rsidRDefault="00761C1B" w:rsidP="00761C1B"/>
    <w:p w:rsidR="00761C1B" w:rsidRDefault="00761C1B" w:rsidP="00761C1B">
      <w:r>
        <w:t xml:space="preserve">                                                                                                                                                                                                                                                                                                                                                                                                                                                                                                                                                                                                                                                                                                                                                                                                                                                                                                                                                                                                                                                                                                                                                                                                                                                                                                                                                                                                                                                                                                                                                                                                                                                                                                                                                                                                                                                                                                                                                                                                                                                                                                                                                                                                                                                                                                                                                                                                                                                                                                                                                                                                                                                                                                                                                                                                                                                                                                                                                                                                                                                                                                                                                                                                                                                                                                                                                                                                                                                                                                                                                                                                                                                                                                                                                                                                                                                                                                                                                                                                                                                                                                                                                                                                                                                                                                                                                                                                                                                                                                                                                                                                                                                                                                                                                                                                                                                                                                                                                                                                                                                                                                                                                                                                                                                                                                                                                                                                                                                                                                                                                                                                                                                                                                                                                                                                                                                                                                                                                                                                                                                                                                                                                                                                                                                                                                                                                                                                                                                                                                                                                                                                                                                                                                                                                                                                                                                                                                                                                                                                                                                                                                                              The radial resolution is the shortest distance between two targets on the same bearing that can be discriminated. </w:t>
      </w:r>
    </w:p>
    <w:p w:rsidR="00761C1B" w:rsidRDefault="00761C1B" w:rsidP="00761C1B">
      <w:r>
        <w:t>SOURCE: Used in EN 302 194-01 V1.1.2, clause 7.1.5.1</w:t>
      </w:r>
    </w:p>
    <w:p w:rsidR="00761C1B" w:rsidRDefault="00761C1B" w:rsidP="00761C1B"/>
    <w:p w:rsidR="00761C1B" w:rsidRDefault="00761C1B" w:rsidP="00761C1B">
      <w:r>
        <w:t xml:space="preserve">                                                                                                                                                                                                                                                                                                                                                                                                                                                                                                                                                                                                                                                                                                                                                                                                                                                                                                                                                                                                                                                                                                                                                                                                                                                                                                                                                                                                                                                                                                                                                                                                                                                                                                                                                                                                                                                                                                                                                                                                                                                                                                                                                                                                                                                                                                                                                                                                                                                                                                                                                                                                                                                                                                                                                                                                                                                                                                                                                                                                                                                                                                                                                                                                                                                                                                                                                                                                                                                                                                                                                                                                                                                                                                                                                                                                                                                                                                                                                                                                                                                                                                                                                                                                                                                                                                                                                                                                                                                                                                                                                                                                                                                                                                                                                                                                                                                                                                                                                                                                                                                                                                                                                                                                                                                                                                                                                                                                                                                                                                                                                                                                                                                                                                                                                                                                                                                                                                                                                                                                                                                                                                                                                                                                                                                                                                                                                                                                                                                                                                                                                                                                                                                                                                                                                                                                                                                                                                                                                                                                                                                                                                                              The radiated e-field is defined as the e-field in the direction of maximum field strength under the specified conditions of measurement (see clause 3.1). </w:t>
      </w:r>
    </w:p>
    <w:p w:rsidR="00761C1B" w:rsidRDefault="00761C1B" w:rsidP="00761C1B">
      <w:r>
        <w:t>SOURCE: Used in EN 302 510-01 V1.1.1, clause 7.2.2</w:t>
      </w:r>
    </w:p>
    <w:p w:rsidR="00761C1B" w:rsidRDefault="00761C1B" w:rsidP="00761C1B"/>
    <w:p w:rsidR="00761C1B" w:rsidRDefault="00761C1B" w:rsidP="00761C1B">
      <w:r>
        <w:t xml:space="preserve">                                                                                                                                                                                                                                                                                                                                                                                                                                                                                                                                                                                                                                                                                                                                                                                                                                                                                                                                                                                                                                                                                                                                                                                                                                                                                                                                                                                                                                                                                                                                                                                                                                                                                                                                                                                                                                                                                                                                                                                                                                                                                                                                                                                                                                                                                                                                                                                                                                                                                                                                                                                                                                                                                                                                                                                                                                                                                                                                                                                                                                                                                                                                                                                                                                                                                                                                                                                                                                                                                                                                                                                                                                                                                                                                                                                                                                                                                                                                                                                                                                                                                                                                                                                                                                                                                                                                                                                                                                                                                                                                                                                                                                                                                                                                                                                                                                                                                                                                                                                                                                                                                                                                                                                                                                                                                                                                                                                                                                                                                                                                                                                                                                                                                                                                                                                                                                                                                                                                                                                                                                                                                                                                                                                                                                                                                                                                                                                                                                                                                                                                                                                                                                                                                                                                                                                                                                                                                                                                                                                                                                                                                                                              The radiated e-field is defined as the e-field in the direction of maximum field strength under the specified conditions of measurement. this is defined for a transmitter with an integral antenna. </w:t>
      </w:r>
    </w:p>
    <w:p w:rsidR="00761C1B" w:rsidRDefault="00761C1B" w:rsidP="00761C1B">
      <w:r>
        <w:t>SOURCE: Used in EN 300 330-01 V1.8.1, clause 7.2.3.1</w:t>
      </w:r>
    </w:p>
    <w:p w:rsidR="00761C1B" w:rsidRDefault="00761C1B" w:rsidP="00761C1B"/>
    <w:p w:rsidR="00761C1B" w:rsidRDefault="00761C1B" w:rsidP="00761C1B">
      <w:r>
        <w:t xml:space="preserve">                                                                                                                                                                                                                                                                                                                                                                                                                                                                                                                                                                                                                                                                                                                                                                                                                                                                                                                                                                                                                                                                                                                                                                                                                                                                                                                                                                                                                                                                                                                                                                                                                                                                                                                                                                                                                                                                                                                                                                                                                                                                                                                                                                                                                                                                                                                                                                                                                                                                                                                                                                                                                                                                                                                                                                                                                                                                                                                                                                                                                                                                                                                                                                                                                                                                                                                                                                                                                                                                                                                                                                                                                                                                                                                                                                                                                                                                                                                                                                                                                                                                                                                                                                                                                                                                                                                                                                                                                                                                                                                                                                                                                                                                                                                                                                                                                                                                                                                                                                                                                                                                                                                                                                                                                                                                                                                                                                                                                                                                                                                                                                                                                                                                                                                                                                                                                                                                                                                                                                                                                                                                                                                                                                                                                                                                                                                                                                                                                                                                                                                                                                                                                                                                                                                                                                                                                                                                                                                                                                                                                                                                                                                              The radiated e-field is defined as the e-field in the direction of maximum field strength under the specified conditions of measurement. this is defined for a transmitter with an integral or dedicated antenna. </w:t>
      </w:r>
    </w:p>
    <w:p w:rsidR="00761C1B" w:rsidRDefault="00761C1B" w:rsidP="00761C1B">
      <w:r>
        <w:t>SOURCE: Used in EN 302 195-01 V1.1.1, clause 7.2.2.1 SOURCE: Used in EN 302 536-01 V1.1.1, clause 8.2.2.1</w:t>
      </w:r>
    </w:p>
    <w:p w:rsidR="00761C1B" w:rsidRDefault="00761C1B" w:rsidP="00761C1B"/>
    <w:p w:rsidR="00761C1B" w:rsidRDefault="00761C1B" w:rsidP="00761C1B">
      <w:r>
        <w:t xml:space="preserve">                                                                                                                                                                                                                                                                                                                                                                                                                                                                                                                                                                                                                                                                                                                                                                                                                                                                                                                                                                                                                                                                                                                                                                                                                                                                                                                                                                                                                                                                                                                                                                                                                                                                                                                                                                                                                                                                                                                                                                                                                                                                                                                                                                                                                                                                                                                                                                                                                                                                                                                                                                                                                                                                                                                                                                                                                                                                                                                                                                                                                                                                                                                                                                                                                                                                                                                                                                                                                                                                                                                                                                                                                                                                                                                                                                                                                                                                                                                                                                                                                                                                                                                                                                                                                                                                                                                                                                                                                                                                                                                                                                                                                                                                                                                                                                                                                                                                                                                                                                                                                                                                                                                                                                                                                                                                                                                                                                                                                                                                                                                                                                                                                                                                                                                                                                                                                                                                                                                                                                                                                                                                                                                                                                                                                                                                                                                                                                                                                                                                                                                                                                                                                                                                                                                                                                                                                                                                                                                                                                                                                                                                                                                              radiated electromagnetic emissions are to be understood as any signals radiated by the completely assembled and operated radar equipment, other than the operating frequency, with its spectra, which can potentially disturb other equipment on the ship, such as radio receivers or rate of turn indicators. </w:t>
      </w:r>
    </w:p>
    <w:p w:rsidR="00761C1B" w:rsidRDefault="00761C1B" w:rsidP="00761C1B">
      <w:r>
        <w:t>SOURCE: Used in EN 302 194-01 V1.1.2, clause 7.8.3.1</w:t>
      </w:r>
    </w:p>
    <w:p w:rsidR="00761C1B" w:rsidRDefault="00761C1B" w:rsidP="00761C1B"/>
    <w:p w:rsidR="00761C1B" w:rsidRDefault="00761C1B" w:rsidP="00761C1B">
      <w:r>
        <w:t xml:space="preserve">                                                                                                                                                                                                                                                                                                                                                                                                                                                                                                                                                                                                                                                                                                                                                                                                                                                                                                                                                                                                                                                                                                                                                                                                                                                                                                                                                                                                                                                                                                                                                                                                                                                                                                                                                                                                                                                                                                                                                                                                                                                                                                                                                                                                                                                                                                                                                                                                                                                                                                                                                                                                                                                                                                                                                                                                                                                                                                                                                                                                                                                                                                                                                                                                                                                                                                                                                                                                                                                                                                                                                                                                                                                                                                                                                                                                                                                                                                                                                                                                                                                                                                                                                                                                                                                                                                                                                                                                                                                                                                                                                                                                                                                                                                                                                                                                                                                                                                                                                                                                                                                                                                                                                                                                                                                                                                                                                                                                                                                                                                                                                                                                                                                                                                                                                                                                                                                                                                                                                                                                                                                                                                                                                                                                                                                                                                                                                                                                                                                                                                                                                                                                                                                                                                                                                                                                                                                                                                                                                                                                                                                                                                                                  radiated electromagnetic emissions are to be understood as any signals radiated by the completely assembled and operated radar equipment, other than the operating frequency, with its spectra, which can potentially disturb other equipment on the ship, such as radio receivers or rate of turn indicators. </w:t>
      </w:r>
    </w:p>
    <w:p w:rsidR="00761C1B" w:rsidRDefault="00761C1B" w:rsidP="00761C1B">
      <w:r>
        <w:t>SOURCE: Used in EN 302 752 V1.1.1, clause 4.2.1.1</w:t>
      </w:r>
    </w:p>
    <w:p w:rsidR="00761C1B" w:rsidRDefault="00761C1B" w:rsidP="00761C1B"/>
    <w:p w:rsidR="00761C1B" w:rsidRDefault="00761C1B" w:rsidP="00761C1B">
      <w:r>
        <w:t xml:space="preserve">                                                                                                                                                                                                                                                                                                                                                                                                                                                                                                                                                                                                                                                                                                                                                                                                                                                                                                                                                                                                                                                                                                                                                                                                                                                                                                                                                                                                                                                                                                                                                                                                                                                                                                                                                                                                                                                                                                                                                                                                                                                                                                                                                                                                                                                                                                                                                                                                                                                                                                                                                                                                                                                                                                                                                                                                                                                                                                                                                                                                                                                                                                                                                                                                                                                                                                                                                                                                                                                                                                                                                                                                                                                                                                                                                                                                                                                                                                                                                                                                                                                                                                                                                                                                                                                                                                                                                                                                                                                                                                                                                                                                                                                                                                                                                                                                                                                                                                                                                                                                                                                                                                                                                                                                                                                                                                                                                                                                                                                                                                                                                                                                                                                                                                                                                                                                                                                                                                                                                                                                                                                                                                                                                                                                                                                                                                                                                                                                                                                                                                                                                                                                                                                                                                                                                                                                                                                                                                                                                                                                                                                                                                                                  The radiated field is defined as the average level of the emitted h-field in the direction of maximum field strength during the interval of continuous transmission within the operating frequency range of the eut. </w:t>
      </w:r>
    </w:p>
    <w:p w:rsidR="00761C1B" w:rsidRDefault="00761C1B" w:rsidP="00761C1B">
      <w:r>
        <w:t>SOURCE: Used in EN 302 536 V2.1.1, clause 4.2.1.1</w:t>
      </w:r>
    </w:p>
    <w:p w:rsidR="00761C1B" w:rsidRDefault="00761C1B" w:rsidP="00761C1B"/>
    <w:p w:rsidR="00761C1B" w:rsidRDefault="00761C1B" w:rsidP="00761C1B">
      <w:r>
        <w:t xml:space="preserve">                                                                                                                                                                                                                                                                                                                                                                                                                                                                                                                                                                                                                                                                                                                                                                                                                                                                                                                                                                                                                                                                                                                                                                                                                                                                                                                                                                                                                                                                                                                                                                                                                                                                                                                                                                                                                                                                                                                                                                                                                                                                                                                                                                                                                                                                                                                                                                                                                                                                                                                                                                                                                                                                                                                                                                                                                                                                                                                                                                                                                                                                                                                                                                                                                                                                                                                                                                                                                                                                                                                                                                                                                                                                                                                                                                                                                                                                                                                                                                                                                                                                                                                                                                                                                                                                                                                                                                                                                                                                                                                                                                                                                                                                                                                                                                                                                                                                                                                                                                                                                                                                                                                                                                                                                                                                                                                                                                                                                                                                                                                                                                                                                                                                                                                                                                                                                                                                                                                                                                                                                                                                                                                                                                                                                                                                                                                                                                                                                                                                                                                                                                                                                                                                                                                                                                                                                                                                                                                                                                                                                                                                                                                              radiated immunity testing to a continuous sweep between 690 mhz and 6 000 mhz at 10 v/m, as opposed to the previous frequency range of 80 mhz to 1 000 mhz and 1 400 mhz to 2 700 mhz in earlier editions. * new derivations of exclusion bands more closely linked to the operational characteristics of the radio link(s) in the eut. history document history v1.2.1 august 2000 publication v1.3.1 august 2002 publication v1.4.1 may 2009 publication v2.1.1 november 2012 publication v2.2.1 may 2015 publication v3.1.0 april 2016 en approval procedure ap 20160712: 2016-04-13 to 2016-07-12 v3.1.1 november 2016 vote v 20170122: 2016-11-23 to 2017-01-23 v3.1.1 february 2017 publication etsi en 301 489-4 v3.1.1 (2017-02) 21 (...\...) [the expected end of this definition was beyond the limit of 200 words] </w:t>
      </w:r>
    </w:p>
    <w:p w:rsidR="00761C1B" w:rsidRDefault="00761C1B" w:rsidP="00761C1B">
      <w:r>
        <w:t>SOURCE: Used in EN 301 489-04 V3.1.1, clause 3.1.1</w:t>
      </w:r>
    </w:p>
    <w:p w:rsidR="00761C1B" w:rsidRDefault="00761C1B" w:rsidP="00761C1B"/>
    <w:p w:rsidR="00761C1B" w:rsidRDefault="00761C1B" w:rsidP="00761C1B">
      <w:r>
        <w:t xml:space="preserve">                                                                                                                                                                                                                                                                                                                                                                                                                                                                                                                                                                                                                                                                                                                                                                                                                                                                                                                                                                                                                                                                                                                                                                                                                                                                                                                                                                                                                                                                                                                                                                                                                                                                                                                                                                                                                                                                                                                                                                                                                                                                                                                                                                                                                                                                                                                                                                                                                                                                                                                                                                                                                                                                                                                                                                                                                                                                                                                                                                                                                                                                                                                                                                                                                                                                                                                                                                                                                                                                                                                                                                                                                                                                                                                                                                                                                                                                                                                                                                                                                                                                                                                                                                                                                                                                                                                                                                                                                                                                                                                                                                                                                                                                                                                                                                                                                                                                                                                                                                                                                                                                                                                                                                                                                                                                                                                                                                                                                                                                                                                                                                                                                                                                                                                                                                                                                                                                                                                                                                                                                                                                                                                                                                                                                                                                                                                                                                                                                                                                                                                                                                                                                                                                                                                                                                                                                                                                                                                                                                                                                                                                                                                                  The radiated output power of the rte is the maximum rf output including the transmit antenna gain achievable at the point of saturation of the power amplifier. </w:t>
      </w:r>
    </w:p>
    <w:p w:rsidR="00761C1B" w:rsidRDefault="00761C1B" w:rsidP="00761C1B">
      <w:r>
        <w:t>SOURCE: Used in EN 302 752 V1.1.1, clause 4.2.3.1</w:t>
      </w:r>
    </w:p>
    <w:p w:rsidR="00761C1B" w:rsidRDefault="00761C1B" w:rsidP="00761C1B"/>
    <w:p w:rsidR="00761C1B" w:rsidRDefault="00761C1B" w:rsidP="00761C1B">
      <w:r>
        <w:t xml:space="preserve">                                                                                                                                                                                                                                                                                                                                                                                                                                                                                                                                                                                                                                                                                                                                                                                                                                                                                                                                                                                                                                                                                                                                                                                                                                                                                                                                                                                                                                                                                                                                                                                                                                                                                                                                                                                                                                                                                                                                                                                                                                                                                                                                                                                                                                                                                                                                                                                                                                                                                                                                                                                                                                                                                                                                                                                                                                                                                                                                                                                                                                                                                                                                                                                                                                                                                                                                                                                                                                                                                                                                                                                                                                                                                                                                                                                                                                                                                                                                                                                                                                                                                                                                                                                                                                                                                                                                                                                                                                                                                                                                                                                                                                                                                                                                                                                                                                                                                                                                                                                                                                                                                                                                                                                                                                                                                                                                                                                                                                                                                                                                                                                                                                                                                                                                                                                                                                                                                                                                                                                                                                                                                                                                                                                                                                                                                                                                                                                                                                                                                                                                                                                                                                                                                                                                                                                                                                                                                                                                                                                                                                                                                                                              The radiated power (e.i.r.p.) is defined as the emitted power of the transmitter including antenna gain according to the procedure given in the following clause. the measurement shall be performed under normal test conditions. </w:t>
      </w:r>
    </w:p>
    <w:p w:rsidR="00761C1B" w:rsidRDefault="00761C1B" w:rsidP="00761C1B">
      <w:r>
        <w:t>SOURCE: Used in EN 302 372-01 V1.2.1, clause 8.3.1</w:t>
      </w:r>
    </w:p>
    <w:p w:rsidR="00761C1B" w:rsidRDefault="00761C1B" w:rsidP="00761C1B"/>
    <w:p w:rsidR="00761C1B" w:rsidRDefault="00761C1B" w:rsidP="00761C1B">
      <w:r>
        <w:t xml:space="preserve">                                                                                                                                                                                                                                                                                                                                                                                                                                                                                                                                                                                                                                                                                                                                                                                                                                                                                                                                                                                                                                                                                                                                                                                                                                                                                                                                                                                                                                                                                                                                                                                                                                                                                                                                                                                                                                                                                                                                                                                                                                                                                                                                                                                                                                                                                                                                                                                                                                                                                                                                                                                                                                                                                                                                                                                                                                                                                                                                                                                                                                                                                                                                                                                                                                                                                                                                                                                                                                                                                                                                                                                                                                                                                                                                                                                                                                                                                                                                                                                                                                                                                                                                                                                                                                                                                                                                                                                                                                                                                                                                                                                                                                                                                                                                                                                                                                                                                                                                                                                                                                                                                                                                                                                                                                                                                                                                                                                                                                                                                                                                                                                                                                                                                                                                                                                                                                                                                                                                                                                                                                                                                                                                                                                                                                                                                                                                                                                                                                                                                                                                                                                                                                                                                                                                                                                                                                                                                                                                                                                                                                                                                                                              The radiated power density is defined as the power per unit area normal to the direction of the electromagnetic wave propagation measured in the permitted range of operating frequencies (see subclause 7.1) and is expressed as an eirp (dbm). </w:t>
      </w:r>
    </w:p>
    <w:p w:rsidR="00761C1B" w:rsidRDefault="00761C1B" w:rsidP="00761C1B">
      <w:r>
        <w:t>SOURCE: Used in EN 301 091 V1.1.1, clause 7.2.1</w:t>
      </w:r>
    </w:p>
    <w:p w:rsidR="00761C1B" w:rsidRDefault="00761C1B" w:rsidP="00761C1B"/>
    <w:p w:rsidR="00761C1B" w:rsidRDefault="00761C1B" w:rsidP="00761C1B">
      <w:r>
        <w:t xml:space="preserve">                                                                                                                                                                                                                                                                                                                                                                                                                                                                                                                                                                                                                                                                                                                                                                                                                                                                                                                                                                                                                                                                                                                                                                                                                                                                                                                                                                                                                                                                                                                                                                                                                                                                                                                                                                                                                                                                                                                                                                                                                                                                                                                                                                                                                                                                                                                                                                                                                                                                                                                                                                                                                                                                                                                                                                                                                                                                                                                                                                                                                                                                                                                                                                                                                                                                                                                                                                                                                                                                                                                                                                                                                                                                                                                                                                                                                                                                                                                                                                                                                                                                                                                                                                                                                                                                                                                                                                                                                                                                                                                                                                                                                                                                                                                                                                                                                                                                                                                                                                                                                                                                                                                                                                                                                                                                                                                                                                                                                                                                                                                                                                                                                                                                                                                                                                                                                                                                                                                                                                                                                                                                                                                                                                                                                                                                                                                                                                                                                                                                                                                                                                                                                                                                                                                                                                                                                                                                                                                                                                                                                                                                                                                              The radiated power is the effective isotropically radiated power (e.i.r.p.). the e.i.r.p. is the apparent power which is radiated through 360° azimuth and at elevation angles between 5° and 60° and expressed as power in watts (w) ± variation (db). </w:t>
      </w:r>
    </w:p>
    <w:p w:rsidR="00761C1B" w:rsidRDefault="00761C1B" w:rsidP="00761C1B">
      <w:r>
        <w:t>SOURCE: Used in EN 300 066 V1.3.1, clause 11.2.1</w:t>
      </w:r>
    </w:p>
    <w:p w:rsidR="00761C1B" w:rsidRDefault="00761C1B" w:rsidP="00761C1B"/>
    <w:p w:rsidR="00761C1B" w:rsidRDefault="00761C1B" w:rsidP="00761C1B">
      <w:r>
        <w:t xml:space="preserve">                                                                                                                                                                                                                                                                                                                                                                                                                                                                                                                                                                                                                                                                                                                                                                                                                                                                                                                                                                                                                                                                                                                                                                                                                                                                                                                                                                                                                                                                                                                                                                                                                                                                                                                                                                                                                                                                                                                                                                                                                                                                                                                                                                                                                                                                                                                                                                                                                                                                                                                                                                                                                                                                                                                                                                                                                                                                                                                                                                                                                                                                                                                                                                                                                                                                                                                                                                                                                                                                                                                                                                                                                                                                                                                                                                                                                                                                                                                                                                                                                                                                                                                                                                                                                                                                                                                                                                                                                                                                                                                                                                                                                                                                                                                                                                                                                                                                                                                                                                                                                                                                                                                                                                                                                                                                                                                                                                                                                                                                                                                                                                                                                                                                                                                                                                                                                                                                                                                                                                                                                                                                                                                                                                                                                                                                                                                                                                                                                                                                                                                                                                                                                                                                                                                                                                                                                                                                                                                                                                                                                                                                                                                              The radiated spurious domain emissions shall be as defined in en 302 194-1 [3], clause 7.9.5.1. </w:t>
      </w:r>
    </w:p>
    <w:p w:rsidR="00761C1B" w:rsidRDefault="00761C1B" w:rsidP="00761C1B">
      <w:r>
        <w:t>SOURCE: Used in EN 302 194-02 V1.1.2, clause 4.2.5.1</w:t>
      </w:r>
    </w:p>
    <w:p w:rsidR="00761C1B" w:rsidRDefault="00761C1B" w:rsidP="00761C1B"/>
    <w:p w:rsidR="00761C1B" w:rsidRDefault="00761C1B" w:rsidP="00761C1B">
      <w:r>
        <w:t xml:space="preserve">                                                                                                                                                                                                                                                                                                                                                                                                                                                                                                                                                                                                                                                                                                                                                                                                                                                                                                                                                                                                                                                                                                                                                                                                                                                                                                                                                                                                                                                                                                                                                                                                                                                                                                                                                                                                                                                                                                                                                                                                                                                                                                                                                                                                                                                                                                                                                                                                                                                                                                                                                                                                                                                                                                                                                                                                                                                                                                                                                                                                                                                                                                                                                                                                                                                                                                                                                                                                                                                                                                                                                                                                                                                                                                                                                                                                                                                                                                                                                                                                                                                                                                                                                                                                                                                                                                                                                                                                                                                                                                                                                                                                                                                                                                                                                                                                                                                                                                                                                                                                                                                                                                                                                                                                                                                                                                                                                                                                                                                                                                                                                                                                                                                                                                                                                                                                                                                                                                                                                                                                                                                                                                                                                                                                                                                                                                                                                                                                                                                                                                                                                                                                                                                                                                                                                                                                                                                                                                                                                                                                                                                                                                                              The radiated spurious emissions are the radiated spurious emissions from the enclosure port. the test for radiated spurious emissions shall be performed on a representative configuration of the equipment under test. </w:t>
      </w:r>
    </w:p>
    <w:p w:rsidR="00761C1B" w:rsidRDefault="00761C1B" w:rsidP="00761C1B">
      <w:r>
        <w:t>SOURCE: Used in EN 301 449 V1.1.1, clause 4.2.4.1 SOURCE: Used in EN 302 426 V1.1.1, clause 4.2.4.1</w:t>
      </w:r>
    </w:p>
    <w:p w:rsidR="00761C1B" w:rsidRDefault="00761C1B" w:rsidP="00761C1B"/>
    <w:p w:rsidR="00761C1B" w:rsidRDefault="00761C1B" w:rsidP="00761C1B">
      <w:r>
        <w:t xml:space="preserve">                                                                                                                                                                                                                                                                                                                                                                                                                                                                                                                                                                                                                                                                                                                                                                                                                                                                                                                                                                                                                                                                                                                                                                                                                                                                                                                                                                                                                                                                                                                                                                                                                                                                                                                                                                                                                                                                                                                                                                                                                                                                                                                                                                                                                                                                                                                                                                                                                                                                                                                                                                                                                                                                                                                                                                                                                                                                                                                                                                                                                                                                                                                                                                                                                                                                                                                                                                                                                                                                                                                                                                                                                                                                                                                                                                                                                                                                                                                                                                                                                                                                                                                                                                                                                                                                                                                                                                                                                                                                                                                                                                                                                                                                                                                                                                                                                                                                                                                                                                                                                                                                                                                                                                                                                                                                                                                                                                                                                                                                                                                                                                                                                                                                                                                                                                                                                                                                                                                                                                                                                                                                                                                                                                                                                                                                                                                                                                                                                                                                                                                                                                                                                                                                                                                                                                                                                                                                                                                                                                                                                                                                                                                              radiated spurious emissions from the receiver are components at any frequency radiated by the equipment cabinet and the structure. </w:t>
      </w:r>
    </w:p>
    <w:p w:rsidR="00761C1B" w:rsidRDefault="00761C1B" w:rsidP="00761C1B">
      <w:r>
        <w:t>SOURCE: Used in EN 300 162-01 V1.4.1, clause 9.10.1</w:t>
      </w:r>
    </w:p>
    <w:p w:rsidR="00761C1B" w:rsidRDefault="00761C1B" w:rsidP="00761C1B"/>
    <w:p w:rsidR="00761C1B" w:rsidRDefault="00761C1B" w:rsidP="00761C1B">
      <w:r>
        <w:t xml:space="preserve">                                                                                                                                                                                                                                                                                                                                                                                                                                                                                                                                                                                                                                                                                                                                                                                                                                                                                                                                                                                                                                                                                                                                                                                                                                                                                                                                                                                                                                                                                                                                                                                                                                                                                                                                                                                                                                                                                                                                                                                                                                                                                                                                                                                                                                                                                                                                                                                                                                                                                                                                                                                                                                                                                                                                                                                                                                                                                                                                                                                                                                                                                                                                                                                                                                                                                                                                                                                                                                                                                                                                                                                                                                                                                                                                                                                                                                                                                                                                                                                                                                                                                                                                                                                                                                                                                                                                                                                                                                                                                                                                                                                                                                                                                                                                                                                                                                                                                                                                                                                                                                                                                                                                                                                                                                                                                                                                                                                                                                                                                                                                                                                                                                                                                                                                                                                                                                                                                                                                                                                                                                                                                                                                                                                                                                                                                                                                                                                                                                                                                                                                                                                                                                                                                                                                                                                                                                                                                                                                                                                                                                                                                                                                  radiated spurious emissions from the receiver are components at any frequency radiated by the equipment cabinet and the structure. </w:t>
      </w:r>
    </w:p>
    <w:p w:rsidR="00761C1B" w:rsidRDefault="00761C1B" w:rsidP="00761C1B">
      <w:r>
        <w:t>SOURCE: Used in EN 300 720 V2.1.1, clause 9.10.1 SOURCE: Used in EN 300 720-01 V1.3.2, clause 9.10.1 SOURCE: Used in EN 301 033 V1.4.1, clause 8.10.1 SOURCE: Used in EN 301 033 V1.4.1, clause 9.10.1 SOURCE: Used in EN 301 466 V1.2.1, clause 9.10.1</w:t>
      </w:r>
    </w:p>
    <w:p w:rsidR="00761C1B" w:rsidRDefault="00761C1B" w:rsidP="00761C1B"/>
    <w:p w:rsidR="00761C1B" w:rsidRDefault="00761C1B" w:rsidP="00761C1B">
      <w:r>
        <w:t xml:space="preserve">                                                                                                                                                                                                                                                                                                                                                                                                                                                                                                                                                                                                                                                                                                                                                                                                                                                                                                                                                                                                                                                                                                                                                                                                                                                                                                                                                                                                                                                                                                                                                                                                                                                                                                                                                                                                                                                                                                                                                                                                                                                                                                                                                                                                                                                                                                                                                                                                                                                                                                                                                                                                                                                                                                                                                                                                                                                                                                                                                                                                                                                                                                                                                                                                                                                                                                                                                                                                                                                                                                                                                                                                                                                                                                                                                                                                                                                                                                                                                                                                                                                                                                                                                                                                                                                                                                                                                                                                                                                                                                                                                                                                                                                                                                                                                                                                                                                                                                                                                                                                                                                                                                                                                                                                                                                                                                                                                                                                                                                                                                                                                                                                                                                                                                                                                                                                                                                                                                                                                                                                                                                                                                                                                                                                                                                                                                                                                                                                                                                                                                                                                                                                                                                                                                                                                                                                                                                                                                                                                                                                                                                                                                                                  radiated spurious emissions from the receiver are components at any frequency radiated by the equipment cabinet and the structure. integral antenna equipment shall be tested with the normal antenna fitted. </w:t>
      </w:r>
    </w:p>
    <w:p w:rsidR="00761C1B" w:rsidRDefault="00761C1B" w:rsidP="00761C1B">
      <w:r>
        <w:t>SOURCE: Used in EN 300 698 V2.2.1, clause 9.14.1 SOURCE: Used in EN 300 698-01 V1.4.1, clause 9.14.1 SOURCE: Used in EN 301 178 V2.2.1, clause 9.10.1 SOURCE: Used in EN 301 178-01 V1.4.1, clause 9.10.1 SOURCE: Used in EN 302 885 V2.2.1, clause 9.10.1 SOURCE: Used in EN 302 885-01 V1.3.1, clause 9.10.1</w:t>
      </w:r>
    </w:p>
    <w:p w:rsidR="00761C1B" w:rsidRDefault="00761C1B" w:rsidP="00761C1B"/>
    <w:p w:rsidR="00761C1B" w:rsidRDefault="00761C1B" w:rsidP="00761C1B">
      <w:r>
        <w:t xml:space="preserve">                                                                                                                                                                                                                                                                                                                                                                                                                                                                                                                                                                                                                                                                                                                                                                                                                                                                                                                                                                                                                                                                                                                                                                                                                                                                                                                                                                                                                                                                                                                                                                                                                                                                                                                                                                                                                                                                                                                                                                                                                                                                                                                                                                                                                                                                                                                                                                                                                                                                                                                                                                                                                                                                                                                                                                                                                                                                                                                                                                                                                                                                                                                                                                                                                                                                                                                                                                                                                                                                                                                                                                                                                                                                                                                                                                                                                                                                                                                                                                                                                                                                                                                                                                                                                                                                                                                                                                                                                                                                                                                                                                                                                                                                                                                                                                                                                                                                                                                                                                                                                                                                                                                                                                                                                                                                                                                                                                                                                                                                                                                                                                                                                                                                                                                                                                                                                                                                                                                                                                                                                                                                                                                                                                                                                                                                                                                                                                                                                                                                                                                                                                                                                                                                                                                                                                                                                                                                                                                                                                                                                                                                                                                                  radiated spurious emissions from the receiver are components at any frequency radiated by the equipment cabinet and the structure. this test is performed for both the telephony receiver and the dsc receiver. </w:t>
      </w:r>
    </w:p>
    <w:p w:rsidR="00761C1B" w:rsidRDefault="00761C1B" w:rsidP="00761C1B">
      <w:r>
        <w:t>SOURCE: Used in EN 301 025 V2.2.1, clause 9.10.1 SOURCE: Used in EN 301 025-01 V1.5.1, clause 9.10.1</w:t>
      </w:r>
    </w:p>
    <w:p w:rsidR="00761C1B" w:rsidRDefault="00761C1B" w:rsidP="00761C1B"/>
    <w:p w:rsidR="00761C1B" w:rsidRDefault="00761C1B" w:rsidP="00761C1B">
      <w:r>
        <w:t xml:space="preserve">                                                                                                                                                                                                                                                                                                                                                                                                                                                                                                                                                                                                                                                                                                                                                                                                                                                                                                                                                                                                                                                                                                                                                                                                                                                                                                                                                                                                                                                                                                                                                                                                                                                                                                                                                                                                                                                                                                                                                                                                                                                                                                                                                                                                                                                                                                                                                                                                                                                                                                                                                                                                                                                                                                                                                                                                                                                                                                                                                                                                                                                                                                                                                                                                                                                                                                                                                                                                                                                                                                                                                                                                                                                                                                                                                                                                                                                                                                                                                                                                                                                                                                                                                                                                                                                                                                                                                                                                                                                                                                                                                                                                                                                                                                                                                                                                                                                                                                                                                                                                                                                                                                                                                                                                                                                                                                                                                                                                                                                                                                                                                                                                                                                                                                                                                                                                                                                                                                                                                                                                                                                                                                                                                                                                                                                                                                                                                                                                                                                                                                                                                                                                                                                                                                                                                                                                                                                                                                                                                                                                                                                                                                                                  The radiated spurious emissions is defined in en 300 341-1 [4], subclause 8.4.1. </w:t>
      </w:r>
    </w:p>
    <w:p w:rsidR="00761C1B" w:rsidRDefault="00761C1B" w:rsidP="00761C1B">
      <w:r>
        <w:t>SOURCE: Used in EN 300 341-02 V1.1.1, clause 4.2.4.1</w:t>
      </w:r>
    </w:p>
    <w:p w:rsidR="00761C1B" w:rsidRDefault="00761C1B" w:rsidP="00761C1B"/>
    <w:p w:rsidR="00761C1B" w:rsidRDefault="00761C1B" w:rsidP="00761C1B">
      <w:r>
        <w:t xml:space="preserve">                                                                                                                                                                                                                                                                                                                                                                                                                                                                                                                                                                                                                                                                                                                                                                                                                                                                                                                                                                                                                                                                                                                                                                                                                                                                                                                                                                                                                                                                                                                                                                                                                                                                                                                                                                                                                                                                                                                                                                                                                                                                                                                                                                                                                                                                                                                                                                                                                                                                                                                                                                                                                                                                                                                                                                                                                                                                                                                                                                                                                                                                                                                                                                                                                                                                                                                                                                                                                                                                                                                                                                                                                                                                                                                                                                                                                                                                                                                                                                                                                                                                                                                                                                                                                                                                                                                                                                                                                                                                                                                                                                                                                                                                                                                                                                                                                                                                                                                                                                                                                                                                                                                                                                                                                                                                                                                                                                                                                                                                                                                                                                                                                                                                                                                                                                                                                                                                                                                                                                                                                                                                                                                                                                                                                                                                                                                                                                                                                                                                                                                                                                                                                                                                                                                                                                                                                                                                                                                                                                                                                                                                                                                              The radiated spurious emissions is defined in en 300 390-1 [4], subclause 8.4.1. </w:t>
      </w:r>
    </w:p>
    <w:p w:rsidR="00761C1B" w:rsidRDefault="00761C1B" w:rsidP="00761C1B">
      <w:r>
        <w:t>SOURCE: Used in EN 300 390-02 V1.1.1, clause 4.2.4.1</w:t>
      </w:r>
    </w:p>
    <w:p w:rsidR="00761C1B" w:rsidRDefault="00761C1B" w:rsidP="00761C1B"/>
    <w:p w:rsidR="00761C1B" w:rsidRDefault="00761C1B" w:rsidP="00761C1B">
      <w:r>
        <w:t xml:space="preserve">                                                                                                                                                                                                                                                                                                                                                                                                                                                                                                                                                                                                                                                                                                                                                                                                                                                                                                                                                                                                                                                                                                                                                                                                                                                                                                                                                                                                                                                                                                                                                                                                                                                                                                                                                                                                                                                                                                                                                                                                                                                                                                                                                                                                                                                                                                                                                                                                                                                                                                                                                                                                                                                                                                                                                                                                                                                                                                                                                                                                                                                                                                                                                                                                                                                                                                                                                                                                                                                                                                                                                                                                                                                                                                                                                                                                                                                                                                                                                                                                                                                                                                                                                                                                                                                                                                                                                                                                                                                                                                                                                                                                                                                                                                                                                                                                                                                                                                                                                                                                                                                                                                                                                                                                                                                                                                                                                                                                                                                                                                                                                                                                                                                                                                                                                                                                                                                                                                                                                                                                                                                                                                                                                                                                                                                                                                                                                                                                                                                                                                                                                                                                                                                                                                                                                                                                                                                                                                                                                                                                                                                                                                                              The radiated unwanted emissions are radiated emissions from the enclosure port (cabinet radiation) excluding the intentional emission from the transmitter. this test is applicable to the mobile station and ancillary equipment. </w:t>
      </w:r>
    </w:p>
    <w:p w:rsidR="00761C1B" w:rsidRDefault="00761C1B" w:rsidP="00761C1B">
      <w:r>
        <w:t>SOURCE: Used in EN 301 526 V1.1.1, clause 4.2.4.1</w:t>
      </w:r>
    </w:p>
    <w:p w:rsidR="00761C1B" w:rsidRDefault="00761C1B" w:rsidP="00761C1B"/>
    <w:p w:rsidR="00761C1B" w:rsidRDefault="00761C1B" w:rsidP="00761C1B">
      <w:r>
        <w:t xml:space="preserve">                                                                                                                                                                                                                                                                                                                                                                                                                                                                                                                                                                                                                                                                                                                                                                                                                                                                                                                                                                                                                                                                                                                                                                                                                                                                                                                                                                                                                                                                                                                                                                                                                                                                                                                                                                                                                                                                                                                                                                                                                                                                                                                                                                                                                                                                                                                                                                                                                                                                                                                                                                                                                                                                                                                                                                                                                                                                                                                                                                                                                                                                                                                                                                                                                                                                                                                                                                                                                                                                                                                                                                                                                                                                                                                                                                                                                                                                                                                                                                                                                                                                                                                                                                                                                                                                                                                                                                                                                                                                                                                                                                                                                                                                                                                                                                                                                                                                                                                                                                                                                                                                                                                                                                                                                                                                                                                                                                                                                                                                                                                                                                                                                                                                                                                                                                                                                                                                                                                                                                                                                                                                                                                                                                                                                                                                                                                                                                                                                                                                                                                                                                                                                                                                                                                                                                                                                                                                                                                                                                                                                                                                                                                              The radiation pattern in the horizontal plane is the relative gain factor of the antenna in reliance on the azimuth angle referred to the maximum gain in the main lobe (max gain = 0 db). due to the high dynamic range of targets rcss a high difference in gain between the main lobe and the side lobes is required. </w:t>
      </w:r>
    </w:p>
    <w:p w:rsidR="00761C1B" w:rsidRDefault="00761C1B" w:rsidP="00761C1B">
      <w:r>
        <w:t>SOURCE: Used in EN 302 194 V2.1.1, clause 8.6.1.1 SOURCE: Used in EN 302 194-01 V1.1.2, clause 7.6.1.1</w:t>
      </w:r>
    </w:p>
    <w:p w:rsidR="00761C1B" w:rsidRDefault="00761C1B" w:rsidP="00761C1B"/>
    <w:p w:rsidR="00761C1B" w:rsidRDefault="00761C1B" w:rsidP="00761C1B">
      <w:r>
        <w:t xml:space="preserve">                                                                                                                                                                                                                                                                                                                                                                                                                                                                                                                                                                                                                                                                                                                                                                                                                                                                                                                                                                                                                                                                                                                                                                                                                                                                                                                                                                                                                                                                                                                                                                                                                                                                                                                                                                                                                                                                                                                                                                                                                                                                                                                                                                                                                                                                                                                                                                                                                                                                                                                                                                                                                                                                                                                                                                                                                                                                                                                                                                                                                                                                                                                                                                                                                                                                                                                                                                                                                                                                                                                                                                                                                                                                                                                                                                                                                                                                                                                                                                                                                                                                                                                                                                                                                                                                                                                                                                                                                                                                                                                                                                                                                                                                                                                                                                                                                                                                                                                                                                                                                                                                                                                                                                                                                                                                                                                                                                                                                                                                                                                                                                                                                                                                                                                                                                                                                                                                                                                                                                                                                                                                                                                                                                                                                                                                                                                                                                                                                                                                                                                                                                                                                                                                                                                                                                                                                                                                                                                                                                                                                                                                                                                              The radiation pattern in the vertical plane is the relative gain factor of the antenna in reliance on the elevation angle referred to the maximum gain in the main lobe (max gain = 0 db). due to the high dynamic range of targets rcss a high difference in gain between the main lobe and the side lobes is required. </w:t>
      </w:r>
    </w:p>
    <w:p w:rsidR="00761C1B" w:rsidRDefault="00761C1B" w:rsidP="00761C1B">
      <w:r>
        <w:t>SOURCE: Used in EN 302 194 V2.1.1, clause 8.6.2.1 SOURCE: Used in EN 302 194-01 V1.1.2, clause 7.6.2.1</w:t>
      </w:r>
    </w:p>
    <w:p w:rsidR="00761C1B" w:rsidRDefault="00761C1B" w:rsidP="00761C1B"/>
    <w:p w:rsidR="00761C1B" w:rsidRDefault="00761C1B" w:rsidP="00761C1B">
      <w:r>
        <w:t xml:space="preserve">                                                                                                                                                                                                                                                                                                                                                                                                                                                                                                                                                                                                                                                                                                                                                                                                                                                                                                                                                                                                                                                                                                                                                                                                                                                                                                                                                                                                                                                                                                                                                                                                                                                                                                                                                                                                                                                                                                                                                                                                                                                                                                                                                                                                                                                                                                                                                                                                                                                                                                                                                                                                                                                                                                                                                                                                                                                                                                                                                                                                                                                                                                                                                                                                                                                                                                                                                                                                                                                                                                                                                                                                                                                                                                                                                                                                                                                                                                                                                                                                                                                                                                                                                                                                                                                                                                                                                                                                                                                                                                                                                                                                                                                                                                                                                                                                                                                                                                                                                                                                                                                                                                                                                                                                                                                                                                                                                                                                                                                                                                                                                                                                                                                                                                                                                                                                                                                                                                                                                                                                                                                                                                                                                                                                                                                                                                                                                                                                                                                                                                                                                                                                                                                                                                                                                                                                                                                                                                                                                                                                                                                                                                                              radiation produced by operation of the test facility is the radiation at the nominal frequencies when the equipment is being tested. </w:t>
      </w:r>
    </w:p>
    <w:p w:rsidR="00761C1B" w:rsidRDefault="00761C1B" w:rsidP="00761C1B">
      <w:r>
        <w:t>SOURCE: Used in EN 300 152 V1.2.1, clause 8.5.1</w:t>
      </w:r>
    </w:p>
    <w:p w:rsidR="00761C1B" w:rsidRDefault="00761C1B" w:rsidP="00761C1B"/>
    <w:p w:rsidR="00761C1B" w:rsidRDefault="00761C1B" w:rsidP="00761C1B">
      <w:r>
        <w:t xml:space="preserve">                                                                                                                                                                                                                                                                                                                                                                                                                                                                                                                                                                                                                                                                                                                                                                                                                                                                                                                                                                                                                                                                                                                                                                                                                                                                                                                                                                                                                                                                                                                                                                                                                                                                                                                                                                                                                                                                                                                                                                                                                                                                                                                                                                                                                                                                                                                                                                                                                                                                                                                                                                                                                                                                                                                                                                                                                                                                                                                                                                                                                                                                                                                                                                                                                                                                                                                                                                                                                                                                                                                                                                                                                                                                                                                                                                                                                                                                                                                                                                                                                                                                                                                                                                                                                                                                                                                                                                                                                                                                                                                                                                                                                                                                                                                                                                                                                                                                                                                                                                                                                                                                                                                                                                                                                                                                                                                                                                                                                                                                                                                                                                                                                                                                                                                                                                                                                                                                                                                                                                                                                                                                                                                                                                                                                                                                                                                                                                                                                                                                                                                                                                                                                                                                                                                                                                                                                                                                                                                                                                                                                                                                                                                                  radiation produced by operation of the test facility is the radiation at the nominal frequencies when the equipment is being tested. </w:t>
      </w:r>
    </w:p>
    <w:p w:rsidR="00761C1B" w:rsidRDefault="00761C1B" w:rsidP="00761C1B">
      <w:r>
        <w:t>SOURCE: Used in EN 300 152-01 V1.2.2, clause 8.5.1 SOURCE: Used in EN 302 961 V2.1.2, clause 8.7.1 SOURCE: Used in EN 302 961-01 V1.2.1, clause 8.7.1</w:t>
      </w:r>
    </w:p>
    <w:p w:rsidR="00761C1B" w:rsidRDefault="00761C1B" w:rsidP="00761C1B"/>
    <w:p w:rsidR="00761C1B" w:rsidRDefault="00761C1B" w:rsidP="00761C1B">
      <w:r>
        <w:t xml:space="preserve">                                                                                                                                                                                                                                                                                                                                                                                                                                                                                                                                                                                                                                                                                                                                                                                                                                                                                                                                                                                                                                                                                                                                                                                                                                                                                                                                                                                                                                                                                                                                                                                                                                                                                                                                                                                                                                                                                                                                                                                                                                                                                                                                                                                                                                                                                                                                                                                                                                                                                                                                                                                                                                                                                                                                                                                                                                                                                                                                                                                                                                                                                                                                                                                                                                                                                                                                                                                                                                                                                                                                                                                                                                                                                                                                                                                                                                                                                                                                                                                                                                                                                                                                                                                                                                                                                                                                                                                                                                                                                                                                                                                                                                                                                                                                                                                                                                                                                                                                                                                                                                                                                                                                                                                                                                                                                                                                                                                                                                                                                                                                                                                                                                                                                                                                                                                                                                                                                                                                                                                                                                                                                                                                                                                                                                                                                                                                                                                                                                                                                                                                                                                                                                                                                                                                                                                                                                                                                                                                                                                                                                                                                                                                  The radiation produced by operation of the test facility shall be as defined in en 302 961-1 [1], clause 8.7.1. </w:t>
      </w:r>
    </w:p>
    <w:p w:rsidR="00761C1B" w:rsidRDefault="00761C1B" w:rsidP="00761C1B">
      <w:r>
        <w:t>SOURCE: Used in EN 302 961-02 V1.2.1, clause 4.2.8.1</w:t>
      </w:r>
    </w:p>
    <w:p w:rsidR="00761C1B" w:rsidRDefault="00761C1B" w:rsidP="00761C1B"/>
    <w:p w:rsidR="00761C1B" w:rsidRDefault="00761C1B" w:rsidP="00761C1B">
      <w:r>
        <w:t xml:space="preserve">                                                                                                                                                                                                                                                                                                                                                                                                                                                                                                                                                                                                                                                                                                                                                                                                                                                                                                                                                                                                                                                                                                                                                                                                                                                                                                                                                                                                                                                                                                                                                                                                                                                                                                                                                                                                                                                                                                                                                                                                                                                                                                                                                                                                                                                                                                                                                                                                                                                                                                                                                                                                                                                                                                                                                                                                                                                                                                                                                                                                                                                                                                                                                                                                                                                                                                                                                                                                                                                                                                                                                                                                                                                                                                                                                                                                                                                                                                                                                                                                                                                                                                                                                                                                                                                                                                                                                                                                                                                                                                                                                                                                                                                                                                                                                                                                                                                                                                                                                                                                                                                                                                                                                                                                                                                                                                                                                                                                                                                                                                                                                                                                                                                                                                                                                                                                                                                                                                                                                                                                                                                                                                                                                                                                                                                                                                                                                                                                                                                                                                                                                                                                                                                                                                                                                                                                                                                                                                                                                                                                                                                                                                                              The radio frequency (rf) output power is the mean equivalent isotropically radiated power (e.i.r.p.) during transmission bursts. </w:t>
      </w:r>
    </w:p>
    <w:p w:rsidR="00761C1B" w:rsidRDefault="00761C1B" w:rsidP="00761C1B">
      <w:r>
        <w:t>SOURCE: Used in EN 302 571 V2.1.1, clause 4.2.2.1</w:t>
      </w:r>
    </w:p>
    <w:p w:rsidR="00761C1B" w:rsidRDefault="00761C1B" w:rsidP="00761C1B"/>
    <w:p w:rsidR="00761C1B" w:rsidRDefault="00761C1B" w:rsidP="00761C1B">
      <w:r>
        <w:t xml:space="preserve">                                                                                                                                                                                                                                                                                                                                                                                                                                                                                                                                                                                                                                                                                                                                                                                                                                                                                                                                                                                                                                                                                                                                                                                                                                                                                                                                                                                                                                                                                                                                                                                                                                                                                                                                                                                                                                                                                                                                                                                                                                                                                                                                                                                                                                                                                                                                                                                                                                                                                                                                                                                                                                                                                                                                                                                                                                                                                                                                                                                                                                                                                                                                                                                                                                                                                                                                                                                                                                                                                                                                                                                                                                                                                                                                                                                                                                                                                                                                                                                                                                                                                                                                                                                                                                                                                                                                                                                                                                                                                                                                                                                                                                                                                                                                                                                                                                                                                                                                                                                                                                                                                                                                                                                                                                                                                                                                                                                                                                                                                                                                                                                                                                                                                                                                                                                                                                                                                                                                                                                                                                                                                                                                                                                                                                                                                                                                                                                                                                                                                                                                                                                                                                                                                                                                                                                                                                                                                                                                                                                                                                                                                                                              The radio frequency output power is defined as the mean power delivered to the artificial antenna. </w:t>
      </w:r>
    </w:p>
    <w:p w:rsidR="00761C1B" w:rsidRDefault="00761C1B" w:rsidP="00761C1B">
      <w:r>
        <w:t>SOURCE: Used in EN 300 338 V1.2.1, clause 5.2.1</w:t>
      </w:r>
    </w:p>
    <w:p w:rsidR="00761C1B" w:rsidRDefault="00761C1B" w:rsidP="00761C1B"/>
    <w:p w:rsidR="00761C1B" w:rsidRDefault="00761C1B" w:rsidP="00761C1B">
      <w:r>
        <w:t xml:space="preserve">                                                                                                                                                                                                                                                                                                                                                                                                                                                                                                                                                                                                                                                                                                                                                                                                                                                                                                                                                                                                                                                                                                                                                                                                                                                                                                                                                                                                                                                                                                                                                                                                                                                                                                                                                                                                                                                                                                                                                                                                                                                                                                                                                                                                                                                                                                                                                                                                                                                                                                                                                                                                                                                                                                                                                                                                                                                                                                                                                                                                                                                                                                                                                                                                                                                                                                                                                                                                                                                                                                                                                                                                                                                                                                                                                                                                                                                                                                                                                                                                                                                                                                                                                                                                                                                                                                                                                                                                                                                                                                                                                                                                                                                                                                                                                                                                                                                                                                                                                                                                                                                                                                                                                                                                                                                                                                                                                                                                                                                                                                                                                                                                                                                                                                                                                                                                                                                                                                                                                                                                                                                                                                                                                                                                                                                                                                                                                                                                                                                                                                                                                                                                                                                                                                                                                                                                                                                                                                                                                                                                                                                                                                                              The radio frequency tolerance of the transmitter is the difference between the unmodulated carrier frequency and the nominal frequency selected for the test. </w:t>
      </w:r>
    </w:p>
    <w:p w:rsidR="00761C1B" w:rsidRDefault="00761C1B" w:rsidP="00761C1B">
      <w:r>
        <w:t>SOURCE: Used in EN 302 480 V2.1.1, clause 4.2.2.3.1</w:t>
      </w:r>
    </w:p>
    <w:p w:rsidR="00761C1B" w:rsidRDefault="00761C1B" w:rsidP="00761C1B"/>
    <w:p w:rsidR="00761C1B" w:rsidRDefault="00761C1B" w:rsidP="00761C1B">
      <w:r>
        <w:t xml:space="preserve">                                                                                                                                                                                                                                                                                                                                                                                                                                                                                                                                                                                                                                                                                                                                                                                                                                                                                                                                                                                                                                                                                                                                                                                                                                                                                                                                                                                                                                                                                                                                                                                                                                                                                                                                                                                                                                                                                                                                                                                                                                                                                                                                                                                                                                                                                                                                                                                                                                                                                                                                                                                                                                                                                                                                                                                                                                                                                                                                                                                                                                                                                                                                                                                                                                                                                                                                                                                                                                                                                                                                                                                                                                                                                                                                                                                                                                                                                                                                                                                                                                                                                                                                                                                                                                                                                                                                                                                                                                                                                                                                                                                                                                                                                                                                                                                                                                                                                                                                                                                                                                                                                                                                                                                                                                                                                                                                                                                                                                                                                                                                                                                                                                                                                                                                                                                                                                                                                                                                                                                                                                                                                                                                                                                                                                                                                                                                                                                                                                                                                                                                                                                                                                                                                                                                                                                                                                                                                                                                                                                                                                                                                                                              The radio receiver sensitivity is defined as the power level at the receiver input at which the bit error ratio (ber) is as specified in clause 6.1.2 of etsi en 301 842-1 [1]. </w:t>
      </w:r>
    </w:p>
    <w:p w:rsidR="00761C1B" w:rsidRDefault="00761C1B" w:rsidP="00761C1B">
      <w:r>
        <w:t>SOURCE: Used in EN 301 842-05 V2.1.1, clause 4.2.1.2.1</w:t>
      </w:r>
    </w:p>
    <w:p w:rsidR="00761C1B" w:rsidRDefault="00761C1B" w:rsidP="00761C1B"/>
    <w:p w:rsidR="00761C1B" w:rsidRDefault="00761C1B" w:rsidP="00761C1B">
      <w:r>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1 suggests that 1 mhz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302 454 V2.2.1, clause 4.2.5.1</w:t>
      </w:r>
    </w:p>
    <w:p w:rsidR="00761C1B" w:rsidRDefault="00761C1B" w:rsidP="00761C1B"/>
    <w:p w:rsidR="00761C1B" w:rsidRDefault="00761C1B" w:rsidP="00761C1B">
      <w:r>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1 suggests that 200 khz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302 054 V2.2.1, clause 4.2.5.1</w:t>
      </w:r>
    </w:p>
    <w:p w:rsidR="00761C1B" w:rsidRDefault="00761C1B" w:rsidP="00761C1B"/>
    <w:p w:rsidR="00761C1B" w:rsidRDefault="00761C1B" w:rsidP="00761C1B">
      <w:r>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3 suggests that 1mhz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302 454-01 V1.2.1, clause 7.5.1</w:t>
      </w:r>
    </w:p>
    <w:p w:rsidR="00761C1B" w:rsidRDefault="00761C1B" w:rsidP="00761C1B"/>
    <w:p w:rsidR="00761C1B" w:rsidRDefault="00761C1B" w:rsidP="00761C1B">
      <w:r>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3 suggests that 200 khz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302 054-01 V1.2.1, clause 7.5.1</w:t>
      </w:r>
    </w:p>
    <w:p w:rsidR="00761C1B" w:rsidRDefault="00761C1B" w:rsidP="00761C1B"/>
    <w:p w:rsidR="00761C1B" w:rsidRDefault="00761C1B" w:rsidP="00761C1B">
      <w:r>
        <w:t xml:space="preserve">                                                                                                                                                                                                                                                                                                                                                                                                                                                                                                                                                                                                                                                                                                                                                                                                                                                                                                                                                                                                                                                                                                                                                                                                                                                                                                                                                                                                                                                                                                                                                                                                                                                                                                                                                                                                                                                                                                                                                                                                                                                                                                                                                                                                                                                                                                                                                                                                                                                                                                                                                                                                                                                                                                                                                                                                                                                                                                                                                                                                                                                                                                                                                                                                                                                                                                                                                                                                                                                                                                                                                                                                                                                                                                                                                                                                                                                                                                                                                                                                                                                                                                                                                                                                                                                                                                                                                                                                                                                                                                                                                                                                                                                                                                                                                                                                                                                                                                                                                                                                                                                                                                                                                                                                                                                                                                                                                                                                                                                                                                                                                                                                                                                                                                                                                                                                                                                                                                                                                                                                                                                                                                                                                                                                                                                                                                                                                                                                                                                                                                                                                                                                                                                                                                                                                                                                                                                                                                                                                                                                                                                                                                                              The range of operating frequencies includes all frequencies on which the equipment operates within one or more of the assigned frequency bands. fc is the point in the radiation where the power is at maximum. the frequency points where the power falls 10 db below the fc level and above fc level are designated as fl and fh respectively. the operating frequency range (i.e. the frequency band of operation) is defined as fh - fl. </w:t>
      </w:r>
    </w:p>
    <w:p w:rsidR="00761C1B" w:rsidRDefault="00761C1B" w:rsidP="00761C1B">
      <w:r>
        <w:t>SOURCE: Used in EN 302 372-01 V1.2.1, clause 8.1.1</w:t>
      </w:r>
    </w:p>
    <w:p w:rsidR="00761C1B" w:rsidRDefault="00761C1B" w:rsidP="00761C1B"/>
    <w:p w:rsidR="00761C1B" w:rsidRDefault="00761C1B" w:rsidP="00761C1B">
      <w:r>
        <w:t xml:space="preserve">                                                                                                                                                                                                                                                                                                                                                                                                                                                                                                                                                                                                                                                                                                                                                                                                                                                                                                                                                                                                                                                                                                                                                                                                                                                                                                                                                                                                                                                                                                                                                                                                                                                                                                                                                                                                                                                                                                                                                                                                                                                                                                                                                                                                                                                                                                                                                                                                                                                                                                                                                                                                                                                                                                                                                                                                                                                                                                                                                                                                                                                                                                                                                                                                                                                                                                                                                                                                                                                                                                                                                                                                                                                                                                                                                                                                                                                                                                                                                                                                                                                                                                                                                                                                                                                                                                                                                                                                                                                                                                                                                                                                                                                                                                                                                                                                                                                                                                                                                                                                                                                                                                                                                                                                                                                                                                                                                                                                                                                                                                                                                                                                                                                                                                                                                                                                                                                                                                                                                                                                                                                                                                                                                                                                                                                                                                                                                                                                                                                                                                                                                                                                                                                                                                                                                                                                                                                                                                                                                                                                                                                                                                                              The rate of turn (rot) is an important information the skipper needs to steer the vessel, especially during the navigation with radar in poor visibility conditions. the useful measuring range depends on the vessels mass. </w:t>
      </w:r>
    </w:p>
    <w:p w:rsidR="00761C1B" w:rsidRDefault="00761C1B" w:rsidP="00761C1B">
      <w:r>
        <w:t>SOURCE: Used in EN 302 194 V2.1.1, clause 8.7.1.1 SOURCE: Used in EN 302 194-01 V1.1.2, clause 7.7.1.1</w:t>
      </w:r>
    </w:p>
    <w:p w:rsidR="00761C1B" w:rsidRDefault="00761C1B" w:rsidP="00761C1B"/>
    <w:p w:rsidR="00761C1B" w:rsidRDefault="00761C1B" w:rsidP="00761C1B">
      <w:r>
        <w:t xml:space="preserve">                                                                                                                                                                                                                                                                                                                                                                                                                                                                                                                                                                                                                                                                                                                                                                                                                                                                                                                                                                                                                                                                                                                                                                                                                                                                                                                                                                                                                                                                                                                                                                                                                                                                                                                                                                                                                                                                                                                                                                                                                                                                                                                                                                                                                                                                                                                                                                                                                                                                                                                                                                                                                                                                                                                                                                                                                                                                                                                                                                                                                                                                                                                                                                                                                                                                                                                                                                                                                                                                                                                                                                                                                                                                                                                                                                                                                                                                                                                                                                                                                                                                                                                                                                                                                                                                                                                                                                                                                                                                                                                                                                                                                                                                                                                                                                                                                                                                                                                                                                                                                                                                                                                                                                                                                                                                                                                                                                                                                                                                                                                                                                                                                                                                                                                                                                                                                                                                                                                                                                                                                                                                                                                                                                                                                                                                                                                                                                                                                                                                                                                                                                                                                                                                                                                                                                                                                                                                                                                                                                                                                                                                                                                              The rated output power (or rated output power range) is the mean power (or the range of power) that the transmitter shall deliver at its output under specified conditions of operation. </w:t>
      </w:r>
    </w:p>
    <w:p w:rsidR="00761C1B" w:rsidRDefault="00761C1B" w:rsidP="00761C1B">
      <w:r>
        <w:t>SOURCE: Used in EN 302 064 V2.1.1, clause 7.2.1 SOURCE: Used in EN 302 064-01 V1.1.1, clause 7.2.1</w:t>
      </w:r>
    </w:p>
    <w:p w:rsidR="00761C1B" w:rsidRDefault="00761C1B" w:rsidP="00761C1B"/>
    <w:p w:rsidR="00761C1B" w:rsidRDefault="00761C1B" w:rsidP="00761C1B">
      <w:r>
        <w:t xml:space="preserve">                                                                                                                                                                                                                                                                                                                                                                                                                                                                                                                                                                                                                                                                                                                                                                                                                                                                                                                                                                                                                                                                                                                                                                                                                                                                                                                                                                                                                                                                                                                                                                                                                                                                                                                                                                                                                                                                                                                                                                                                                                                                                                                                                                                                                                                                                                                                                                                                                                                                                                                                                                                                                                                                                                                                                                                                                                                                                                                                                                                                                                                                                                                                                                                                                                                                                                                                                                                                                                                                                                                                                                                                                                                                                                                                                                                                                                                                                                                                                                                                                                                                                                                                                                                                                                                                                                                                                                                                                                                                                                                                                                                                                                                                                                                                                                                                                                                                                                                                                                                                                                                                                                                                                                                                                                                                                                                                                                                                                                                                                                                                                                                                                                                                                                                                                                                                                                                                                                                                                                                                                                                                                                                                                                                                                                                                                                                                                                                                                                                                                                                                                                                                                                                                                                                                                                                                                                                                                                                                                                                                                                                                                                                              The rated output power is the carrier power that the eut shall deliver at its antenna port under manufacturers specified conditions of operation. </w:t>
      </w:r>
    </w:p>
    <w:p w:rsidR="00761C1B" w:rsidRDefault="00761C1B" w:rsidP="00761C1B">
      <w:r>
        <w:t>SOURCE: Used in EN 302 018 V2.1.1, clause 4.2.1.1 SOURCE: Used in EN 302 018-01 V1.2.1, clause 4.3.1.1</w:t>
      </w:r>
    </w:p>
    <w:p w:rsidR="00761C1B" w:rsidRDefault="00761C1B" w:rsidP="00761C1B"/>
    <w:p w:rsidR="00761C1B" w:rsidRDefault="00761C1B" w:rsidP="00761C1B">
      <w:r>
        <w:t xml:space="preserve">                                                                                                                                                                                                                                                                                                                                                                                                                                                                                                                                                                                                                                                                                                                                                                                                                                                                                                                                                                                                                                                                                                                                                                                                                                                                                                                                                                                                                                                                                                                                                                                                                                                                                                                                                                                                                                                                                                                                                                                                                                                                                                                                                                                                                                                                                                                                                                                                                                                                                                                                                                                                                                                                                                                                                                                                                                                                                                                                                                                                                                                                                                                                                                                                                                                                                                                                                                                                                                                                                                                                                                                                                                                                                                                                                                                                                                                                                                                                                                                                                                                                                                                                                                                                                                                                                                                                                                                                                                                                                                                                                                                                                                                                                                                                                                                                                                                                                                                                                                                                                                                                                                                                                                                                                                                                                                                                                                                                                                                                                                                                                                                                                                                                                                                                                                                                                                                                                                                                                                                                                                                                                                                                                                                                                                                                                                                                                                                                                                                                                                                                                                                                                                                                                                                                                                                                                                                                                                                                                                                                                                                                                                                              The rated output power is the carrier power that the transmitter or transposer shall deliver at its antenna port under manufacturers specified conditions of operation. </w:t>
      </w:r>
    </w:p>
    <w:p w:rsidR="00761C1B" w:rsidRDefault="00761C1B" w:rsidP="00761C1B">
      <w:r>
        <w:t>SOURCE: Used in EN 302 017 V2.1.1, clause 4.2.1.1 SOURCE: Used in EN 302 017-01 V1.1.1, clause 4.2.1.1</w:t>
      </w:r>
    </w:p>
    <w:p w:rsidR="00761C1B" w:rsidRDefault="00761C1B" w:rsidP="00761C1B"/>
    <w:p w:rsidR="00761C1B" w:rsidRDefault="00761C1B" w:rsidP="00761C1B">
      <w:r>
        <w:t xml:space="preserve">                                                                                                                                                                                                                                                                                                                                                                                                                                                                                                                                                                                                                                                                                                                                                                                                                                                                                                                                                                                                                                                                                                                                                                                                                                                                                                                                                                                                                                                                                                                                                                                                                                                                                                                                                                                                                                                                                                                                                                                                                                                                                                                                                                                                                                                                                                                                                                                                                                                                                                                                                                                                                                                                                                                                                                                                                                                                                                                                                                                                                                                                                                                                                                                                                                                                                                                                                                                                                                                                                                                                                                                                                                                                                                                                                                                                                                                                                                                                                                                                                                                                                                                                                                                                                                                                                                                                                                                                                                                                                                                                                                                                                                                                                                                                                                                                                                                                                                                                                                                                                                                                                                                                                                                                                                                                                                                                                                                                                                                                                                                                                                                                                                                                                                                                                                                                                                                                                                                                                                                                                                                                                                                                                                                                                                                                                                                                                                                                                                                                                                                                                                                                                                                                                                                                                                                                                                                                                                                                                                                                                                                                                                                              The rated output power is the conducted power that the transmitter shall deliver at its antenna port under the manufacturers specified conditions of operation. it is, however, recommended that this parameter is not quoted as rms power. for mcofdm systems, the rated output power is the conducted power of the highest powered ofdm block within the mcofdm group. transmitters shall be categorized into one of three power classes, as follows: * low power; * medium power; * high power. </w:t>
      </w:r>
    </w:p>
    <w:p w:rsidR="00761C1B" w:rsidRDefault="00761C1B" w:rsidP="00761C1B">
      <w:r>
        <w:t>SOURCE: Used in EN 302 077 V2.1.1, clause 4.2.1.1</w:t>
      </w:r>
    </w:p>
    <w:p w:rsidR="00761C1B" w:rsidRDefault="00761C1B" w:rsidP="00761C1B"/>
    <w:p w:rsidR="00761C1B" w:rsidRDefault="00761C1B" w:rsidP="00761C1B">
      <w:r>
        <w:t xml:space="preserve">                                                                                                                                                                                                                                                                                                                                                                                                                                                                                                                                                                                                                                                                                                                                                                                                                                                                                                                                                                                                                                                                                                                                                                                                                                                                                                                                                                                                                                                                                                                                                                                                                                                                                                                                                                                                                                                                                                                                                                                                                                                                                                                                                                                                                                                                                                                                                                                                                                                                                                                                                                                                                                                                                                                                                                                                                                                                                                                                                                                                                                                                                                                                                                                                                                                                                                                                                                                                                                                                                                                                                                                                                                                                                                                                                                                                                                                                                                                                                                                                                                                                                                                                                                                                                                                                                                                                                                                                                                                                                                                                                                                                                                                                                                                                                                                                                                                                                                                                                                                                                                                                                                                                                                                                                                                                                                                                                                                                                                                                                                                                                                                                                                                                                                                                                                                                                                                                                                                                                                                                                                                                                                                                                                                                                                                                                                                                                                                                                                                                                                                                                                                                                                                                                                                                                                                                                                                                                                                                                                                                                                                                                                                              The rated output power is the mean power that the transmitter shall deliver at its antenna port under the manufacturers specified conditions of operation. note: it is, however, recommended that this parameter is not quoted as rms power. </w:t>
      </w:r>
    </w:p>
    <w:p w:rsidR="00761C1B" w:rsidRDefault="00761C1B" w:rsidP="00761C1B">
      <w:r>
        <w:t>SOURCE: Used in EN 302 245 V2.1.1, clause 4.2.1.1 SOURCE: Used in EN 302 245-01 V1.1.1, clause 4.2.1.1</w:t>
      </w:r>
    </w:p>
    <w:p w:rsidR="00761C1B" w:rsidRDefault="00761C1B" w:rsidP="00761C1B"/>
    <w:p w:rsidR="00761C1B" w:rsidRDefault="00761C1B" w:rsidP="00761C1B">
      <w:r>
        <w:t xml:space="preserve">                                                                                                                                                                                                                                                                                                                                                                                                                                                                                                                                                                                                                                                                                                                                                                                                                                                                                                                                                                                                                                                                                                                                                                                                                                                                                                                                                                                                                                                                                                                                                                                                                                                                                                                                                                                                                                                                                                                                                                                                                                                                                                                                                                                                                                                                                                                                                                                                                                                                                                                                                                                                                                                                                                                                                                                                                                                                                                                                                                                                                                                                                                                                                                                                                                                                                                                                                                                                                                                                                                                                                                                                                                                                                                                                                                                                                                                                                                                                                                                                                                                                                                                                                                                                                                                                                                                                                                                                                                                                                                                                                                                                                                                                                                                                                                                                                                                                                                                                                                                                                                                                                                                                                                                                                                                                                                                                                                                                                                                                                                                                                                                                                                                                                                                                                                                                                                                                                                                                                                                                                                                                                                                                                                                                                                                                                                                                                                                                                                                                                                                                                                                                                                                                                                                                                                                                                                                                                                                                                                                                                                                                                                                              The rated output power is the power that the transmitter shall deliver at its antenna port under the manufacturers specified conditions of operation. note: it is, however, recommended that this parameter is not quoted as rms power. </w:t>
      </w:r>
    </w:p>
    <w:p w:rsidR="00761C1B" w:rsidRDefault="00761C1B" w:rsidP="00761C1B">
      <w:r>
        <w:t>SOURCE: Used in EN 302 077-01 V1.1.1, clause 4.2.1.1</w:t>
      </w:r>
    </w:p>
    <w:p w:rsidR="00761C1B" w:rsidRDefault="00761C1B" w:rsidP="00761C1B"/>
    <w:p w:rsidR="00761C1B" w:rsidRDefault="00761C1B" w:rsidP="00761C1B">
      <w:r>
        <w:t xml:space="preserve">                                                                                                                                                                                                                                                                                                                                                                                                                                                                                                                                                                                                                                                                                                                                                                                                                                                                                                                                                                                                                                                                                                                                                                                                                                                                                                                                                                                                                                                                                                                                                                                                                                                                                                                                                                                                                                                                                                                                                                                                                                                                                                                                                                                                                                                                                                                                                                                                                                                                                                                                                                                                                                                                                                                                                                                                                                                                                                                                                                                                                                                                                                                                                                                                                                                                                                                                                                                                                                                                                                                                                                                                                                                                                                                                                                                                                                                                                                                                                                                                                                                                                                                                                                                                                                                                                                                                                                                                                                                                                                                                                                                                                                                                                                                                                                                                                                                                                                                                                                                                                                                                                                                                                                                                                                                                                                                                                                                                                                                                                                                                                                                                                                                                                                                                                                                                                                                                                                                                                                                                                                                                                                                                                                                                                                                                                                                                                                                                                                                                                                                                                                                                                                                                                                                                                                                                                                                                                                                                                                                                                                                                                                                              The raw radar picture is understood to be the scale representation of radar echoes of the surroundings on the display units screen from a complete antenna revolution with relative motion to the own ship, whereby the ship's keel line and the heading line shall be arranged in a fixed position parallel to each other. the linearity error of the raw radar picture is the elliptical deviation of a circular presentation. </w:t>
      </w:r>
    </w:p>
    <w:p w:rsidR="00761C1B" w:rsidRDefault="00761C1B" w:rsidP="00761C1B">
      <w:r>
        <w:t>SOURCE: Used in EN 302 194 V2.1.1, clause 8.4.1.1 SOURCE: Used in EN 302 194-01 V1.1.2, clause 7.4.1.1</w:t>
      </w:r>
    </w:p>
    <w:p w:rsidR="00761C1B" w:rsidRDefault="00761C1B" w:rsidP="00761C1B"/>
    <w:p w:rsidR="00761C1B" w:rsidRDefault="00761C1B" w:rsidP="00761C1B">
      <w:r>
        <w:t xml:space="preserve">                                                                                                                                                                                                                                                                                                                                                                                                                                                                                                                                                                                                                                                                                                                                                                                                                                                                                                                                                                                                                                                                                                                                                                                                                                                                                                                                                                                                                                                                                                                                                                                                                                                                                                                                                                                                                                                                                                                                                                                                                                                                                                                                                                                                                                                                                                                                                                                                                                                                                                                                                                                                                                                                                                                                                                                                                                                                                                                                                                                                                                                                                                                                                                                                                                                                                                                                                                                                                                                                                                                                                                                                                                                                                                                                                                                                                                                                                                                                                                                                                                                                                                                                                                                                                                                                                                                                                                                                                                                                                                                                                                                                                                                                                                                                                                                                                                                                                                                                                                                                                                                                                                                                                                                                                                                                                                                                                                                                                                                                                                                                                                                                                                                                                                                                                                                                                                                                                                                                                                                                                                                                                                                                                                                                                                                                                                                                                                                                                                                                                                                                                                                                                                                                                                                                                                                                                                                                                                                                                                                                                                                                                                                              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 10-6 (or equivalent per) performance for awgn channel,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t>SOURCE: Used in EN 302 544-01 V1.1.1, clause 4.2.8.1 SOURCE: Used in EN 302 544-02 V1.1.1, clause 4.2.9.1</w:t>
      </w:r>
    </w:p>
    <w:p w:rsidR="00761C1B" w:rsidRDefault="00761C1B" w:rsidP="00761C1B"/>
    <w:p w:rsidR="00761C1B" w:rsidRDefault="00761C1B" w:rsidP="00761C1B">
      <w:r>
        <w:t xml:space="preserve">                                                                                                                                                                                                                                                                                                                                                                                                                                                                                                                                                                                                                                                                                                                                                                                                                                                                                                                                                                                                                                                                                                                                                                                                                                                                                                                                                                                                                                                                                                                                                                                                                                                                                                                                                                                                                                                                                                                                                                                                                                                                                                                                                                                                                                                                                                                                                                                                                                                                                                                                                                                                                                                                                                                                                                                                                                                                                                                                                                                                                                                                                                                                                                                                                                                                                                                                                                                                                                                                                                                                                                                                                                                                                                                                                                                                                                                                                                                                                                                                                                                                                                                                                                                                                                                                                                                                                                                                                                                                                                                                                                                                                                                                                                                                                                                                                                                                                                                                                                                                                                                                                                                                                                                                                                                                                                                                                                                                                                                                                                                                                                                                                                                                                                                                                                                                                                                                                                                                                                                                                                                                                                                                                                                                                                                                                                                                                                                                                                                                                                                                                                                                                                                                                                                                                                                                                                                                                                                                                                                                                                                                                                                              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â‰¤ 10-6 (or equivalent per) performance for awgn channel,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t>SOURCE: Used in EN 301 908-22 V6.1.1, clause 4.2.8.1</w:t>
      </w:r>
    </w:p>
    <w:p w:rsidR="00761C1B" w:rsidRDefault="00761C1B" w:rsidP="00761C1B"/>
    <w:p w:rsidR="00761C1B" w:rsidRDefault="00761C1B" w:rsidP="00761C1B">
      <w:r>
        <w:t xml:space="preserve">                                                                                                                                                                                                                                                                                                                                                                                                                                                                                                                                                                                                                                                                                                                                                                                                                                                                                                                                                                                                                                                                                                                                                                                                                                                                                                                                                                                                                                                                                                                                                                                                                                                                                                                                                                                                                                                                                                                                                                                                                                                                                                                                                                                                                                                                                                                                                                                                                                                                                                                                                                                                                                                                                                                                                                                                                                                                                                                                                                                                                                                                                                                                                                                                                                                                                                                                                                                                                                                                                                                                                                                                                                                                                                                                                                                                                                                                                                                                                                                                                                                                                                                                                                                                                                                                                                                                                                                                                                                                                                                                                                                                                                                                                                                                                                                                                                                                                                                                                                                                                                                                                                                                                                                                                                                                                                                                                                                                                                                                                                                                                                                                                                                                                                                                                                                                                                                                                                                                                                                                                                                                                                                                                                                                                                                                                                                                                                                                                                                                                                                                                                                                                                                                                                                                                                                                                                                                                                                                                                                                                                                                                                                              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â‰¤ 10-6 (or equivalent per) performance,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t>SOURCE: Used in EN 301 908-21 V6.1.1, clause 4.2.8.1</w:t>
      </w:r>
    </w:p>
    <w:p w:rsidR="00761C1B" w:rsidRDefault="00761C1B" w:rsidP="00761C1B"/>
    <w:p w:rsidR="00761C1B" w:rsidRDefault="00761C1B" w:rsidP="00761C1B">
      <w:r>
        <w:t xml:space="preserve">                                                                                                                                                                                                                                                                                                                                                                                                                                                                                                                                                                                                                                                                                                                                                                                                                                                                                                                                                                                                                                                                                                                                                                                                                                                                                                                                                                                                                                                                                                                                                                                                                                                                                                                                                                                                                                                                                                                                                                                                                                                                                                                                                                                                                                                                                                                                                                                                                                                                                                                                                                                                                                                                                                                                                                                                                                                                                                                                                                                                                                                                                                                                                                                                                                                                                                                                                                                                                                                                                                                                                                                                                                                                                                                                                                                                                                                                                                                                                                                                                                                                                                                                                                                                                                                                                                                                                                                                                                                                                                                                                                                                                                                                                                                                                                                                                                                                                                                                                                                                                                                                                                                                                                                                                                                                                                                                                                                                                                                                                                                                                                                                                                                                                                                                                                                                                                                                                                                                                                                                                                                                                                                                                                                                                                                                                                                                                                                                                                                                                                                                                                                                                                                                                                                                                                                                                                                                                                                                                                                                                                                                                                                              The receiver adjacent channel rejection is a measure of the capability of the receiver to receive a wanted signal without exceeding a given degradation due to the presence of an unwanted signal (interferer) either in the first or second adjacent channel. note: receiver adjacent channel rejection is expressed as the ratio, in db, of the level of the unwanted signal to the level of the wanted signal, at the receiver input. </w:t>
      </w:r>
    </w:p>
    <w:p w:rsidR="00761C1B" w:rsidRDefault="00761C1B" w:rsidP="00761C1B">
      <w:r>
        <w:t>SOURCE: Used in EN 302 774 V1.2.1, clause 4.2.8.1</w:t>
      </w:r>
    </w:p>
    <w:p w:rsidR="00761C1B" w:rsidRDefault="00761C1B" w:rsidP="00761C1B"/>
    <w:p w:rsidR="00761C1B" w:rsidRDefault="00761C1B" w:rsidP="00761C1B">
      <w:r>
        <w:t xml:space="preserve">                                                                                                                                                                                                                                                                                                                                                                                                                                                                                                                                                                                                                                                                                                                                                                                                                                                                                                                                                                                                                                                                                                                                                                                                                                                                                                                                                                                                                                                                                                                                                                                                                                                                                                                                                                                                                                                                                                                                                                                                                                                                                                                                                                                                                                                                                                                                                                                                                                                                                                                                                                                                                                                                                                                                                                                                                                                                                                                                                                                                                                                                                                                                                                                                                                                                                                                                                                                                                                                                                                                                                                                                                                                                                                                                                                                                                                                                                                                                                                                                                                                                                                                                                                                                                                                                                                                                                                                                                                                                                                                                                                                                                                                                                                                                                                                                                                                                                                                                                                                                                                                                                                                                                                                                                                                                                                                                                                                                                                                                                                                                                                                                                                                                                                                                                                                                                                                                                                                                                                                                                                                                                                                                                                                                                                                                                                                                                                                                                                                                                                                                                                                                                                                                                                                                                                                                                                                                                                                                                                                                                                                                                                                              The receiver adjacent channel rejection is a measure of the receiver's ability to receive a wanted signal at its assigned channel frequency in the presence of an unwanted signal at a given frequency offset from the centre frequency of the assigned channel, without this unwanted signal causing a degradation of the performance of the receiver beyond minimum performance criteria as specified in clause 4.2.7.3. </w:t>
      </w:r>
    </w:p>
    <w:p w:rsidR="00761C1B" w:rsidRDefault="00761C1B" w:rsidP="00761C1B">
      <w:r>
        <w:t>SOURCE: Used in EN 302 567 V2.1.1, clause 4.2.7.2</w:t>
      </w:r>
    </w:p>
    <w:p w:rsidR="00761C1B" w:rsidRDefault="00761C1B" w:rsidP="00761C1B"/>
    <w:p w:rsidR="00761C1B" w:rsidRDefault="00761C1B" w:rsidP="00761C1B">
      <w:r>
        <w:t xml:space="preserve">                                                                                                                                                                                                                                                                                                                                                                                                                                                                                                                                                                                                                                                                                                                                                                                                                                                                                                                                                                                                                                                                                                                                                                                                                                                                                                                                                                                                                                                                                                                                                                                                                                                                                                                                                                                                                                                                                                                                                                                                                                                                                                                                                                                                                                                                                                                                                                                                                                                                                                                                                                                                                                                                                                                                                                                                                                                                                                                                                                                                                                                                                                                                                                                                                                                                                                                                                                                                                                                                                                                                                                                                                                                                                                                                                                                                                                                                                                                                                                                                                                                                                                                                                                                                                                                                                                                                                                                                                                                                                                                                                                                                                                                                                                                                                                                                                                                                                                                                                                                                                                                                                                                                                                                                                                                                                                                                                                                                                                                                                                                                                                                                                                                                                                                                                                                                                                                                                                                                                                                                                                                                                                                                                                                                                                                                                                                                                                                                                                                                                                                                                                                                                                                                                                                                                                                                                                                                                                                                                                                                                                                                                                                              The receiver adjacent channel selectivity is a measure of a receiver's ability to achieve minimum throughput requirements in the presence of an adjacent channel signal at a specific frequency offset from the given channel. acs can strictly be defined as the ratio (in db) of the receiver filter's attenuation on the assigned channel frequency to the receiver filter attenuation on the adjacent channels. </w:t>
      </w:r>
    </w:p>
    <w:p w:rsidR="00761C1B" w:rsidRDefault="00761C1B" w:rsidP="00761C1B">
      <w:r>
        <w:t>SOURCE: Used in EN 303 316 V1.2.1, clause 4.2.7.2.1</w:t>
      </w:r>
    </w:p>
    <w:p w:rsidR="00761C1B" w:rsidRDefault="00761C1B" w:rsidP="00761C1B"/>
    <w:p w:rsidR="00761C1B" w:rsidRDefault="00761C1B" w:rsidP="00761C1B">
      <w:r>
        <w:t xml:space="preserve">                                                                                                                                                                                                                                                                                                                                                                                                                                                                                                                                                                                                                                                                                                                                                                                                                                                                                                                                                                                                                                                                                                                                                                                                                                                                                                                                                                                                                                                                                                                                                                                                                                                                                                                                                                                                                                                                                                                                                                                                                                                                                                                                                                                                                                                                                                                                                                                                                                                                                                                                                                                                                                                                                                                                                                                                                                                                                                                                                                                                                                                                                                                                                                                                                                                                                                                                                                                                                                                                                                                                                                                                                                                                                                                                                                                                                                                                                                                                                                                                                                                                                                                                                                                                                                                                                                                                                                                                                                                                                                                                                                                                                                                                                                                                                                                                                                                                                                                                                                                                                                                                                                                                                                                                                                                                                                                                                                                                                                                                                                                                                                                                                                                                                                                                                                                                                                                                                                                                                                                                                                                                                                                                                                                                                                                                                                                                                                                                                                                                                                                                                                                                                                                                                                                                                                                                                                                                                                                                                                                                                                                                                                                              The receiver adjacent channel selectivity is a measure of the capability of the receiver to receive wanted data packets without exceeding a given degradation due to the presence of an interfering signal (i1) in the adjacent channel. "wanted signal" in this test is the signal generated by the transmitted rlc data blocks. </w:t>
      </w:r>
    </w:p>
    <w:p w:rsidR="00761C1B" w:rsidRDefault="00761C1B" w:rsidP="00761C1B">
      <w:r>
        <w:t>SOURCE: Used in EN 301 908-08 V1.1.1, clause 4.2.3.6.1</w:t>
      </w:r>
    </w:p>
    <w:p w:rsidR="00761C1B" w:rsidRDefault="00761C1B" w:rsidP="00761C1B"/>
    <w:p w:rsidR="00761C1B" w:rsidRDefault="00761C1B" w:rsidP="00761C1B">
      <w:r>
        <w:t xml:space="preserve">                                                                                                                                                                                                                                                                                                                                                                                                                                                                                                                                                                                                                                                                                                                                                                                                                                                                                                                                                                                                                                                                                                                                                                                                                                                                                                                                                                                                                                                                                                                                                                                                                                                                                                                                                                                                                                                                                                                                                                                                                                                                                                                                                                                                                                                                                                                                                                                                                                                                                                                                                                                                                                                                                                                                                                                                                                                                                                                                                                                                                                                                                                                                                                                                                                                                                                                                                                                                                                                                                                                                                                                                                                                                                                                                                                                                                                                                                                                                                                                                                                                                                                                                                                                                                                                                                                                                                                                                                                                                                                                                                                                                                                                                                                                                                                                                                                                                                                                                                                                                                                                                                                                                                                                                                                                                                                                                                                                                                                                                                                                                                                                                                                                                                                                                                                                                                                                                                                                                                                                                                                                                                                                                                                                                                                                                                                                                                                                                                                                                                                                                                                                                                                                                                                                                                                                                                                                                                                                                                                                                                                                                                                                              The receiver adjacent channel selectivity is a measure of the receiver's ability to receive a wanted signal at its assigned channel frequency in the presence of an unwanted interferer at a given frequency offset from the centre frequency of the assigned channel, either at the 1st adjacent or 2nd adjacent channel. acs is the interferer power level (in db) relative to thermal noise (nth). to reference the receiver adjacent channel selectivity values properly, a sensitivity level is defined as the signal level for bit error rate (ber) = 10-6 performance for awgn channel, over the channel bandwidth,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t>SOURCE: Used in EN 302 623 V1.1.1, clause 4.2.8.1</w:t>
      </w:r>
    </w:p>
    <w:p w:rsidR="00761C1B" w:rsidRDefault="00761C1B" w:rsidP="00761C1B"/>
    <w:p w:rsidR="00761C1B" w:rsidRDefault="00761C1B" w:rsidP="00761C1B">
      <w:r>
        <w:t xml:space="preserve">                                                                                                                                                                                                                                                                                                                                                                                                                                                                                                                                                                                                                                                                                                                                                                                                                                                                                                                                                                                                                                                                                                                                                                                                                                                                                                                                                                                                                                                                                                                                                                                                                                                                                                                                                                                                                                                                                                                                                                                                                                                                                                                                                                                                                                                                                                                                                                                                                                                                                                                                                                                                                                                                                                                                                                                                                                                                                                                                                                                                                                                                                                                                                                                                                                                                                                                                                                                                                                                                                                                                                                                                                                                                                                                                                                                                                                                                                                                                                                                                                                                                                                                                                                                                                                                                                                                                                                                                                                                                                                                                                                                                                                                                                                                                                                                                                                                                                                                                                                                                                                                                                                                                                                                                                                                                                                                                                                                                                                                                                                                                                                                                                                                                                                                                                                                                                                                                                                                                                                                                                                                                                                                                                                                                                                                                                                                                                                                                                                                                                                                                                                                                                                                                                                                                                                                                                                                                                                                                                                                                                                                                                                                              The receiver adjacent channel selectivity is defined in en 301 929-1 [5], clause 9.6.1. </w:t>
      </w:r>
    </w:p>
    <w:p w:rsidR="00761C1B" w:rsidRDefault="00761C1B" w:rsidP="00761C1B">
      <w:r>
        <w:t>SOURCE: Used in EN 301 929-02 V1.2.1, clause 4.2.12.1</w:t>
      </w:r>
    </w:p>
    <w:p w:rsidR="00761C1B" w:rsidRDefault="00761C1B" w:rsidP="00761C1B"/>
    <w:p w:rsidR="00761C1B" w:rsidRDefault="00761C1B" w:rsidP="00761C1B">
      <w:r>
        <w:t xml:space="preserve">                                                                                                                                                                                                                                                                                                                                                                                                                                                                                                                                                                                                                                                                                                                                                                                                                                                                                                                                                                                                                                                                                                                                                                                                                                                                                                                                                                                                                                                                                                                                                                                                                                                                                                                                                                                                                                                                                                                                                                                                                                                                                                                                                                                                                                                                                                                                                                                                                                                                                                                                                                                                                                                                                                                                                                                                                                                                                                                                                                                                                                                                                                                                                                                                                                                                                                                                                                                                                                                                                                                                                                                                                                                                                                                                                                                                                                                                                                                                                                                                                                                                                                                                                                                                                                                                                                                                                                                                                                                                                                                                                                                                                                                                                                                                                                                                                                                                                                                                                                                                                                                                                                                                                                                                                                                                                                                                                                                                                                                                                                                                                                                                                                                                                                                                                                                                                                                                                                                                                                                                                                                                                                                                                                                                                                                                                                                                                                                                                                                                                                                                                                                                                                                                                                                                                                                                                                                                                                                                                                                                                                                                                                                              The receiver adjacent channel selectivity shall be as defined in en 300 720-1 [2], clause 9.5.1. </w:t>
      </w:r>
    </w:p>
    <w:p w:rsidR="00761C1B" w:rsidRDefault="00761C1B" w:rsidP="00761C1B">
      <w:r>
        <w:t>SOURCE: Used in EN 300 720-02 V1.2.1, clause 4.2.11.1</w:t>
      </w:r>
    </w:p>
    <w:p w:rsidR="00761C1B" w:rsidRDefault="00761C1B" w:rsidP="00761C1B"/>
    <w:p w:rsidR="00761C1B" w:rsidRDefault="00761C1B" w:rsidP="00761C1B">
      <w:r>
        <w:t xml:space="preserve">                                                                                                                                                                                                                                                                                                                                                                                                                                                                                                                                                                                                                                                                                                                                                                                                                                                                                                                                                                                                                                                                                                                                                                                                                                                                                                                                                                                                                                                                                                                                                                                                                                                                                                                                                                                                                                                                                                                                                                                                                                                                                                                                                                                                                                                                                                                                                                                                                                                                                                                                                                                                                                                                                                                                                                                                                                                                                                                                                                                                                                                                                                                                                                                                                                                                                                                                                                                                                                                                                                                                                                                                                                                                                                                                                                                                                                                                                                                                                                                                                                                                                                                                                                                                                                                                                                                                                                                                                                                                                                                                                                                                                                                                                                                                                                                                                                                                                                                                                                                                                                                                                                                                                                                                                                                                                                                                                                                                                                                                                                                                                                                                                                                                                                                                                                                                                                                                                                                                                                                                                                                                                                                                                                                                                                                                                                                                                                                                                                                                                                                                                                                                                                                                                                                                                                                                                                                                                                                                                                                                                                                                                                                              The receiver adjacent channel selectivity shall be as defined in en 301 178-1 [4], clause 9.5.1. </w:t>
      </w:r>
    </w:p>
    <w:p w:rsidR="00761C1B" w:rsidRDefault="00761C1B" w:rsidP="00761C1B">
      <w:r>
        <w:t>SOURCE: Used in EN 301 178-02 V1.2.2, clause 4.2.10.1</w:t>
      </w:r>
    </w:p>
    <w:p w:rsidR="00761C1B" w:rsidRDefault="00761C1B" w:rsidP="00761C1B"/>
    <w:p w:rsidR="00761C1B" w:rsidRDefault="00761C1B" w:rsidP="00761C1B">
      <w:r>
        <w:t xml:space="preserve">                                                                                                                                                                                                                                                                                                                                                                                                                                                                                                                                                                                                                                                                                                                                                                                                                                                                                                                                                                                                                                                                                                                                                                                                                                                                                                                                                                                                                                                                                                                                                                                                                                                                                                                                                                                                                                                                                                                                                                                                                                                                                                                                                                                                                                                                                                                                                                                                                                                                                                                                                                                                                                                                                                                                                                                                                                                                                                                                                                                                                                                                                                                                                                                                                                                                                                                                                                                                                                                                                                                                                                                                                                                                                                                                                                                                                                                                                                                                                                                                                                                                                                                                                                                                                                                                                                                                                                                                                                                                                                                                                                                                                                                                                                                                                                                                                                                                                                                                                                                                                                                                                                                                                                                                                                                                                                                                                                                                                                                                                                                                                                                                                                                                                                                                                                                                                                                                                                                                                                                                                                                                                                                                                                                                                                                                                                                                                                                                                                                                                                                                                                                                                                                                                                                                                                                                                                                                                                                                                                                                                                                                                                                              The receiver adjacent channel selectivity shall be as defined in en 302 885-1 [1], clause 9.5.1. </w:t>
      </w:r>
    </w:p>
    <w:p w:rsidR="00761C1B" w:rsidRDefault="00761C1B" w:rsidP="00761C1B">
      <w:r>
        <w:t>SOURCE: Used in EN 302 885-02 V1.2.1, clause 4.2.15.1</w:t>
      </w:r>
    </w:p>
    <w:p w:rsidR="00761C1B" w:rsidRDefault="00761C1B" w:rsidP="00761C1B"/>
    <w:p w:rsidR="00761C1B" w:rsidRDefault="00761C1B" w:rsidP="00761C1B">
      <w:r>
        <w:t xml:space="preserve">                                                                                                                                                                                                                                                                                                                                                                                                                                                                                                                                                                                                                                                                                                                                                                                                                                                                                                                                                                                                                                                                                                                                                                                                                                                                                                                                                                                                                                                                                                                                                                                                                                                                                                                                                                                                                                                                                                                                                                                                                                                                                                                                                                                                                                                                                                                                                                                                                                                                                                                                                                                                                                                                                                                                                                                                                                                                                                                                                                                                                                                                                                                                                                                                                                                                                                                                                                                                                                                                                                                                                                                                                                                                                                                                                                                                                                                                                                                                                                                                                                                                                                                                                                                                                                                                                                                                                                                                                                                                                                                                                                                                                                                                                                                                                                                                                                                                                                                                                                                                                                                                                                                                                                                                                                                                                                                                                                                                                                                                                                                                                                                                                                                                                                                                                                                                                                                                                                                                                                                                                                                                                                                                                                                                                                                                                                                                                                                                                                                                                                                                                                                                                                                                                                                                                                                                                                                                                                                                                                                                                                                                                                                              The receiver blocking characteristic is a measure of the receiver's ability to receive a cdma signal at its assigned channel frequency in the presence of a single tone on frequencies other than those of the adjacent channels, without this unwanted input signal causing a degradation of the performance of the receiver beyond a specified limit. </w:t>
      </w:r>
    </w:p>
    <w:p w:rsidR="00761C1B" w:rsidRDefault="00761C1B" w:rsidP="00761C1B">
      <w:r>
        <w:t>SOURCE: Used in EN 301 908-04 V6.2.1, clause 4.2.6.1</w:t>
      </w:r>
    </w:p>
    <w:p w:rsidR="00761C1B" w:rsidRDefault="00761C1B" w:rsidP="00761C1B"/>
    <w:p w:rsidR="00761C1B" w:rsidRDefault="00761C1B" w:rsidP="00761C1B">
      <w:r>
        <w:t xml:space="preserve">                                                                                                                                                                                                                                                                                                                                                                                                                                                                                                                                                                                                                                                                                                                                                                                                                                                                                                                                                                                                                                                                                                                                                                                                                                                                                                                                                                                                                                                                                                                                                                                                                                                                                                                                                                                                                                                                                                                                                                                                                                                                                                                                                                                                                                                                                                                                                                                                                                                                                                                                                                                                                                                                                                                                                                                                                                                                                                                                                                                                                                                                                                                                                                                                                                                                                                                                                                                                                                                                                                                                                                                                                                                                                                                                                                                                                                                                                                                                                                                                                                                                                                                                                                                                                                                                                                                                                                                                                                                                                                                                                                                                                                                                                                                                                                                                                                                                                                                                                                                                                                                                                                                                                                                                                                                                                                                                                                                                                                                                                                                                                                                                                                                                                                                                                                                                                                                                                                                                                                                                                                                                                                                                                                                                                                                                                                                                                                                                                                                                                                                                                                                                                                                                                                                                                                                                                                                                                                                                                                                                                                                                                                                              receiver blocking is a measure of the ability of the equipment to receive a wanted signal on its operating channel without exceeding a given degradation in the presence of an unwanted signal (blocking signal) at frequencies other than those of the operating band. </w:t>
      </w:r>
    </w:p>
    <w:p w:rsidR="00761C1B" w:rsidRDefault="00761C1B" w:rsidP="00761C1B">
      <w:r>
        <w:t>SOURCE: Used in EN 300 328 V2.1.1, clause 4.3.2.11.2</w:t>
      </w:r>
    </w:p>
    <w:p w:rsidR="00761C1B" w:rsidRDefault="00761C1B" w:rsidP="00761C1B"/>
    <w:p w:rsidR="00761C1B" w:rsidRDefault="00761C1B" w:rsidP="00761C1B">
      <w:r>
        <w:t xml:space="preserve">                                                                                                                                                                                                                                                                                                                                                                                                                                                                                                                                                                                                                                                                                                                                                                                                                                                                                                                                                                                                                                                                                                                                                                                                                                                                                                                                                                                                                                                                                                                                                                                                                                                                                                                                                                                                                                                                                                                                                                                                                                                                                                                                                                                                                                                                                                                                                                                                                                                                                                                                                                                                                                                                                                                                                                                                                                                                                                                                                                                                                                                                                                                                                                                                                                                                                                                                                                                                                                                                                                                                                                                                                                                                                                                                                                                                                                                                                                                                                                                                                                                                                                                                                                                                                                                                                                                                                                                                                                                                                                                                                                                                                                                                                                                                                                                                                                                                                                                                                                                                                                                                                                                                                                                                                                                                                                                                                                                                                                                                                                                                                                                                                                                                                                                                                                                                                                                                                                                                                                                                                                                                                                                                                                                                                                                                                                                                                                                                                                                                                                                                                                                                                                                                                                                                                                                                                                                                                                                                                                                                                                                                                                                                  receiver blocking is a measure of the ability of the equipment to receive a wanted signal on its operating channel without exceeding a given degradation in the presence of an unwanted signal (blocking signal) on frequencies other than those of the operating band provided in table 1. </w:t>
      </w:r>
    </w:p>
    <w:p w:rsidR="00761C1B" w:rsidRDefault="00761C1B" w:rsidP="00761C1B">
      <w:r>
        <w:t>SOURCE: Used in EN 300 328 V2.1.1, clause 4.3.1.12.2</w:t>
      </w:r>
    </w:p>
    <w:p w:rsidR="00761C1B" w:rsidRDefault="00761C1B" w:rsidP="00761C1B"/>
    <w:p w:rsidR="00761C1B" w:rsidRDefault="00761C1B" w:rsidP="00761C1B">
      <w:r>
        <w:t xml:space="preserve">                                                                                                                                                                                                                                                                                                                                                                                                                                                                                                                                                                                                                                                                                                                                                                                                                                                                                                                                                                                                                                                                                                                                                                                                                                                                                                                                                                                                                                                                                                                                                                                                                                                                                                                                                                                                                                                                                                                                                                                                                                                                                                                                                                                                                                                                                                                                                                                                                                                                                                                                                                                                                                                                                                                                                                                                                                                                                                                                                                                                                                                                                                                                                                                                                                                                                                                                                                                                                                                                                                                                                                                                                                                                                                                                                                                                                                                                                                                                                                                                                                                                                                                                                                                                                                                                                                                                                                                                                                                                                                                                                                                                                                                                                                                                                                                                                                                                                                                                                                                                                                                                                                                                                                                                                                                                                                                                                                                                                                                                                                                                                                                                                                                                                                                                                                                                                                                                                                                                                                                                                                                                                                                                                                                                                                                                                                                                                                                                                                                                                                                                                                                                                                                                                                                                                                                                                                                                                                                                                                                                                                                                                                                                  receiver blocking is a measure of the ability to receive a cdma signal or an hrpd signal on the assigned channel frequency in the presence of a single tone that is offset from the centre frequency of the assigned channel on frequencies other than those of the adjacent channels. </w:t>
      </w:r>
    </w:p>
    <w:p w:rsidR="00761C1B" w:rsidRDefault="00761C1B" w:rsidP="00761C1B">
      <w:r>
        <w:t>SOURCE: Used in EN 301 908-05 V5.2.1, clause 4.2.6.1</w:t>
      </w:r>
    </w:p>
    <w:p w:rsidR="00761C1B" w:rsidRDefault="00761C1B" w:rsidP="00761C1B"/>
    <w:p w:rsidR="00761C1B" w:rsidRDefault="00761C1B" w:rsidP="00761C1B">
      <w:r>
        <w:t xml:space="preserve">                                                                                                                                                                                                                                                                                                                                                                                                                                                                                                                                                                                                                                                                                                                                                                                                                                                                                                                                                                                                                                                                                                                                                                                                                                                                                                                                                                                                                                                                                                                                                                                                                                                                                                                                                                                                                                                                                                                                                                                                                                                                                                                                                                                                                                                                                                                                                                                                                                                                                                                                                                                                                                                                                                                                                                                                                                                                                                                                                                                                                                                                                                                                                                                                                                                                                                                                                                                                                                                                                                                                                                                                                                                                                                                                                                                                                                                                                                                                                                                                                                                                                                                                                                                                                                                                                                                                                                                                                                                                                                                                                                                                                                                                                                                                                                                                                                                                                                                                                                                                                                                                                                                                                                                                                                                                                                                                                                                                                                                                                                                                                                                                                                                                                                                                                                                                                                                                                                                                                                                                                                                                                                                                                                                                                                                                                                                                                                                                                                                                                                                                                                                                                                                                                                                                                                                                                                                                                                                                                                                                                                                                                                                                  receiver blocking is a measure of the capability of the adaptivity mechanism to operate as intended (see clause 4.2.3.0) in the presence of an unwanted signal (blocking signal) on frequencies other than those of the operating channel and the adjacent channels. </w:t>
      </w:r>
    </w:p>
    <w:p w:rsidR="00761C1B" w:rsidRDefault="00761C1B" w:rsidP="00761C1B">
      <w:r>
        <w:t>SOURCE: Used in EN 301 559 V2.1.1, clause 4.2.2.2.1 SOURCE: Used in EN 303 203 V2.1.1, clause 4.2.2.2.1</w:t>
      </w:r>
    </w:p>
    <w:p w:rsidR="00761C1B" w:rsidRDefault="00761C1B" w:rsidP="00761C1B"/>
    <w:p w:rsidR="00761C1B" w:rsidRDefault="00761C1B" w:rsidP="00761C1B">
      <w:r>
        <w:t xml:space="preserve">                                                                                                                                                                                                                                                                                                                                                                                                                                                                                                                                                                                                                                                                                                                                                                                                                                                                                                                                                                                                                                                                                                                                                                                                                                                                                                                                                                                                                                                                                                                                                                                                                                                                                                                                                                                                                                                                                                                                                                                                                                                                                                                                                                                                                                                                                                                                                                                                                                                                                                                                                                                                                                                                                                                                                                                                                                                                                                                                                                                                                                                                                                                                                                                                                                                                                                                                                                                                                                                                                                                                                                                                                                                                                                                                                                                                                                                                                                                                                                                                                                                                                                                                                                                                                                                                                                                                                                                                                                                                                                                                                                                                                                                                                                                                                                                                                                                                                                                                                                                                                                                                                                                                                                                                                                                                                                                                                                                                                                                                                                                                                                                                                                                                                                                                                                                                                                                                                                                                                                                                                                                                                                                                                                                                                                                                                                                                                                                                                                                                                                                                                                                                                                                                                                                                                                                                                                                                                                                                                                                                                                                                                                                                  receiver blocking is a measure of the capability of the equipment to receive a wanted signal on its operating channel without exceeding a given degradation due to the presence of an unwanted input signal (blocking signal) on frequencies other than those of the operating bands provided in clause 1. </w:t>
      </w:r>
    </w:p>
    <w:p w:rsidR="00761C1B" w:rsidRDefault="00761C1B" w:rsidP="00761C1B">
      <w:r>
        <w:t>SOURCE: Used in EN 302 502 V2.1.1, clause 4.2.7.2</w:t>
      </w:r>
    </w:p>
    <w:p w:rsidR="00761C1B" w:rsidRDefault="00761C1B" w:rsidP="00761C1B"/>
    <w:p w:rsidR="00761C1B" w:rsidRDefault="00761C1B" w:rsidP="00761C1B">
      <w:r>
        <w:t xml:space="preserve">                                                                                                                                                                                                                                                                                                                                                                                                                                                                                                                                                                                                                                                                                                                                                                                                                                                                                                                                                                                                                                                                                                                                                                                                                                                                                                                                                                                                                                                                                                                                                                                                                                                                                                                                                                                                                                                                                                                                                                                                                                                                                                                                                                                                                                                                                                                                                                                                                                                                                                                                                                                                                                                                                                                                                                                                                                                                                                                                                                                                                                                                                                                                                                                                                                                                                                                                                                                                                                                                                                                                                                                                                                                                                                                                                                                                                                                                                                                                                                                                                                                                                                                                                                                                                                                                                                                                                                                                                                                                                                                                                                                                                                                                                                                                                                                                                                                                                                                                                                                                                                                                                                                                                                                                                                                                                                                                                                                                                                                                                                                                                                                                                                                                                                                                                                                                                                                                                                                                                                                                                                                                                                                                                                                                                                                                                                                                                                                                                                                                                                                                                                                                                                                                                                                                                                                                                                                                                                                                                                                                                                                                                                                                  receiver blocking is a measure of the capability of the equipment to receive a wanted signal on its operating channel without exceeding a given degradation due to the presence of an unwanted input signal (blocking signal) on frequencies other than those of the operating bands provided in clause 1. the minimum performance criterion is 95 % of theoretical maximum throughput when using the qpsk modulation scheme. the manufacturer may declare an alternative performance criterion as long as that is appropriate for the intended use of the equipment. </w:t>
      </w:r>
    </w:p>
    <w:p w:rsidR="00761C1B" w:rsidRDefault="00761C1B" w:rsidP="00761C1B">
      <w:r>
        <w:t>SOURCE: Used in EN 303 316 V1.2.1, clause 4.2.7.3.1</w:t>
      </w:r>
    </w:p>
    <w:p w:rsidR="00761C1B" w:rsidRDefault="00761C1B" w:rsidP="00761C1B"/>
    <w:p w:rsidR="00761C1B" w:rsidRDefault="00761C1B" w:rsidP="00761C1B">
      <w:r>
        <w:t xml:space="preserve">                                                                                                                                                                                                                                                                                                                                                                                                                                                                                                                                                                                                                                                                                                                                                                                                                                                                                                                                                                                                                                                                                                                                                                                                                                                                                                                                                                                                                                                                                                                                                                                                                                                                                                                                                                                                                                                                                                                                                                                                                                                                                                                                                                                                                                                                                                                                                                                                                                                                                                                                                                                                                                                                                                                                                                                                                                                                                                                                                                                                                                                                                                                                                                                                                                                                                                                                                                                                                                                                                                                                                                                                                                                                                                                                                                                                                                                                                                                                                                                                                                                                                                                                                                                                                                                                                                                                                                                                                                                                                                                                                                                                                                                                                                                                                                                                                                                                                                                                                                                                                                                                                                                                                                                                                                                                                                                                                                                                                                                                                                                                                                                                                                                                                                                                                                                                                                                                                                                                                                                                                                                                                                                                                                                                                                                                                                                                                                                                                                                                                                                                                                                                                                                                                                                                                                                                                                                                                                                                                                                                                                                                                                                                  receiver blocking is a measure of the capability of the receiver to receive a wanted modulated signal at the nominal frequency without exceeding a given degradation due to the presence of an unwanted cw high input signal, which is not a direct spurious frequency of the receiver under test. it is specified as the ratio in db of the level of the unwanted signal to a specified level of the wanted signal at the receiver input for which the reqperf is achieved. </w:t>
      </w:r>
    </w:p>
    <w:p w:rsidR="00761C1B" w:rsidRDefault="00761C1B" w:rsidP="00761C1B">
      <w:r>
        <w:t>SOURCE: Used in EN 303 339 V1.1.1, clause 4.2.12.1</w:t>
      </w:r>
    </w:p>
    <w:p w:rsidR="00761C1B" w:rsidRDefault="00761C1B" w:rsidP="00761C1B"/>
    <w:p w:rsidR="00761C1B" w:rsidRDefault="00761C1B" w:rsidP="00761C1B">
      <w:r>
        <w:t xml:space="preserve">                                                                                                                                                                                                                                                                                                                                                                                                                                                                                                                                                                                                                                                                                                                                                                                                                                                                                                                                                                                                                                                                                                                                                                                                                                                                                                                                                                                                                                                                                                                                                                                                                                                                                                                                                                                                                                                                                                                                                                                                                                                                                                                                                                                                                                                                                                                                                                                                                                                                                                                                                                                                                                                                                                                                                                                                                                                                                                                                                                                                                                                                                                                                                                                                                                                                                                                                                                                                                                                                                                                                                                                                                                                                                                                                                                                                                                                                                                                                                                                                                                                                                                                                                                                                                                                                                                                                                                                                                                                                                                                                                                                                                                                                                                                                                                                                                                                                                                                                                                                                                                                                                                                                                                                                                                                                                                                                                                                                                                                                                                                                                                                                                                                                                                                                                                                                                                                                                                                                                                                                                                                                                                                                                                                                                                                                                                                                                                                                                                                                                                                                                                                                                                                                                                                                                                                                                                                                                                                                                                                                                                                                                                                                  The receiver blocking is a measure of the capability of the receiver to receive a wanted modulated signal without exceeding a given degradation due to the presence of an unwanted input signal at any offset frequency in the range between 3 ã— b and the receiver's tuning band. it is given as ratio of blocker signal output power to wanted signal output power in [db]. the receiver blocking is obtained by measuring the signal-to-noise and distortion ratio (sinad) at the audio output port of the receiver. </w:t>
      </w:r>
    </w:p>
    <w:p w:rsidR="00761C1B" w:rsidRDefault="00761C1B" w:rsidP="00761C1B">
      <w:r>
        <w:t>SOURCE: Used in EN 301 357 V2.1.1, clause 9.5.1</w:t>
      </w:r>
    </w:p>
    <w:p w:rsidR="00761C1B" w:rsidRDefault="00761C1B" w:rsidP="00761C1B"/>
    <w:p w:rsidR="00761C1B" w:rsidRDefault="00761C1B" w:rsidP="00761C1B">
      <w:r>
        <w:t xml:space="preserve">                                                                                                                                                                                                                                                                                                                                                                                                                                                                                                                                                                                                                                                                                                                                                                                                                                                                                                                                                                                                                                                                                                                                                                                                                                                                                                                                                                                                                                                                                                                                                                                                                                                                                                                                                                                                                                                                                                                                                                                                                                                                                                                                                                                                                                                                                                                                                                                                                                                                                                                                                                                                                                                                                                                                                                                                                                                                                                                                                                                                                                                                                                                                                                                                                                                                                                                                                                                                                                                                                                                                                                                                                                                                                                                                                                                                                                                                                                                                                                                                                                                                                                                                                                                                                                                                                                                                                                                                                                                                                                                                                                                                                                                                                                                                                                                                                                                                                                                                                                                                                                                                                                                                                                                                                                                                                                                                                                                                                                                                                                                                                                                                                                                                                                                                                                                                                                                                                                                                                                                                                                                                                                                                                                                                                                                                                                                                                                                                                                                                                                                                                                                                                                                                                                                                                                                                                                                                                                                                                                                                                                                                                                                              The receiver blocking is a measure of the capability of the receiver to receive a wanted modulated signal without exceeding a given degradation due to the presence of an unwanted input signal at any offset frequency in the range between 3 ã— b and the receiver's tuning band. it is given as ratio of blocker signal output power to wanted signal output power in [db]. the receiver blocking is obtained by measuring the signal-to-noise and distortion ratio (sinad) at the audio output port of the receiver. the manufacturer shall declare the receiver blocking category. </w:t>
      </w:r>
    </w:p>
    <w:p w:rsidR="00761C1B" w:rsidRDefault="00761C1B" w:rsidP="00761C1B">
      <w:r>
        <w:t>SOURCE: Used in EN 300 422-01 V2.1.2, clause 9.4.1 SOURCE: Used in EN 300 422-02 V2.1.1, clause 9.4.1 SOURCE: Used in EN 300 422-03 V2.1.1, clause 9.4.1</w:t>
      </w:r>
    </w:p>
    <w:p w:rsidR="00761C1B" w:rsidRDefault="00761C1B" w:rsidP="00761C1B"/>
    <w:p w:rsidR="00761C1B" w:rsidRDefault="00761C1B" w:rsidP="00761C1B">
      <w:r>
        <w:t xml:space="preserve">                                                                                                                                                                                                                                                                                                                                                                                                                                                                                                                                                                                                                                                                                                                                                                                                                                                                                                                                                                                                                                                                                                                                                                                                                                                                                                                                                                                                                                                                                                                                                                                                                                                                                                                                                                                                                                                                                                                                                                                                                                                                                                                                                                                                                                                                                                                                                                                                                                                                                                                                                                                                                                                                                                                                                                                                                                                                                                                                                                                                                                                                                                                                                                                                                                                                                                                                                                                                                                                                                                                                                                                                                                                                                                                                                                                                                                                                                                                                                                                                                                                                                                                                                                                                                                                                                                                                                                                                                                                                                                                                                                                                                                                                                                                                                                                                                                                                                                                                                                                                                                                                                                                                                                                                                                                                                                                                                                                                                                                                                                                                                                                                                                                                                                                                                                                                                                                                                                                                                                                                                                                                                                                                                                                                                                                                                                                                                                                                                                                                                                                                                                                                                                                                                                                                                                                                                                                                                                                                                                                                                                                                                                                              receiver blocking is a measure of the capability of the receiver to receive a wanted signal without exceeding a given degradation due to the presence of an unwanted signal (interferer) on frequencies other than those of the adjacent channels. </w:t>
      </w:r>
    </w:p>
    <w:p w:rsidR="00761C1B" w:rsidRDefault="00761C1B" w:rsidP="00761C1B">
      <w:r>
        <w:t>SOURCE: Used in EN 302 774 V1.2.1, clause 4.2.9.1</w:t>
      </w:r>
    </w:p>
    <w:p w:rsidR="00761C1B" w:rsidRDefault="00761C1B" w:rsidP="00761C1B"/>
    <w:p w:rsidR="00761C1B" w:rsidRDefault="00761C1B" w:rsidP="00761C1B">
      <w:r>
        <w:t xml:space="preserve">                                                                                                                                                                                                                                                                                                                                                                                                                                                                                                                                                                                                                                                                                                                                                                                                                                                                                                                                                                                                                                                                                                                                                                                                                                                                                                                                                                                                                                                                                                                                                                                                                                                                                                                                                                                                                                                                                                                                                                                                                                                                                                                                                                                                                                                                                                                                                                                                                                                                                                                                                                                                                                                                                                                                                                                                                                                                                                                                                                                                                                                                                                                                                                                                                                                                                                                                                                                                                                                                                                                                                                                                                                                                                                                                                                                                                                                                                                                                                                                                                                                                                                                                                                                                                                                                                                                                                                                                                                                                                                                                                                                                                                                                                                                                                                                                                                                                                                                                                                                                                                                                                                                                                                                                                                                                                                                                                                                                                                                                                                                                                                                                                                                                                                                                                                                                                                                                                                                                                                                                                                                                                                                                                                                                                                                                                                                                                                                                                                                                                                                                                                                                                                                                                                                                                                                                                                                                                                                                                                                                                                                                                                                                  receiver blocking is a measure of the capability to operate as intended (see clause 4.2.3.1) in the presence of an unwanted signal (blocking signal) on frequencies other than those of the operating channel and the adjacent channels. </w:t>
      </w:r>
    </w:p>
    <w:p w:rsidR="00761C1B" w:rsidRDefault="00761C1B" w:rsidP="00761C1B">
      <w:r>
        <w:t>SOURCE: Used in EN 301 839 V2.1.1, clause 4.2.3.2.1 SOURCE: Used in EN 302 537 V2.1.1, clause 4.2.2.2.1</w:t>
      </w:r>
    </w:p>
    <w:p w:rsidR="00761C1B" w:rsidRDefault="00761C1B" w:rsidP="00761C1B"/>
    <w:p w:rsidR="00761C1B" w:rsidRDefault="00761C1B" w:rsidP="00761C1B">
      <w:r>
        <w:t xml:space="preserve">                                                                                                                                                                                                                                                                                                                                                                                                                                                                                                                                                                                                                                                                                                                                                                                                                                                                                                                                                                                                                                                                                                                                                                                                                                                                                                                                                                                                                                                                                                                                                                                                                                                                                                                                                                                                                                                                                                                                                                                                                                                                                                                                                                                                                                                                                                                                                                                                                                                                                                                                                                                                                                                                                                                                                                                                                                                                                                                                                                                                                                                                                                                                                                                                                                                                                                                                                                                                                                                                                                                                                                                                                                                                                                                                                                                                                                                                                                                                                                                                                                                                                                                                                                                                                                                                                                                                                                                                                                                                                                                                                                                                                                                                                                                                                                                                                                                                                                                                                                                                                                                                                                                                                                                                                                                                                                                                                                                                                                                                                                                                                                                                                                                                                                                                                                                                                                                                                                                                                                                                                                                                                                                                                                                                                                                                                                                                                                                                                                                                                                                                                                                                                                                                                                                                                                                                                                                                                                                                                                                                                                                                                                                                  receiver blocking is a measure of the equipment ability to receive a wanted signal on its operating channel in the presence of an unwanted signal (blocking signal) on frequencies other than those of the operating band. </w:t>
      </w:r>
    </w:p>
    <w:p w:rsidR="00761C1B" w:rsidRDefault="00761C1B" w:rsidP="00761C1B">
      <w:r>
        <w:t>SOURCE: Used in EN 300 422-04 V2.1.1, clause 9.1.2.2</w:t>
      </w:r>
    </w:p>
    <w:p w:rsidR="00761C1B" w:rsidRDefault="00761C1B" w:rsidP="00761C1B"/>
    <w:p w:rsidR="00761C1B" w:rsidRDefault="00761C1B" w:rsidP="00761C1B">
      <w:r>
        <w:t xml:space="preserve">                                                                                                                                                                                                                                                                                                                                                                                                                                                                                                                                                                                                                                                                                                                                                                                                                                                                                                                                                                                                                                                                                                                                                                                                                                                                                                                                                                                                                                                                                                                                                                                                                                                                                                                                                                                                                                                                                                                                                                                                                                                                                                                                                                                                                                                                                                                                                                                                                                                                                                                                                                                                                                                                                                                                                                                                                                                                                                                                                                                                                                                                                                                                                                                                                                                                                                                                                                                                                                                                                                                                                                                                                                                                                                                                                                                                                                                                                                                                                                                                                                                                                                                                                                                                                                                                                                                                                                                                                                                                                                                                                                                                                                                                                                                                                                                                                                                                                                                                                                                                                                                                                                                                                                                                                                                                                                                                                                                                                                                                                                                                                                                                                                                                                                                                                                                                                                                                                                                                                                                                                                                                                                                                                                                                                                                                                                                                                                                                                                                                                                                                                                                                                                                                                                                                                                                                                                                                                                                                                                                                                                                                                                                                  The receiver blocking or desensitization shall be as defined in en 300 720-1 [2], clause 9.8.1. </w:t>
      </w:r>
    </w:p>
    <w:p w:rsidR="00761C1B" w:rsidRDefault="00761C1B" w:rsidP="00761C1B">
      <w:r>
        <w:t>SOURCE: Used in EN 300 720-02 V1.2.1, clause 4.2.14.1</w:t>
      </w:r>
    </w:p>
    <w:p w:rsidR="00761C1B" w:rsidRDefault="00761C1B" w:rsidP="00761C1B"/>
    <w:p w:rsidR="00761C1B" w:rsidRDefault="00761C1B" w:rsidP="00761C1B">
      <w:r>
        <w:t xml:space="preserve">                                                                                                                                                                                                                                                                                                                                                                                                                                                                                                                                                                                                                                                                                                                                                                                                                                                                                                                                                                                                                                                                                                                                                                                                                                                                                                                                                                                                                                                                                                                                                                                                                                                                                                                                                                                                                                                                                                                                                                                                                                                                                                                                                                                                                                                                                                                                                                                                                                                                                                                                                                                                                                                                                                                                                                                                                                                                                                                                                                                                                                                                                                                                                                                                                                                                                                                                                                                                                                                                                                                                                                                                                                                                                                                                                                                                                                                                                                                                                                                                                                                                                                                                                                                                                                                                                                                                                                                                                                                                                                                                                                                                                                                                                                                                                                                                                                                                                                                                                                                                                                                                                                                                                                                                                                                                                                                                                                                                                                                                                                                                                                                                                                                                                                                                                                                                                                                                                                                                                                                                                                                                                                                                                                                                                                                                                                                                                                                                                                                                                                                                                                                                                                                                                                                                                                                                                                                                                                                                                                                                                                                                                                                              The receiver blocking or desensitization shall be as defined in en 301 178-1 [4], clause 9.8.1. </w:t>
      </w:r>
    </w:p>
    <w:p w:rsidR="00761C1B" w:rsidRDefault="00761C1B" w:rsidP="00761C1B">
      <w:r>
        <w:t>SOURCE: Used in EN 301 178-02 V1.2.2, clause 4.2.13.1</w:t>
      </w:r>
    </w:p>
    <w:p w:rsidR="00761C1B" w:rsidRDefault="00761C1B" w:rsidP="00761C1B"/>
    <w:p w:rsidR="00761C1B" w:rsidRDefault="00761C1B" w:rsidP="00761C1B">
      <w:r>
        <w:t xml:space="preserve">                                                                                                                                                                                                                                                                                                                                                                                                                                                                                                                                                                                                                                                                                                                                                                                                                                                                                                                                                                                                                                                                                                                                                                                                                                                                                                                                                                                                                                                                                                                                                                                                                                                                                                                                                                                                                                                                                                                                                                                                                                                                                                                                                                                                                                                                                                                                                                                                                                                                                                                                                                                                                                                                                                                                                                                                                                                                                                                                                                                                                                                                                                                                                                                                                                                                                                                                                                                                                                                                                                                                                                                                                                                                                                                                                                                                                                                                                                                                                                                                                                                                                                                                                                                                                                                                                                                                                                                                                                                                                                                                                                                                                                                                                                                                                                                                                                                                                                                                                                                                                                                                                                                                                                                                                                                                                                                                                                                                                                                                                                                                                                                                                                                                                                                                                                                                                                                                                                                                                                                                                                                                                                                                                                                                                                                                                                                                                                                                                                                                                                                                                                                                                                                                                                                                                                                                                                                                                                                                                                                                                                                                                                                              The receiver blocking or desensitization shall be as defined in en 302 885-1 [1], clause 9.8.1. </w:t>
      </w:r>
    </w:p>
    <w:p w:rsidR="00761C1B" w:rsidRDefault="00761C1B" w:rsidP="00761C1B">
      <w:r>
        <w:t>SOURCE: Used in EN 302 885-02 V1.2.1, clause 4.2.18.1</w:t>
      </w:r>
    </w:p>
    <w:p w:rsidR="00761C1B" w:rsidRDefault="00761C1B" w:rsidP="00761C1B"/>
    <w:p w:rsidR="00761C1B" w:rsidRDefault="00761C1B" w:rsidP="00761C1B">
      <w:r>
        <w:t xml:space="preserve">                                                                                                                                                                                                                                                                                                                                                                                                                                                                                                                                                                                                                                                                                                                                                                                                                                                                                                                                                                                                                                                                                                                                                                                                                                                                                                                                                                                                                                                                                                                                                                                                                                                                                                                                                                                                                                                                                                                                                                                                                                                                                                                                                                                                                                                                                                                                                                                                                                                                                                                                                                                                                                                                                                                                                                                                                                                                                                                                                                                                                                                                                                                                                                                                                                                                                                                                                                                                                                                                                                                                                                                                                                                                                                                                                                                                                                                                                                                                                                                                                                                                                                                                                                                                                                                                                                                                                                                                                                                                                                                                                                                                                                                                                                                                                                                                                                                                                                                                                                                                                                                                                                                                                                                                                                                                                                                                                                                                                                                                                                                                                                                                                                                                                                                                                                                                                                                                                                                                                                                                                                                                                                                                                                                                                                                                                                                                                                                                                                                                                                                                                                                                                                                                                                                                                                                                                                                                                                                                                                                                                                                                                                                              The receiver cabinet radiation is the effective radiated power when radiated by the cabinet and structure of the receiver. </w:t>
      </w:r>
    </w:p>
    <w:p w:rsidR="00761C1B" w:rsidRDefault="00761C1B" w:rsidP="00761C1B">
      <w:r>
        <w:t>SOURCE: Used in EN 301 842-05 V2.1.1, clause 4.2.1.9.1</w:t>
      </w:r>
    </w:p>
    <w:p w:rsidR="00761C1B" w:rsidRDefault="00761C1B" w:rsidP="00761C1B"/>
    <w:p w:rsidR="00761C1B" w:rsidRDefault="00761C1B" w:rsidP="00761C1B">
      <w:r>
        <w:t xml:space="preserve">                                                                                                                                                                                                                                                                                                                                                                                                                                                                                                                                                                                                                                                                                                                                                                                                                                                                                                                                                                                                                                                                                                                                                                                                                                                                                                                                                                                                                                                                                                                                                                                                                                                                                                                                                                                                                                                                                                                                                                                                                                                                                                                                                                                                                                                                                                                                                                                                                                                                                                                                                                                                                                                                                                                                                                                                                                                                                                                                                                                                                                                                                                                                                                                                                                                                                                                                                                                                                                                                                                                                                                                                                                                                                                                                                                                                                                                                                                                                                                                                                                                                                                                                                                                                                                                                                                                                                                                                                                                                                                                                                                                                                                                                                                                                                                                                                                                                                                                                                                                                                                                                                                                                                                                                                                                                                                                                                                                                                                                                                                                                                                                                                                                                                                                                                                                                                                                                                                                                                                                                                                                                                                                                                                                                                                                                                                                                                                                                                                                                                                                                                                                                                                                                                                                                                                                                                                                                                                                                                                                                                                                                                                                              The receiver co-channel rejection is defined in en 301 025-1 [1], clause 9.4.1. </w:t>
      </w:r>
    </w:p>
    <w:p w:rsidR="00761C1B" w:rsidRDefault="00761C1B" w:rsidP="00761C1B">
      <w:r>
        <w:t>SOURCE: Used in EN 301 025-02 V1.5.1, clause 4.2.12.1</w:t>
      </w:r>
    </w:p>
    <w:p w:rsidR="00761C1B" w:rsidRDefault="00761C1B" w:rsidP="00761C1B"/>
    <w:p w:rsidR="00761C1B" w:rsidRDefault="00761C1B" w:rsidP="00761C1B">
      <w:r>
        <w:t xml:space="preserve">                                                                                                                                                                                                                                                                                                                                                                                                                                                                                                                                                                                                                                                                                                                                                                                                                                                                                                                                                                                                                                                                                                                                                                                                                                                                                                                                                                                                                                                                                                                                                                                                                                                                                                                                                                                                                                                                                                                                                                                                                                                                                                                                                                                                                                                                                                                                                                                                                                                                                                                                                                                                                                                                                                                                                                                                                                                                                                                                                                                                                                                                                                                                                                                                                                                                                                                                                                                                                                                                                                                                                                                                                                                                                                                                                                                                                                                                                                                                                                                                                                                                                                                                                                                                                                                                                                                                                                                                                                                                                                                                                                                                                                                                                                                                                                                                                                                                                                                                                                                                                                                                                                                                                                                                                                                                                                                                                                                                                                                                                                                                                                                                                                                                                                                                                                                                                                                                                                                                                                                                                                                                                                                                                                                                                                                                                                                                                                                                                                                                                                                                                                                                                                                                                                                                                                                                                                                                                                                                                                                                                                                                                                                              The receiver co-channel rejection is defined in en 301 929-1 [5], clause 9.5.1. </w:t>
      </w:r>
    </w:p>
    <w:p w:rsidR="00761C1B" w:rsidRDefault="00761C1B" w:rsidP="00761C1B">
      <w:r>
        <w:t>SOURCE: Used in EN 301 929-02 V1.2.1, clause 4.2.11.1</w:t>
      </w:r>
    </w:p>
    <w:p w:rsidR="00761C1B" w:rsidRDefault="00761C1B" w:rsidP="00761C1B"/>
    <w:p w:rsidR="00761C1B" w:rsidRDefault="00761C1B" w:rsidP="00761C1B">
      <w:r>
        <w:t xml:space="preserve">                                                                                                                                                                                                                                                                                                                                                                                                                                                                                                                                                                                                                                                                                                                                                                                                                                                                                                                                                                                                                                                                                                                                                                                                                                                                                                                                                                                                                                                                                                                                                                                                                                                                                                                                                                                                                                                                                                                                                                                                                                                                                                                                                                                                                                                                                                                                                                                                                                                                                                                                                                                                                                                                                                                                                                                                                                                                                                                                                                                                                                                                                                                                                                                                                                                                                                                                                                                                                                                                                                                                                                                                                                                                                                                                                                                                                                                                                                                                                                                                                                                                                                                                                                                                                                                                                                                                                                                                                                                                                                                                                                                                                                                                                                                                                                                                                                                                                                                                                                                                                                                                                                                                                                                                                                                                                                                                                                                                                                                                                                                                                                                                                                                                                                                                                                                                                                                                                                                                                                                                                                                                                                                                                                                                                                                                                                                                                                                                                                                                                                                                                                                                                                                                                                                                                                                                                                                                                                                                                                                                                                                                                                                              The receiver co-channel rejection shall be as defined in en 300 720-1 [2], clause 9.4.1. </w:t>
      </w:r>
    </w:p>
    <w:p w:rsidR="00761C1B" w:rsidRDefault="00761C1B" w:rsidP="00761C1B">
      <w:r>
        <w:t>SOURCE: Used in EN 300 720-02 V1.2.1, clause 4.2.10.1</w:t>
      </w:r>
    </w:p>
    <w:p w:rsidR="00761C1B" w:rsidRDefault="00761C1B" w:rsidP="00761C1B"/>
    <w:p w:rsidR="00761C1B" w:rsidRDefault="00761C1B" w:rsidP="00761C1B">
      <w:r>
        <w:t xml:space="preserve">                                                                                                                                                                                                                                                                                                                                                                                                                                                                                                                                                                                                                                                                                                                                                                                                                                                                                                                                                                                                                                                                                                                                                                                                                                                                                                                                                                                                                                                                                                                                                                                                                                                                                                                                                                                                                                                                                                                                                                                                                                                                                                                                                                                                                                                                                                                                                                                                                                                                                                                                                                                                                                                                                                                                                                                                                                                                                                                                                                                                                                                                                                                                                                                                                                                                                                                                                                                                                                                                                                                                                                                                                                                                                                                                                                                                                                                                                                                                                                                                                                                                                                                                                                                                                                                                                                                                                                                                                                                                                                                                                                                                                                                                                                                                                                                                                                                                                                                                                                                                                                                                                                                                                                                                                                                                                                                                                                                                                                                                                                                                                                                                                                                                                                                                                                                                                                                                                                                                                                                                                                                                                                                                                                                                                                                                                                                                                                                                                                                                                                                                                                                                                                                                                                                                                                                                                                                                                                                                                                                                                                                                                                                              The receiver co-channel rejection shall be as defined in en 301 178-1 [4], clause 9.4.1. </w:t>
      </w:r>
    </w:p>
    <w:p w:rsidR="00761C1B" w:rsidRDefault="00761C1B" w:rsidP="00761C1B">
      <w:r>
        <w:t>SOURCE: Used in EN 301 178-02 V1.2.2, clause 4.2.9.1</w:t>
      </w:r>
    </w:p>
    <w:p w:rsidR="00761C1B" w:rsidRDefault="00761C1B" w:rsidP="00761C1B"/>
    <w:p w:rsidR="00761C1B" w:rsidRDefault="00761C1B" w:rsidP="00761C1B">
      <w:r>
        <w:t xml:space="preserve">                                                                                                                                                                                                                                                                                                                                                                                                                                                                                                                                                                                                                                                                                                                                                                                                                                                                                                                                                                                                                                                                                                                                                                                                                                                                                                                                                                                                                                                                                                                                                                                                                                                                                                                                                                                                                                                                                                                                                                                                                                                                                                                                                                                                                                                                                                                                                                                                                                                                                                                                                                                                                                                                                                                                                                                                                                                                                                                                                                                                                                                                                                                                                                                                                                                                                                                                                                                                                                                                                                                                                                                                                                                                                                                                                                                                                                                                                                                                                                                                                                                                                                                                                                                                                                                                                                                                                                                                                                                                                                                                                                                                                                                                                                                                                                                                                                                                                                                                                                                                                                                                                                                                                                                                                                                                                                                                                                                                                                                                                                                                                                                                                                                                                                                                                                                                                                                                                                                                                                                                                                                                                                                                                                                                                                                                                                                                                                                                                                                                                                                                                                                                                                                                                                                                                                                                                                                                                                                                                                                                                                                                                                                              The receiver co-channel rejection shall be as defined in en 302 885-1 [1], clause 9.4.1. </w:t>
      </w:r>
    </w:p>
    <w:p w:rsidR="00761C1B" w:rsidRDefault="00761C1B" w:rsidP="00761C1B">
      <w:r>
        <w:t>SOURCE: Used in EN 302 885-02 V1.2.1, clause 4.2.14.1</w:t>
      </w:r>
    </w:p>
    <w:p w:rsidR="00761C1B" w:rsidRDefault="00761C1B" w:rsidP="00761C1B"/>
    <w:p w:rsidR="00761C1B" w:rsidRDefault="00761C1B" w:rsidP="00761C1B">
      <w:r>
        <w:t xml:space="preserve">                                                                                                                                                                                                                                                                                                                                                                                                                                                                                                                                                                                                                                                                                                                                                                                                                                                                                                                                                                                                                                                                                                                                                                                                                                                                                                                                                                                                                                                                                                                                                                                                                                                                                                                                                                                                                                                                                                                                                                                                                                                                                                                                                                                                                                                                                                                                                                                                                                                                                                                                                                                                                                                                                                                                                                                                                                                                                                                                                                                                                                                                                                                                                                                                                                                                                                                                                                                                                                                                                                                                                                                                                                                                                                                                                                                                                                                                                                                                                                                                                                                                                                                                                                                                                                                                                                                                                                                                                                                                                                                                                                                                                                                                                                                                                                                                                                                                                                                                                                                                                                                                                                                                                                                                                                                                                                                                                                                                                                                                                                                                                                                                                                                                                                                                                                                                                                                                                                                                                                                                                                                                                                                                                                                                                                                                                                                                                                                                                                                                                                                                                                                                                                                                                                                                                                                                                                                                                                                                                                                                                                                                                                                              The receiver conducted emissions are those out of band rf average power emissions measured at the ue antenna connector when the ue is in idle mode. </w:t>
      </w:r>
    </w:p>
    <w:p w:rsidR="00761C1B" w:rsidRDefault="00761C1B" w:rsidP="00761C1B">
      <w:r>
        <w:t>SOURCE: Used in EN 301 908-08 V1.1.1, clause 4.2.2.7.1 SOURCE: Used in EN 301 908-08 V1.1.1, clause 4.2.3.7.1</w:t>
      </w:r>
    </w:p>
    <w:p w:rsidR="00761C1B" w:rsidRDefault="00761C1B" w:rsidP="00761C1B"/>
    <w:p w:rsidR="00761C1B" w:rsidRDefault="00761C1B" w:rsidP="00761C1B">
      <w:r>
        <w:t xml:space="preserve">                                                                                                                                                                                                                                                                                                                                                                                                                                                                                                                                                                                                                                                                                                                                                                                                                                                                                                                                                                                                                                                                                                                                                                                                                                                                                                                                                                                                                                                                                                                                                                                                                                                                                                                                                                                                                                                                                                                                                                                                                                                                                                                                                                                                                                                                                                                                                                                                                                                                                                                                                                                                                                                                                                                                                                                                                                                                                                                                                                                                                                                                                                                                                                                                                                                                                                                                                                                                                                                                                                                                                                                                                                                                                                                                                                                                                                                                                                                                                                                                                                                                                                                                                                                                                                                                                                                                                                                                                                                                                                                                                                                                                                                                                                                                                                                                                                                                                                                                                                                                                                                                                                                                                                                                                                                                                                                                                                                                                                                                                                                                                                                                                                                                                                                                                                                                                                                                                                                                                                                                                                                                                                                                                                                                                                                                                                                                                                                                                                                                                                                                                                                                                                                                                                                                                                                                                                                                                                                                                                                                                                                                                                                              receiver conducted spurious emissions are spurious emissions generated in the base station equipment and appearing at the receiver rf input ports. this requirement only applies if the base station is equipped with a separate rf input port. </w:t>
      </w:r>
    </w:p>
    <w:p w:rsidR="00761C1B" w:rsidRDefault="00761C1B" w:rsidP="00761C1B">
      <w:r>
        <w:t>SOURCE: Used in EN 301 449 V1.1.1, clause 4.2.6.1</w:t>
      </w:r>
    </w:p>
    <w:p w:rsidR="00761C1B" w:rsidRDefault="00761C1B" w:rsidP="00761C1B"/>
    <w:p w:rsidR="00761C1B" w:rsidRDefault="00761C1B" w:rsidP="00761C1B">
      <w:r>
        <w:t xml:space="preserve">                                                                                                                                                                                                                                                                                                                                                                                                                                                                                                                                                                                                                                                                                                                                                                                                                                                                                                                                                                                                                                                                                                                                                                                                                                                                                                                                                                                                                                                                                                                                                                                                                                                                                                                                                                                                                                                                                                                                                                                                                                                                                                                                                                                                                                                                                                                                                                                                                                                                                                                                                                                                                                                                                                                                                                                                                                                                                                                                                                                                                                                                                                                                                                                                                                                                                                                                                                                                                                                                                                                                                                                                                                                                                                                                                                                                                                                                                                                                                                                                                                                                                                                                                                                                                                                                                                                                                                                                                                                                                                                                                                                                                                                                                                                                                                                                                                                                                                                                                                                                                                                                                                                                                                                                                                                                                                                                                                                                                                                                                                                                                                                                                                                                                                                                                                                                                                                                                                                                                                                                                                                                                                                                                                                                                                                                                                                                                                                                                                                                                                                                                                                                                                                                                                                                                                                                                                                                                                                                                                                                                                                                                                                                  The receiver conducted spurious emissions conveyed to the antenna shall be as defined in en 300 720-1 [2], clause 9.9.1. </w:t>
      </w:r>
    </w:p>
    <w:p w:rsidR="00761C1B" w:rsidRDefault="00761C1B" w:rsidP="00761C1B">
      <w:r>
        <w:t>SOURCE: Used in EN 300 720-02 V1.2.1, clause 4.2.15.1</w:t>
      </w:r>
    </w:p>
    <w:p w:rsidR="00761C1B" w:rsidRDefault="00761C1B" w:rsidP="00761C1B"/>
    <w:p w:rsidR="00761C1B" w:rsidRDefault="00761C1B" w:rsidP="00761C1B">
      <w:r>
        <w:t xml:space="preserve">                                                                                                                                                                                                                                                                                                                                                                                                                                                                                                                                                                                                                                                                                                                                                                                                                                                                                                                                                                                                                                                                                                                                                                                                                                                                                                                                                                                                                                                                                                                                                                                                                                                                                                                                                                                                                                                                                                                                                                                                                                                                                                                                                                                                                                                                                                                                                                                                                                                                                                                                                                                                                                                                                                                                                                                                                                                                                                                                                                                                                                                                                                                                                                                                                                                                                                                                                                                                                                                                                                                                                                                                                                                                                                                                                                                                                                                                                                                                                                                                                                                                                                                                                                                                                                                                                                                                                                                                                                                                                                                                                                                                                                                                                                                                                                                                                                                                                                                                                                                                                                                                                                                                                                                                                                                                                                                                                                                                                                                                                                                                                                                                                                                                                                                                                                                                                                                                                                                                                                                                                                                                                                                                                                                                                                                                                                                                                                                                                                                                                                                                                                                                                                                                                                                                                                                                                                                                                                                                                                                                                                                                                                                              The receiver conducted spurious emissions is defined in en 300 162-1 [2], clause 9.9.1. </w:t>
      </w:r>
    </w:p>
    <w:p w:rsidR="00761C1B" w:rsidRDefault="00761C1B" w:rsidP="00761C1B">
      <w:r>
        <w:t>SOURCE: Used in EN 300 162-02 V1.2.1, clause 4.2.14.1</w:t>
      </w:r>
    </w:p>
    <w:p w:rsidR="00761C1B" w:rsidRDefault="00761C1B" w:rsidP="00761C1B"/>
    <w:p w:rsidR="00761C1B" w:rsidRDefault="00761C1B" w:rsidP="00761C1B">
      <w:r>
        <w:t xml:space="preserve">                                                                                                                                                                                                                                                                                                                                                                                                                                                                                                                                                                                                                                                                                                                                                                                                                                                                                                                                                                                                                                                                                                                                                                                                                                                                                                                                                                                                                                                                                                                                                                                                                                                                                                                                                                                                                                                                                                                                                                                                                                                                                                                                                                                                                                                                                                                                                                                                                                                                                                                                                                                                                                                                                                                                                                                                                                                                                                                                                                                                                                                                                                                                                                                                                                                                                                                                                                                                                                                                                                                                                                                                                                                                                                                                                                                                                                                                                                                                                                                                                                                                                                                                                                                                                                                                                                                                                                                                                                                                                                                                                                                                                                                                                                                                                                                                                                                                                                                                                                                                                                                                                                                                                                                                                                                                                                                                                                                                                                                                                                                                                                                                                                                                                                                                                                                                                                                                                                                                                                                                                                                                                                                                                                                                                                                                                                                                                                                                                                                                                                                                                                                                                                                                                                                                                                                                                                                                                                                                                                                                                                                                                                                              The receiver conducted spurious emissions shall be as defined in en 301 178-1 [4], clause 9.9.1. </w:t>
      </w:r>
    </w:p>
    <w:p w:rsidR="00761C1B" w:rsidRDefault="00761C1B" w:rsidP="00761C1B">
      <w:r>
        <w:t>SOURCE: Used in EN 301 178-02 V1.2.2, clause 4.2.14.1</w:t>
      </w:r>
    </w:p>
    <w:p w:rsidR="00761C1B" w:rsidRDefault="00761C1B" w:rsidP="00761C1B"/>
    <w:p w:rsidR="00761C1B" w:rsidRDefault="00761C1B" w:rsidP="00761C1B">
      <w:r>
        <w:t xml:space="preserve">                                                                                                                                                                                                                                                                                                                                                                                                                                                                                                                                                                                                                                                                                                                                                                                                                                                                                                                                                                                                                                                                                                                                                                                                                                                                                                                                                                                                                                                                                                                                                                                                                                                                                                                                                                                                                                                                                                                                                                                                                                                                                                                                                                                                                                                                                                                                                                                                                                                                                                                                                                                                                                                                                                                                                                                                                                                                                                                                                                                                                                                                                                                                                                                                                                                                                                                                                                                                                                                                                                                                                                                                                                                                                                                                                                                                                                                                                                                                                                                                                                                                                                                                                                                                                                                                                                                                                                                                                                                                                                                                                                                                                                                                                                                                                                                                                                                                                                                                                                                                                                                                                                                                                                                                                                                                                                                                                                                                                                                                                                                                                                                                                                                                                                                                                                                                                                                                                                                                                                                                                                                                                                                                                                                                                                                                                                                                                                                                                                                                                                                                                                                                                                                                                                                                                                                                                                                                                                                                                                                                                                                                                                                              The receiver conducted spurious emissions shall be as defined in en 302 885-1 [1], clause 9.9.1. </w:t>
      </w:r>
    </w:p>
    <w:p w:rsidR="00761C1B" w:rsidRDefault="00761C1B" w:rsidP="00761C1B">
      <w:r>
        <w:t>SOURCE: Used in EN 302 885-02 V1.2.1, clause 4.2.19.1</w:t>
      </w:r>
    </w:p>
    <w:p w:rsidR="00761C1B" w:rsidRDefault="00761C1B" w:rsidP="00761C1B"/>
    <w:p w:rsidR="00761C1B" w:rsidRDefault="00761C1B" w:rsidP="00761C1B">
      <w:r>
        <w:t xml:space="preserve">                                                                                                                                                                                                                                                                                                                                                                                                                                                                                                                                                                                                                                                                                                                                                                                                                                                                                                                                                                                                                                                                                                                                                                                                                                                                                                                                                                                                                                                                                                                                                                                                                                                                                                                                                                                                                                                                                                                                                                                                                                                                                                                                                                                                                                                                                                                                                                                                                                                                                                                                                                                                                                                                                                                                                                                                                                                                                                                                                                                                                                                                                                                                                                                                                                                                                                                                                                                                                                                                                                                                                                                                                                                                                                                                                                                                                                                                                                                                                                                                                                                                                                                                                                                                                                                                                                                                                                                                                                                                                                                                                                                                                                                                                                                                                                                                                                                                                                                                                                                                                                                                                                                                                                                                                                                                                                                                                                                                                                                                                                                                                                                                                                                                                                                                                                                                                                                                                                                                                                                                                                                                                                                                                                                                                                                                                                                                                                                                                                                                                                                                                                                                                                                                                                                                                                                                                                                                                                                                                                                                                                                                                                                              The receiver desensitization with simultaneous transmission and reception is defined in en 301 929-1 [5], clause 9.17.2.1. </w:t>
      </w:r>
    </w:p>
    <w:p w:rsidR="00761C1B" w:rsidRDefault="00761C1B" w:rsidP="00761C1B">
      <w:r>
        <w:t>SOURCE: Used in EN 301 929-02 V1.2.1, clause 4.2.21.1</w:t>
      </w:r>
    </w:p>
    <w:p w:rsidR="00761C1B" w:rsidRDefault="00761C1B" w:rsidP="00761C1B"/>
    <w:p w:rsidR="00761C1B" w:rsidRDefault="00761C1B" w:rsidP="00761C1B">
      <w:r>
        <w:t xml:space="preserve">                                                                                                                                                                                                                                                                                                                                                                                                                                                                                                                                                                                                                                                                                                                                                                                                                                                                                                                                                                                                                                                                                                                                                                                                                                                                                                                                                                                                                                                                                                                                                                                                                                                                                                                                                                                                                                                                                                                                                                                                                                                                                                                                                                                                                                                                                                                                                                                                                                                                                                                                                                                                                                                                                                                                                                                                                                                                                                                                                                                                                                                                                                                                                                                                                                                                                                                                                                                                                                                                                                                                                                                                                                                                                                                                                                                                                                                                                                                                                                                                                                                                                                                                                                                                                                                                                                                                                                                                                                                                                                                                                                                                                                                                                                                                                                                                                                                                                                                                                                                                                                                                                                                                                                                                                                                                                                                                                                                                                                                                                                                                                                                                                                                                                                                                                                                                                                                                                                                                                                                                                                                                                                                                                                                                                                                                                                                                                                                                                                                                                                                                                                                                                                                                                                                                                                                                                                                                                                                                                                                                                                                                                                                              The receiver desensitization, with simultaneous transmission and reception, is defined in en 300 162-1 [2], clause 10.1.1. </w:t>
      </w:r>
    </w:p>
    <w:p w:rsidR="00761C1B" w:rsidRDefault="00761C1B" w:rsidP="00761C1B">
      <w:r>
        <w:t>SOURCE: Used in EN 300 162-02 V1.2.1, clause 4.2.16.1</w:t>
      </w:r>
    </w:p>
    <w:p w:rsidR="00761C1B" w:rsidRDefault="00761C1B" w:rsidP="00761C1B"/>
    <w:p w:rsidR="00761C1B" w:rsidRDefault="00761C1B" w:rsidP="00761C1B">
      <w:r>
        <w:t xml:space="preserve">                                                                                                                                                                                                                                                                                                                                                                                                                                                                                                                                                                                                                                                                                                                                                                                                                                                                                                                                                                                                                                                                                                                                                                                                                                                                                                                                                                                                                                                                                                                                                                                                                                                                                                                                                                                                                                                                                                                                                                                                                                                                                                                                                                                                                                                                                                                                                                                                                                                                                                                                                                                                                                                                                                                                                                                                                                                                                                                                                                                                                                                                                                                                                                                                                                                                                                                                                                                                                                                                                                                                                                                                                                                                                                                                                                                                                                                                                                                                                                                                                                                                                                                                                                                                                                                                                                                                                                                                                                                                                                                                                                                                                                                                                                                                                                                                                                                                                                                                                                                                                                                                                                                                                                                                                                                                                                                                                                                                                                                                                                                                                                                                                                                                                                                                                                                                                                                                                                                                                                                                                                                                                                                                                                                                                                                                                                                                                                                                                                                                                                                                                                                                                                                                                                                                                                                                                                                                                                                                                                                                                                                                                                                              The receiver dynamic range expresses the capability of the receiver to limit the resulting audio output as a function of varying input signal levels. </w:t>
      </w:r>
    </w:p>
    <w:p w:rsidR="00761C1B" w:rsidRDefault="00761C1B" w:rsidP="00761C1B">
      <w:r>
        <w:t>SOURCE: Used in EN 300 676 V1.3.1, clause 8.13.1 SOURCE: Used in EN 300 676-01 V1.5.1, clause 8.13.1 SOURCE: Used in EN 302 617 V2.3.1, clause 7.9.1 SOURCE: Used in EN 302 617-01 V1.1.1, clause 8.13.1</w:t>
      </w:r>
    </w:p>
    <w:p w:rsidR="00761C1B" w:rsidRDefault="00761C1B" w:rsidP="00761C1B"/>
    <w:p w:rsidR="00761C1B" w:rsidRDefault="00761C1B" w:rsidP="00761C1B">
      <w:r>
        <w:t xml:space="preserve">                                                                                                                                                                                                                                                                                                                                                                                                                                                                                                                                                                                                                                                                                                                                                                                                                                                                                                                                                                                                                                                                                                                                                                                                                                                                                                                                                                                                                                                                                                                                                                                                                                                                                                                                                                                                                                                                                                                                                                                                                                                                                                                                                                                                                                                                                                                                                                                                                                                                                                                                                                                                                                                                                                                                                                                                                                                                                                                                                                                                                                                                                                                                                                                                                                                                                                                                                                                                                                                                                                                                                                                                                                                                                                                                                                                                                                                                                                                                                                                                                                                                                                                                                                                                                                                                                                                                                                                                                                                                                                                                                                                                                                                                                                                                                                                                                                                                                                                                                                                                                                                                                                                                                                                                                                                                                                                                                                                                                                                                                                                                                                                                                                                                                                                                                                                                                                                                                                                                                                                                                                                                                                                                                                                                                                                                                                                                                                                                                                                                                                                                                                                                                                                                                                                                                                                                                                                                                                                                                                                                                                                                                                                              receiver intermodulation response rejection is a measure of the capability of the receiver to receive a wanted signal without exceeding a given degradation due to the presence of two or more unwanted signals (interferers) with a specific frequency relationship to the wanted signal. </w:t>
      </w:r>
    </w:p>
    <w:p w:rsidR="00761C1B" w:rsidRDefault="00761C1B" w:rsidP="00761C1B">
      <w:r>
        <w:t>SOURCE: Used in EN 302 774 V1.2.1, clause 4.2.10.1</w:t>
      </w:r>
    </w:p>
    <w:p w:rsidR="00761C1B" w:rsidRDefault="00761C1B" w:rsidP="00761C1B"/>
    <w:p w:rsidR="00761C1B" w:rsidRDefault="00761C1B" w:rsidP="00761C1B">
      <w:r>
        <w:t xml:space="preserve">                                                                                                                                                                                                                                                                                                                                                                                                                                                                                                                                                                                                                                                                                                                                                                                                                                                                                                                                                                                                                                                                                                                                                                                                                                                                                                                                                                                                                                                                                                                                                                                                                                                                                                                                                                                                                                                                                                                                                                                                                                                                                                                                                                                                                                                                                                                                                                                                                                                                                                                                                                                                                                                                                                                                                                                                                                                                                                                                                                                                                                                                                                                                                                                                                                                                                                                                                                                                                                                                                                                                                                                                                                                                                                                                                                                                                                                                                                                                                                                                                                                                                                                                                                                                                                                                                                                                                                                                                                                                                                                                                                                                                                                                                                                                                                                                                                                                                                                                                                                                                                                                                                                                                                                                                                                                                                                                                                                                                                                                                                                                                                                                                                                                                                                                                                                                                                                                                                                                                                                                                                                                                                                                                                                                                                                                                                                                                                                                                                                                                                                                                                                                                                                                                                                                                                                                                                                                                                                                                                                                                                                                                                                                  The receiver intermodulation response shall be as defined in en 300 720-1 [2], clause 9.7.1. </w:t>
      </w:r>
    </w:p>
    <w:p w:rsidR="00761C1B" w:rsidRDefault="00761C1B" w:rsidP="00761C1B">
      <w:r>
        <w:t>SOURCE: Used in EN 300 720-02 V1.2.1, clause 4.2.13.1</w:t>
      </w:r>
    </w:p>
    <w:p w:rsidR="00761C1B" w:rsidRDefault="00761C1B" w:rsidP="00761C1B"/>
    <w:p w:rsidR="00761C1B" w:rsidRDefault="00761C1B" w:rsidP="00761C1B">
      <w:r>
        <w:t xml:space="preserve">                                                                                                                                                                                                                                                                                                                                                                                                                                                                                                                                                                                                                                                                                                                                                                                                                                                                                                                                                                                                                                                                                                                                                                                                                                                                                                                                                                                                                                                                                                                                                                                                                                                                                                                                                                                                                                                                                                                                                                                                                                                                                                                                                                                                                                                                                                                                                                                                                                                                                                                                                                                                                                                                                                                                                                                                                                                                                                                                                                                                                                                                                                                                                                                                                                                                                                                                                                                                                                                                                                                                                                                                                                                                                                                                                                                                                                                                                                                                                                                                                                                                                                                                                                                                                                                                                                                                                                                                                                                                                                                                                                                                                                                                                                                                                                                                                                                                                                                                                                                                                                                                                                                                                                                                                                                                                                                                                                                                                                                                                                                                                                                                                                                                                                                                                                                                                                                                                                                                                                                                                                                                                                                                                                                                                                                                                                                                                                                                                                                                                                                                                                                                                                                                                                                                                                                                                                                                                                                                                                                                                                                                                                                              The receiver intermodulation response shall be as defined in en 301 178-1 [4], clause 9.7.1. </w:t>
      </w:r>
    </w:p>
    <w:p w:rsidR="00761C1B" w:rsidRDefault="00761C1B" w:rsidP="00761C1B">
      <w:r>
        <w:t>SOURCE: Used in EN 301 178-02 V1.2.2, clause 4.2.12.1</w:t>
      </w:r>
    </w:p>
    <w:p w:rsidR="00761C1B" w:rsidRDefault="00761C1B" w:rsidP="00761C1B"/>
    <w:p w:rsidR="00761C1B" w:rsidRDefault="00761C1B" w:rsidP="00761C1B">
      <w:r>
        <w:t xml:space="preserve">                                                                                                                                                                                                                                                                                                                                                                                                                                                                                                                                                                                                                                                                                                                                                                                                                                                                                                                                                                                                                                                                                                                                                                                                                                                                                                                                                                                                                                                                                                                                                                                                                                                                                                                                                                                                                                                                                                                                                                                                                                                                                                                                                                                                                                                                                                                                                                                                                                                                                                                                                                                                                                                                                                                                                                                                                                                                                                                                                                                                                                                                                                                                                                                                                                                                                                                                                                                                                                                                                                                                                                                                                                                                                                                                                                                                                                                                                                                                                                                                                                                                                                                                                                                                                                                                                                                                                                                                                                                                                                                                                                                                                                                                                                                                                                                                                                                                                                                                                                                                                                                                                                                                                                                                                                                                                                                                                                                                                                                                                                                                                                                                                                                                                                                                                                                                                                                                                                                                                                                                                                                                                                                                                                                                                                                                                                                                                                                                                                                                                                                                                                                                                                                                                                                                                                                                                                                                                                                                                                                                                                                                                                                              The receiver intermodulation response shall be as defined in en 302 885-1 [1], clause 9.7.1. </w:t>
      </w:r>
    </w:p>
    <w:p w:rsidR="00761C1B" w:rsidRDefault="00761C1B" w:rsidP="00761C1B">
      <w:r>
        <w:t>SOURCE: Used in EN 302 885-02 V1.2.1, clause 4.2.17.1</w:t>
      </w:r>
    </w:p>
    <w:p w:rsidR="00761C1B" w:rsidRDefault="00761C1B" w:rsidP="00761C1B"/>
    <w:p w:rsidR="00761C1B" w:rsidRDefault="00761C1B" w:rsidP="00761C1B">
      <w:r>
        <w:t xml:space="preserve">                                                                                                                                                                                                                                                                                                                                                                                                                                                                                                                                                                                                                                                                                                                                                                                                                                                                                                                                                                                                                                                                                                                                                                                                                                                                                                                                                                                                                                                                                                                                                                                                                                                                                                                                                                                                                                                                                                                                                                                                                                                                                                                                                                                                                                                                                                                                                                                                                                                                                                                                                                                                                                                                                                                                                                                                                                                                                                                                                                                                                                                                                                                                                                                                                                                                                                                                                                                                                                                                                                                                                                                                                                                                                                                                                                                                                                                                                                                                                                                                                                                                                                                                                                                                                                                                                                                                                                                                                                                                                                                                                                                                                                                                                                                                                                                                                                                                                                                                                                                                                                                                                                                                                                                                                                                                                                                                                                                                                                                                                                                                                                                                                                                                                                                                                                                                                                                                                                                                                                                                                                                                                                                                                                                                                                                                                                                                                                                                                                                                                                                                                                                                                                                                                                                                                                                                                                                                                                                                                                                                                                                                                                                              The receiver maximum usable sensitivity of the receiver is defined in en 301 025-1 [1], clause 9.3.1. </w:t>
      </w:r>
    </w:p>
    <w:p w:rsidR="00761C1B" w:rsidRDefault="00761C1B" w:rsidP="00761C1B">
      <w:r>
        <w:t>SOURCE: Used in EN 301 025-02 V1.5.1, clause 4.2.11.1</w:t>
      </w:r>
    </w:p>
    <w:p w:rsidR="00761C1B" w:rsidRDefault="00761C1B" w:rsidP="00761C1B"/>
    <w:p w:rsidR="00761C1B" w:rsidRDefault="00761C1B" w:rsidP="00761C1B">
      <w:r>
        <w:t xml:space="preserve">                                                                                                                                                                                                                                                                                                                                                                                                                                                                                                                                                                                                                                                                                                                                                                                                                                                                                                                                                                                                                                                                                                                                                                                                                                                                                                                                                                                                                                                                                                                                                                                                                                                                                                                                                                                                                                                                                                                                                                                                                                                                                                                                                                                                                                                                                                                                                                                                                                                                                                                                                                                                                                                                                                                                                                                                                                                                                                                                                                                                                                                                                                                                                                                                                                                                                                                                                                                                                                                                                                                                                                                                                                                                                                                                                                                                                                                                                                                                                                                                                                                                                                                                                                                                                                                                                                                                                                                                                                                                                                                                                                                                                                                                                                                                                                                                                                                                                                                                                                                                                                                                                                                                                                                                                                                                                                                                                                                                                                                                                                                                                                                                                                                                                                                                                                                                                                                                                                                                                                                                                                                                                                                                                                                                                                                                                                                                                                                                                                                                                                                                                                                                                                                                                                                                                                                                                                                                                                                                                                                                                                                                                                                              The receiver maximum usable sensitivity of the receiver is defined in en 301 929-1 [5], clause 9.4.1. </w:t>
      </w:r>
    </w:p>
    <w:p w:rsidR="00761C1B" w:rsidRDefault="00761C1B" w:rsidP="00761C1B">
      <w:r>
        <w:t>SOURCE: Used in EN 301 929-02 V1.2.1, clause 4.2.10.1</w:t>
      </w:r>
    </w:p>
    <w:p w:rsidR="00761C1B" w:rsidRDefault="00761C1B" w:rsidP="00761C1B"/>
    <w:p w:rsidR="00761C1B" w:rsidRDefault="00761C1B" w:rsidP="00761C1B">
      <w:r>
        <w:t xml:space="preserve">                                                                                                                                                                                                                                                                                                                                                                                                                                                                                                                                                                                                                                                                                                                                                                                                                                                                                                                                                                                                                                                                                                                                                                                                                                                                                                                                                                                                                                                                                                                                                                                                                                                                                                                                                                                                                                                                                                                                                                                                                                                                                                                                                                                                                                                                                                                                                                                                                                                                                                                                                                                                                                                                                                                                                                                                                                                                                                                                                                                                                                                                                                                                                                                                                                                                                                                                                                                                                                                                                                                                                                                                                                                                                                                                                                                                                                                                                                                                                                                                                                                                                                                                                                                                                                                                                                                                                                                                                                                                                                                                                                                                                                                                                                                                                                                                                                                                                                                                                                                                                                                                                                                                                                                                                                                                                                                                                                                                                                                                                                                                                                                                                                                                                                                                                                                                                                                                                                                                                                                                                                                                                                                                                                                                                                                                                                                                                                                                                                                                                                                                                                                                                                                                                                                                                                                                                                                                                                                                                                                                                                                                                                                              The receiver maximum usable sensitivity shall be as defined in en 300 720-1 [2], clause 9.3.1. </w:t>
      </w:r>
    </w:p>
    <w:p w:rsidR="00761C1B" w:rsidRDefault="00761C1B" w:rsidP="00761C1B">
      <w:r>
        <w:t>SOURCE: Used in EN 300 720-02 V1.2.1, clause 4.2.9.1</w:t>
      </w:r>
    </w:p>
    <w:p w:rsidR="00761C1B" w:rsidRDefault="00761C1B" w:rsidP="00761C1B"/>
    <w:p w:rsidR="00761C1B" w:rsidRDefault="00761C1B" w:rsidP="00761C1B">
      <w:r>
        <w:t xml:space="preserve">                                                                                                                                                                                                                                                                                                                                                                                                                                                                                                                                                                                                                                                                                                                                                                                                                                                                                                                                                                                                                                                                                                                                                                                                                                                                                                                                                                                                                                                                                                                                                                                                                                                                                                                                                                                                                                                                                                                                                                                                                                                                                                                                                                                                                                                                                                                                                                                                                                                                                                                                                                                                                                                                                                                                                                                                                                                                                                                                                                                                                                                                                                                                                                                                                                                                                                                                                                                                                                                                                                                                                                                                                                                                                                                                                                                                                                                                                                                                                                                                                                                                                                                                                                                                                                                                                                                                                                                                                                                                                                                                                                                                                                                                                                                                                                                                                                                                                                                                                                                                                                                                                                                                                                                                                                                                                                                                                                                                                                                                                                                                                                                                                                                                                                                                                                                                                                                                                                                                                                                                                                                                                                                                                                                                                                                                                                                                                                                                                                                                                                                                                                                                                                                                                                                                                                                                                                                                                                                                                                                                                                                                                                                              The receiver maximum usable sensitivity shall be as defined in en 301 178-1 [4], clause 9.3.1. </w:t>
      </w:r>
    </w:p>
    <w:p w:rsidR="00761C1B" w:rsidRDefault="00761C1B" w:rsidP="00761C1B">
      <w:r>
        <w:t>SOURCE: Used in EN 301 178-02 V1.2.2, clause 4.2.8.1</w:t>
      </w:r>
    </w:p>
    <w:p w:rsidR="00761C1B" w:rsidRDefault="00761C1B" w:rsidP="00761C1B"/>
    <w:p w:rsidR="00761C1B" w:rsidRDefault="00761C1B" w:rsidP="00761C1B">
      <w:r>
        <w:t xml:space="preserve">                                                                                                                                                                                                                                                                                                                                                                                                                                                                                                                                                                                                                                                                                                                                                                                                                                                                                                                                                                                                                                                                                                                                                                                                                                                                                                                                                                                                                                                                                                                                                                                                                                                                                                                                                                                                                                                                                                                                                                                                                                                                                                                                                                                                                                                                                                                                                                                                                                                                                                                                                                                                                                                                                                                                                                                                                                                                                                                                                                                                                                                                                                                                                                                                                                                                                                                                                                                                                                                                                                                                                                                                                                                                                                                                                                                                                                                                                                                                                                                                                                                                                                                                                                                                                                                                                                                                                                                                                                                                                                                                                                                                                                                                                                                                                                                                                                                                                                                                                                                                                                                                                                                                                                                                                                                                                                                                                                                                                                                                                                                                                                                                                                                                                                                                                                                                                                                                                                                                                                                                                                                                                                                                                                                                                                                                                                                                                                                                                                                                                                                                                                                                                                                                                                                                                                                                                                                                                                                                                                                                                                                                                                                              The receiver maximum usable sensitivity shall be as defined in en 302 885-1 [1], clause 9.3.1. </w:t>
      </w:r>
    </w:p>
    <w:p w:rsidR="00761C1B" w:rsidRDefault="00761C1B" w:rsidP="00761C1B">
      <w:r>
        <w:t>SOURCE: Used in EN 302 885-02 V1.2.1, clause 4.2.13.1</w:t>
      </w:r>
    </w:p>
    <w:p w:rsidR="00761C1B" w:rsidRDefault="00761C1B" w:rsidP="00761C1B"/>
    <w:p w:rsidR="00761C1B" w:rsidRDefault="00761C1B" w:rsidP="00761C1B">
      <w:r>
        <w:t xml:space="preserve">                                                                                                                                                                                                                                                                                                                                                                                                                                                                                                                                                                                                                                                                                                                                                                                                                                                                                                                                                                                                                                                                                                                                                                                                                                                                                                                                                                                                                                                                                                                                                                                                                                                                                                                                                                                                                                                                                                                                                                                                                                                                                                                                                                                                                                                                                                                                                                                                                                                                                                                                                                                                                                                                                                                                                                                                                                                                                                                                                                                                                                                                                                                                                                                                                                                                                                                                                                                                                                                                                                                                                                                                                                                                                                                                                                                                                                                                                                                                                                                                                                                                                                                                                                                                                                                                                                                                                                                                                                                                                                                                                                                                                                                                                                                                                                                                                                                                                                                                                                                                                                                                                                                                                                                                                                                                                                                                                                                                                                                                                                                                                                                                                                                                                                                                                                                                                                                                                                                                                                                                                                                                                                                                                                                                                                                                                                                                                                                                                                                                                                                                                                                                                                                                                                                                                                                                                                                                                                                                                                                                                                                                                                                              The receiver noise and hum level is defined as the db ratio of the audio power of noise and hum resulting from spurious effects of the power supply system or from other causes, to the audio power produced from a wanted signal with normal test modulation applied to the receiver input. </w:t>
      </w:r>
    </w:p>
    <w:p w:rsidR="00761C1B" w:rsidRDefault="00761C1B" w:rsidP="00761C1B">
      <w:r>
        <w:t>SOURCE: Used in EN 301 925 V1.5.1, clause 12.11.1</w:t>
      </w:r>
    </w:p>
    <w:p w:rsidR="00761C1B" w:rsidRDefault="00761C1B" w:rsidP="00761C1B"/>
    <w:p w:rsidR="00761C1B" w:rsidRDefault="00761C1B" w:rsidP="00761C1B">
      <w:r>
        <w:t xml:space="preserve">                                                                                                                                                                                                                                                                                                                                                                                                                                                                                                                                                                                                                                                                                                                                                                                                                                                                                                                                                                                                                                                                                                                                                                                                                                                                                                                                                                                                                                                                                                                                                                                                                                                                                                                                                                                                                                                                                                                                                                                                                                                                                                                                                                                                                                                                                                                                                                                                                                                                                                                                                                                                                                                                                                                                                                                                                                                                                                                                                                                                                                                                                                                                                                                                                                                                                                                                                                                                                                                                                                                                                                                                                                                                                                                                                                                                                                                                                                                                                                                                                                                                                                                                                                                                                                                                                                                                                                                                                                                                                                                                                                                                                                                                                                                                                                                                                                                                                                                                                                                                                                                                                                                                                                                                                                                                                                                                                                                                                                                                                                                                                                                                                                                                                                                                                                                                                                                                                                                                                                                                                                                                                                                                                                                                                                                                                                                                                                                                                                                                                                                                                                                                                                                                                                                                                                                                                                                                                                                                                                                                                                                                                                                              The receiver noise and hum level is defined as the ratio, in db, of the audio frequency power of the noise and hum resulting from spurious effects of the power supply system or from other causes, to the audio frequency power produced by a high frequency signal of average level, modulated by the normal test modulation and applied to the receiver antenna port. </w:t>
      </w:r>
    </w:p>
    <w:p w:rsidR="00761C1B" w:rsidRDefault="00761C1B" w:rsidP="00761C1B">
      <w:r>
        <w:t>SOURCE: Used in EN 300 698 V2.2.1, clause 9.11.1 SOURCE: Used in EN 300 698-01 V1.4.1, clause 9.11.1</w:t>
      </w:r>
    </w:p>
    <w:p w:rsidR="00761C1B" w:rsidRDefault="00761C1B" w:rsidP="00761C1B"/>
    <w:p w:rsidR="00761C1B" w:rsidRDefault="00761C1B" w:rsidP="00761C1B">
      <w:r>
        <w:t xml:space="preserve">                                                                                                                                                                                                                                                                                                                                                                                                                                                                                                                                                                                                                                                                                                                                                                                                                                                                                                                                                                                                                                                                                                                                                                                                                                                                                                                                                                                                                                                                                                                                                                                                                                                                                                                                                                                                                                                                                                                                                                                                                                                                                                                                                                                                                                                                                                                                                                                                                                                                                                                                                                                                                                                                                                                                                                                                                                                                                                                                                                                                                                                                                                                                                                                                                                                                                                                                                                                                                                                                                                                                                                                                                                                                                                                                                                                                                                                                                                                                                                                                                                                                                                                                                                                                                                                                                                                                                                                                                                                                                                                                                                                                                                                                                                                                                                                                                                                                                                                                                                                                                                                                                                                                                                                                                                                                                                                                                                                                                                                                                                                                                                                                                                                                                                                                                                                                                                                                                                                                                                                                                                                                                                                                                                                                                                                                                                                                                                                                                                                                                                                                                                                                                                                                                                                                                                                                                                                                                                                                                                                                                                                                                                                              The receiver noise and hum level is defined as the ratio, in db, of the audio frequency power of the noise and hum resulting from spurious effects of the power supply system or from other causes, to the audio frequency power produced by a high frequency signal of average level, modulated by the normal test modulation and applied to the receiver input. </w:t>
      </w:r>
    </w:p>
    <w:p w:rsidR="00761C1B" w:rsidRDefault="00761C1B" w:rsidP="00761C1B">
      <w:r>
        <w:t>SOURCE: Used in EN 300 162-01 V1.4.1, clause 9.11.1 SOURCE: Used in EN 301 178 V2.2.1, clause 9.11.1 SOURCE: Used in EN 301 178-01 V1.4.1, clause 9.11.1 SOURCE: Used in EN 301 929 V2.1.1, clause 9.10.1 SOURCE: Used in EN 301 929-01 V1.2.1, clause 9.10.1 SOURCE: Used in EN 302 885 V2.2.1, clause 9.11.1 SOURCE: Used in EN 302 885-01 V1.3.1, clause 9.11.1</w:t>
      </w:r>
    </w:p>
    <w:p w:rsidR="00761C1B" w:rsidRDefault="00761C1B" w:rsidP="00761C1B"/>
    <w:p w:rsidR="00761C1B" w:rsidRDefault="00761C1B" w:rsidP="00761C1B">
      <w:r>
        <w:t xml:space="preserve">                                                                                                                                                                                                                                                                                                                                                                                                                                                                                                                                                                                                                                                                                                                                                                                                                                                                                                                                                                                                                                                                                                                                                                                                                                                                                                                                                                                                                                                                                                                                                                                                                                                                                                                                                                                                                                                                                                                                                                                                                                                                                                                                                                                                                                                                                                                                                                                                                                                                                                                                                                                                                                                                                                                                                                                                                                                                                                                                                                                                                                                                                                                                                                                                                                                                                                                                                                                                                                                                                                                                                                                                                                                                                                                                                                                                                                                                                                                                                                                                                                                                                                                                                                                                                                                                                                                                                                                                                                                                                                                                                                                                                                                                                                                                                                                                                                                                                                                                                                                                                                                                                                                                                                                                                                                                                                                                                                                                                                                                                                                                                                                                                                                                                                                                                                                                                                                                                                                                                                                                                                                                                                                                                                                                                                                                                                                                                                                                                                                                                                                                                                                                                                                                                                                                                                                                                                                                                                                                                                                                                                                                                                                              The receiver noise is defined as the ratio, in db, of the audio frequency power of the noise resulting from spurious effects to the audio frequency power produced by a radio frequency signal of average level, modulated by the normal test modulation and applied to the receiver input. </w:t>
      </w:r>
    </w:p>
    <w:p w:rsidR="00761C1B" w:rsidRDefault="00761C1B" w:rsidP="00761C1B">
      <w:r>
        <w:t>SOURCE: Used in EN 300 225 V1.5.1, clause 10.10.1 SOURCE: Used in EN 301 466 V1.2.1, clause 9.12.1</w:t>
      </w:r>
    </w:p>
    <w:p w:rsidR="00761C1B" w:rsidRDefault="00761C1B" w:rsidP="00761C1B"/>
    <w:p w:rsidR="00761C1B" w:rsidRDefault="00761C1B" w:rsidP="00761C1B">
      <w:r>
        <w:t xml:space="preserve">                                                                                                                                                                                                                                                                                                                                                                                                                                                                                                                                                                                                                                                                                                                                                                                                                                                                                                                                                                                                                                                                                                                                                                                                                                                                                                                                                                                                                                                                                                                                                                                                                                                                                                                                                                                                                                                                                                                                                                                                                                                                                                                                                                                                                                                                                                                                                                                                                                                                                                                                                                                                                                                                                                                                                                                                                                                                                                                                                                                                                                                                                                                                                                                                                                                                                                                                                                                                                                                                                                                                                                                                                                                                                                                                                                                                                                                                                                                                                                                                                                                                                                                                                                                                                                                                                                                                                                                                                                                                                                                                                                                                                                                                                                                                                                                                                                                                                                                                                                                                                                                                                                                                                                                                                                                                                                                                                                                                                                                                                                                                                                                                                                                                                                                                                                                                                                                                                                                                                                                                                                                                                                                                                                                                                                                                                                                                                                                                                                                                                                                                                                                                                                                                                                                                                                                                                                                                                                                                                                                                                                                                                                                              The receiver opening delay is defined in en 300 471-1 [5], clause 8.2.1. </w:t>
      </w:r>
    </w:p>
    <w:p w:rsidR="00761C1B" w:rsidRDefault="00761C1B" w:rsidP="00761C1B">
      <w:r>
        <w:t>SOURCE: Used in EN 300 471-02 V1.1.1, clause 4.2.2.1</w:t>
      </w:r>
    </w:p>
    <w:p w:rsidR="00761C1B" w:rsidRDefault="00761C1B" w:rsidP="00761C1B"/>
    <w:p w:rsidR="00761C1B" w:rsidRDefault="00761C1B" w:rsidP="00761C1B">
      <w:r>
        <w:t xml:space="preserve">                                                                                                                                                                                                                                                                                                                                                                                                                                                                                                                                                                                                                                                                                                                                                                                                                                                                                                                                                                                                                                                                                                                                                                                                                                                                                                                                                                                                                                                                                                                                                                                                                                                                                                                                                                                                                                                                                                                                                                                                                                                                                                                                                                                                                                                                                                                                                                                                                                                                                                                                                                                                                                                                                                                                                                                                                                                                                                                                                                                                                                                                                                                                                                                                                                                                                                                                                                                                                                                                                                                                                                                                                                                                                                                                                                                                                                                                                                                                                                                                                                                                                                                                                                                                                                                                                                                                                                                                                                                                                                                                                                                                                                                                                                                                                                                                                                                                                                                                                                                                                                                                                                                                                                                                                                                                                                                                                                                                                                                                                                                                                                                                                                                                                                                                                                                                                                                                                                                                                                                                                                                                                                                                                                                                                                                                                                                                                                                                                                                                                                                                                                                                                                                                                                                                                                                                                                                                                                                                                                                                                                                                                                                              The receiver opening delay is the time which elapses between the application of a test signal ("test carrier") to the receiver and the moment when the receiver is able to receive information without exceeding a given degradation. </w:t>
      </w:r>
    </w:p>
    <w:p w:rsidR="00761C1B" w:rsidRDefault="00761C1B" w:rsidP="00761C1B">
      <w:r>
        <w:t>SOURCE: Used in EN 300 471-01 V1.2.1, clause 8.2.1</w:t>
      </w:r>
    </w:p>
    <w:p w:rsidR="00761C1B" w:rsidRDefault="00761C1B" w:rsidP="00761C1B"/>
    <w:p w:rsidR="00761C1B" w:rsidRDefault="00761C1B" w:rsidP="00761C1B">
      <w:r>
        <w:t xml:space="preserve">                                                                                                                                                                                                                                                                                                                                                                                                                                                                                                                                                                                                                                                                                                                                                                                                                                                                                                                                                                                                                                                                                                                                                                                                                                                                                                                                                                                                                                                                                                                                                                                                                                                                                                                                                                                                                                                                                                                                                                                                                                                                                                                                                                                                                                                                                                                                                                                                                                                                                                                                                                                                                                                                                                                                                                                                                                                                                                                                                                                                                                                                                                                                                                                                                                                                                                                                                                                                                                                                                                                                                                                                                                                                                                                                                                                                                                                                                                                                                                                                                                                                                                                                                                                                                                                                                                                                                                                                                                                                                                                                                                                                                                                                                                                                                                                                                                                                                                                                                                                                                                                                                                                                                                                                                                                                                                                                                                                                                                                                                                                                                                                                                                                                                                                                                                                                                                                                                                                                                                                                                                                                                                                                                                                                                                                                                                                                                                                                                                                                                                                                                                                                                                                                                                                                                                                                                                                                                                                                                                                                                                                                                                                              The receiver radiated spurious emissions is defined in en 300 162-1 [2], clause 9.10.1. </w:t>
      </w:r>
    </w:p>
    <w:p w:rsidR="00761C1B" w:rsidRDefault="00761C1B" w:rsidP="00761C1B">
      <w:r>
        <w:t>SOURCE: Used in EN 300 162-02 V1.2.1, clause 4.2.15.1</w:t>
      </w:r>
    </w:p>
    <w:p w:rsidR="00761C1B" w:rsidRDefault="00761C1B" w:rsidP="00761C1B"/>
    <w:p w:rsidR="00761C1B" w:rsidRDefault="00761C1B" w:rsidP="00761C1B">
      <w:r>
        <w:t xml:space="preserve">                                                                                                                                                                                                                                                                                                                                                                                                                                                                                                                                                                                                                                                                                                                                                                                                                                                                                                                                                                                                                                                                                                                                                                                                                                                                                                                                                                                                                                                                                                                                                                                                                                                                                                                                                                                                                                                                                                                                                                                                                                                                                                                                                                                                                                                                                                                                                                                                                                                                                                                                                                                                                                                                                                                                                                                                                                                                                                                                                                                                                                                                                                                                                                                                                                                                                                                                                                                                                                                                                                                                                                                                                                                                                                                                                                                                                                                                                                                                                                                                                                                                                                                                                                                                                                                                                                                                                                                                                                                                                                                                                                                                                                                                                                                                                                                                                                                                                                                                                                                                                                                                                                                                                                                                                                                                                                                                                                                                                                                                                                                                                                                                                                                                                                                                                                                                                                                                                                                                                                                                                                                                                                                                                                                                                                                                                                                                                                                                                                                                                                                                                                                                                                                                                                                                                                                                                                                                                                                                                                                                                                                                                                                              The receiver radiated spurious emissions shall be as defined in en 300 698-1 [1], clause 9.14.1. </w:t>
      </w:r>
    </w:p>
    <w:p w:rsidR="00761C1B" w:rsidRDefault="00761C1B" w:rsidP="00761C1B">
      <w:r>
        <w:t>SOURCE: Used in EN 300 698-02 V1.2.1, clause 4.2.18.1</w:t>
      </w:r>
    </w:p>
    <w:p w:rsidR="00761C1B" w:rsidRDefault="00761C1B" w:rsidP="00761C1B"/>
    <w:p w:rsidR="00761C1B" w:rsidRDefault="00761C1B" w:rsidP="00761C1B">
      <w:r>
        <w:t xml:space="preserve">                                                                                                                                                                                                                                                                                                                                                                                                                                                                                                                                                                                                                                                                                                                                                                                                                                                                                                                                                                                                                                                                                                                                                                                                                                                                                                                                                                                                                                                                                                                                                                                                                                                                                                                                                                                                                                                                                                                                                                                                                                                                                                                                                                                                                                                                                                                                                                                                                                                                                                                                                                                                                                                                                                                                                                                                                                                                                                                                                                                                                                                                                                                                                                                                                                                                                                                                                                                                                                                                                                                                                                                                                                                                                                                                                                                                                                                                                                                                                                                                                                                                                                                                                                                                                                                                                                                                                                                                                                                                                                                                                                                                                                                                                                                                                                                                                                                                                                                                                                                                                                                                                                                                                                                                                                                                                                                                                                                                                                                                                                                                                                                                                                                                                                                                                                                                                                                                                                                                                                                                                                                                                                                                                                                                                                                                                                                                                                                                                                                                                                                                                                                                                                                                                                                                                                                                                                                                                                                                                                                                                                                                                                                              The receiver radiated spurious emissions shall be as defined in en 300 720-1 [2], clause 9.10.1. </w:t>
      </w:r>
    </w:p>
    <w:p w:rsidR="00761C1B" w:rsidRDefault="00761C1B" w:rsidP="00761C1B">
      <w:r>
        <w:t>SOURCE: Used in EN 300 720-02 V1.2.1, clause 4.2.16.1</w:t>
      </w:r>
    </w:p>
    <w:p w:rsidR="00761C1B" w:rsidRDefault="00761C1B" w:rsidP="00761C1B"/>
    <w:p w:rsidR="00761C1B" w:rsidRDefault="00761C1B" w:rsidP="00761C1B">
      <w:r>
        <w:t xml:space="preserve">                                                                                                                                                                                                                                                                                                                                                                                                                                                                                                                                                                                                                                                                                                                                                                                                                                                                                                                                                                                                                                                                                                                                                                                                                                                                                                                                                                                                                                                                                                                                                                                                                                                                                                                                                                                                                                                                                                                                                                                                                                                                                                                                                                                                                                                                                                                                                                                                                                                                                                                                                                                                                                                                                                                                                                                                                                                                                                                                                                                                                                                                                                                                                                                                                                                                                                                                                                                                                                                                                                                                                                                                                                                                                                                                                                                                                                                                                                                                                                                                                                                                                                                                                                                                                                                                                                                                                                                                                                                                                                                                                                                                                                                                                                                                                                                                                                                                                                                                                                                                                                                                                                                                                                                                                                                                                                                                                                                                                                                                                                                                                                                                                                                                                                                                                                                                                                                                                                                                                                                                                                                                                                                                                                                                                                                                                                                                                                                                                                                                                                                                                                                                                                                                                                                                                                                                                                                                                                                                                                                                                                                                                                                              The receiver radiated spurious emissions shall be as defined in en 301 178-1 [4], clause 9.10.1. </w:t>
      </w:r>
    </w:p>
    <w:p w:rsidR="00761C1B" w:rsidRDefault="00761C1B" w:rsidP="00761C1B">
      <w:r>
        <w:t>SOURCE: Used in EN 301 178-02 V1.2.2, clause 4.2.15.1</w:t>
      </w:r>
    </w:p>
    <w:p w:rsidR="00761C1B" w:rsidRDefault="00761C1B" w:rsidP="00761C1B"/>
    <w:p w:rsidR="00761C1B" w:rsidRDefault="00761C1B" w:rsidP="00761C1B">
      <w:r>
        <w:t xml:space="preserve">                                                                                                                                                                                                                                                                                                                                                                                                                                                                                                                                                                                                                                                                                                                                                                                                                                                                                                                                                                                                                                                                                                                                                                                                                                                                                                                                                                                                                                                                                                                                                                                                                                                                                                                                                                                                                                                                                                                                                                                                                                                                                                                                                                                                                                                                                                                                                                                                                                                                                                                                                                                                                                                                                                                                                                                                                                                                                                                                                                                                                                                                                                                                                                                                                                                                                                                                                                                                                                                                                                                                                                                                                                                                                                                                                                                                                                                                                                                                                                                                                                                                                                                                                                                                                                                                                                                                                                                                                                                                                                                                                                                                                                                                                                                                                                                                                                                                                                                                                                                                                                                                                                                                                                                                                                                                                                                                                                                                                                                                                                                                                                                                                                                                                                                                                                                                                                                                                                                                                                                                                                                                                                                                                                                                                                                                                                                                                                                                                                                                                                                                                                                                                                                                                                                                                                                                                                                                                                                                                                                                                                                                                                                              The receiver radiated spurious emissions shall be as defined in en 302 885-1 [1], clause 9.10.1. </w:t>
      </w:r>
    </w:p>
    <w:p w:rsidR="00761C1B" w:rsidRDefault="00761C1B" w:rsidP="00761C1B">
      <w:r>
        <w:t>SOURCE: Used in EN 302 885-02 V1.2.1, clause 4.2.20.1</w:t>
      </w:r>
    </w:p>
    <w:p w:rsidR="00761C1B" w:rsidRDefault="00761C1B" w:rsidP="00761C1B"/>
    <w:p w:rsidR="00761C1B" w:rsidRDefault="00761C1B" w:rsidP="00761C1B">
      <w:r>
        <w:t xml:space="preserve">                                                                                                                                                                                                                                                                                                                                                                                                                                                                                                                                                                                                                                                                                                                                                                                                                                                                                                                                                                                                                                                                                                                                                                                                                                                                                                                                                                                                                                                                                                                                                                                                                                                                                                                                                                                                                                                                                                                                                                                                                                                                                                                                                                                                                                                                                                                                                                                                                                                                                                                                                                                                                                                                                                                                                                                                                                                                                                                                                                                                                                                                                                                                                                                                                                                                                                                                                                                                                                                                                                                                                                                                                                                                                                                                                                                                                                                                                                                                                                                                                                                                                                                                                                                                                                                                                                                                                                                                                                                                                                                                                                                                                                                                                                                                                                                                                                                                                                                                                                                                                                                                                                                                                                                                                                                                                                                                                                                                                                                                                                                                                                                                                                                                                                                                                                                                                                                                                                                                                                                                                                                                                                                                                                                                                                                                                                                                                                                                                                                                                                                                                                                                                                                                                                                                                                                                                                                                                                                                                                                                                                                                                                                              The receiver residual noise level is defined as the ratio, in db, of the audio-frequency power of the noise and hum resulting from spurious effects of the power supply system or from other causes, to the audio-frequency power produced by a high-frequency signal of average level, modulated by the normal test modulation and applied to the receiver input. </w:t>
      </w:r>
    </w:p>
    <w:p w:rsidR="00761C1B" w:rsidRDefault="00761C1B" w:rsidP="00761C1B">
      <w:r>
        <w:t>SOURCE: Used in EN 300 698-03 V1.2.1, clause 4.4.11.1 SOURCE: Used in EN 301 025 V2.2.1, clause 9.11.1 SOURCE: Used in EN 301 025-01 V1.5.1, clause 9.11.1</w:t>
      </w:r>
    </w:p>
    <w:p w:rsidR="00761C1B" w:rsidRDefault="00761C1B" w:rsidP="00761C1B"/>
    <w:p w:rsidR="00761C1B" w:rsidRDefault="00761C1B" w:rsidP="00761C1B">
      <w:r>
        <w:t xml:space="preserve">                                                                                                                                                                                                                                                                                                                                                                                                                                                                                                                                                                                                                                                                                                                                                                                                                                                                                                                                                                                                                                                                                                                                                                                                                                                                                                                                                                                                                                                                                                                                                                                                                                                                                                                                                                                                                                                                                                                                                                                                                                                                                                                                                                                                                                                                                                                                                                                                                                                                                                                                                                                                                                                                                                                                                                                                                                                                                                                                                                                                                                                                                                                                                                                                                                                                                                                                                                                                                                                                                                                                                                                                                                                                                                                                                                                                                                                                                                                                                                                                                                                                                                                                                                                                                                                                                                                                                                                                                                                                                                                                                                                                                                                                                                                                                                                                                                                                                                                                                                                                                                                                                                                                                                                                                                                                                                                                                                                                                                                                                                                                                                                                                                                                                                                                                                                                                                                                                                                                                                                                                                                                                                                                                                                                                                                                                                                                                                                                                                                                                                                                                                                                                                                                                                                                                                                                                                                                                                                                                                                                                                                                                                                              receiver selectivity is a measure of the receiver's ability to discriminate between wanted signal to which the receiver is tuned to and unwanted signals stemming from other frequency bands. receiver selectivity herein is comprised of: i) adjacent channel rejection; ii) alternate channel rejection; and iii) blocking. the adjacent channel rejection is a measure of the capability of the receiver to operate satisfactorily in the presence of a signal in the adjacent channel, which differs in frequency from the wanted signal by â± 10 mhz. the alternate channel rejection is a measure of the capability of the receiver to operate satisfactorily in the presence of a signal in the alternate adjacent channel, which differs in frequency from the wanted signal by â± 20 mhz. blocking is a measure of the capability of the receiver to operate satisfactorily in the presence of a signal in frequency band further away and it shall be tested at â± 50 mhz, â± 100 mhz, and â± 200 mhz. blocking testing shall be performed at least at 6 different frequency offset positions. the manufacturer of the equipment can add additional frequency offsets positions. the manufacturer of the equipment shall declare the most sensitive modulation scheme that (...\...) [the expected end of this definition was beyond the limit of 200 words] </w:t>
      </w:r>
    </w:p>
    <w:p w:rsidR="00761C1B" w:rsidRDefault="00761C1B" w:rsidP="00761C1B">
      <w:r>
        <w:t>SOURCE: Used in EN 302 571 V2.1.1, clause 4.2.7.1</w:t>
      </w:r>
    </w:p>
    <w:p w:rsidR="00761C1B" w:rsidRDefault="00761C1B" w:rsidP="00761C1B"/>
    <w:p w:rsidR="00761C1B" w:rsidRDefault="00761C1B" w:rsidP="00761C1B">
      <w:r>
        <w:t xml:space="preserve">                                                                                                                                                                                                                                                                                                                                                                                                                                                                                                                                                                                                                                                                                                                                                                                                                                                                                                                                                                                                                                                                                                                                                                                                                                                                                                                                                                                                                                                                                                                                                                                                                                                                                                                                                                                                                                                                                                                                                                                                                                                                                                                                                                                                                                                                                                                                                                                                                                                                                                                                                                                                                                                                                                                                                                                                                                                                                                                                                                                                                                                                                                                                                                                                                                                                                                                                                                                                                                                                                                                                                                                                                                                                                                                                                                                                                                                                                                                                                                                                                                                                                                                                                                                                                                                                                                                                                                                                                                                                                                                                                                                                                                                                                                                                                                                                                                                                                                                                                                                                                                                                                                                                                                                                                                                                                                                                                                                                                                                                                                                                                                                                                                                                                                                                                                                                                                                                                                                                                                                                                                                                                                                                                                                                                                                                                                                                                                                                                                                                                                                                                                                                                                                                                                                                                                                                                                                                                                                                                                                                                                                                                                                                  receiver sensitivity is defined as the minimum power of the wanted signal at the receiver input to achieve the required performance target in the absence of interference. </w:t>
      </w:r>
    </w:p>
    <w:p w:rsidR="00761C1B" w:rsidRDefault="00761C1B" w:rsidP="00761C1B">
      <w:r>
        <w:t>SOURCE: Used in EN 303 316 V1.2.1, clause 4.2.7.1.1</w:t>
      </w:r>
    </w:p>
    <w:p w:rsidR="00761C1B" w:rsidRDefault="00761C1B" w:rsidP="00761C1B"/>
    <w:p w:rsidR="00761C1B" w:rsidRDefault="00761C1B" w:rsidP="00761C1B">
      <w:r>
        <w:t xml:space="preserve">                                                                                                                                                                                                                                                                                                                                                                                                                                                                                                                                                                                                                                                                                                                                                                                                                                                                                                                                                                                                                                                                                                                                                                                                                                                                                                                                                                                                                                                                                                                                                                                                                                                                                                                                                                                                                                                                                                                                                                                                                                                                                                                                                                                                                                                                                                                                                                                                                                                                                                                                                                                                                                                                                                                                                                                                                                                                                                                                                                                                                                                                                                                                                                                                                                                                                                                                                                                                                                                                                                                                                                                                                                                                                                                                                                                                                                                                                                                                                                                                                                                                                                                                                                                                                                                                                                                                                                                                                                                                                                                                                                                                                                                                                                                                                                                                                                                                                                                                                                                                                                                                                                                                                                                                                                                                                                                                                                                                                                                                                                                                                                                                                                                                                                                                                                                                                                                                                                                                                                                                                                                                                                                                                                                                                                                                                                                                                                                                                                                                                                                                                                                                                                                                                                                                                                                                                                                                                                                                                                                                                                                                                                                                  The receiver sensitivity is defined as the minimum receive signal level at the antenna connector required for a given error rate, coding rate and modulation scheme (noise factor of 10 db and 5 db implementation margins are assumed). </w:t>
      </w:r>
    </w:p>
    <w:p w:rsidR="00761C1B" w:rsidRDefault="00761C1B" w:rsidP="00761C1B">
      <w:r>
        <w:t>SOURCE: Used in EN 302 571 V2.1.1, clause 4.2.8.1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w:t>
      </w:r>
    </w:p>
    <w:p w:rsidR="00761C1B" w:rsidRDefault="00761C1B" w:rsidP="00761C1B">
      <w:r>
        <w:t>SOURCE: Used in EN 301 357 V2.1.1, clause 9.3.1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receiver sensitivity is defined as: rxsensitivity = thermal noise floor + 10 ã— log(b) + nf + snrneeded (2) with: * nf = noise figure of the receiver in [db]; * b = declared channel bandwidth in [hz]; * snrneeded = minimum needed signal-to-noise ratio for a given technology / operation mode in [db]. the manufacturer shall declare receiver sensitivity. </w:t>
      </w:r>
    </w:p>
    <w:p w:rsidR="00761C1B" w:rsidRDefault="00761C1B" w:rsidP="00761C1B">
      <w:r>
        <w:t>SOURCE: Used in EN 300 422-03 V2.1.1, clause 9.2.1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receiver sensitivity is defined as: rxsensitivity = thermal noise floor + 10 ã— log(b) + nf + snrneeded with: * nf = noise figure of the receiver in [db] * b = declared channel bandwidth in [hz] * snrneeded = minimum needed signal-to-noise ratio for a given technology / operation mode in [db] the manufacturer shall declare receiver sensitivity. </w:t>
      </w:r>
    </w:p>
    <w:p w:rsidR="00761C1B" w:rsidRDefault="00761C1B" w:rsidP="00761C1B">
      <w:r>
        <w:t>SOURCE: Used in EN 300 422-02 V2.1.1, clause 9.2.1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receiver sensitivity is defined as: rxsensitivity = thermal noise floor + 10 ã— log(b) + nf + snrneeded with: - nf = noise figure of the receiver in [db] - b = declared channel bandwidth in [hz] - snrneeded = minimum needed signal-to-noise ratio for a given technology / operation mode in [db] receiver sensitivity is measured when the psens parameter is determined in the receiver blocking test of clause 9.1.2. </w:t>
      </w:r>
    </w:p>
    <w:p w:rsidR="00761C1B" w:rsidRDefault="00761C1B" w:rsidP="00761C1B">
      <w:r>
        <w:t>SOURCE: Used in EN 300 422-04 V2.1.1, clause 9.1.3.1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receiver sensitivity is defined as: rxsensitivity = thermal noise floor + 10 ã— log(b) + nf + snrneeded with: - nf = noise figure of the receiver in [db] - b = declared channel bandwidth in [hz] - snrneeded = minimum needed signal-to-noise ratio for a given technology / operation mode in [db] the manufacturer shall declare receiver sensitivity. </w:t>
      </w:r>
    </w:p>
    <w:p w:rsidR="00761C1B" w:rsidRDefault="00761C1B" w:rsidP="00761C1B">
      <w:r>
        <w:t>SOURCE: Used in EN 300 422-01 V2.1.2, clause 9.2.1</w:t>
      </w:r>
    </w:p>
    <w:p w:rsidR="00761C1B" w:rsidRDefault="00761C1B" w:rsidP="00761C1B"/>
    <w:p w:rsidR="00761C1B" w:rsidRDefault="00761C1B" w:rsidP="00761C1B">
      <w:r>
        <w:t xml:space="preserve">                                                                                                                                                                                                                                                                                                                                                                                                                                                                                                                                                                                                                                                                                                                                                                                                                                                                                                                                                                                                                                                                                                                                                                                                                                                                                                                                                                                                                                                                                                                                                                                                                                                                                                                                                                                                                                                                                                                                                                                                                                                                                                                                                                                                                                                                                                                                                                                                                                                                                                                                                                                                                                                                                                                                                                                                                                                                                                                                                                                                                                                                                                                                                                                                                                                                                                                                                                                                                                                                                                                                                                                                                                                                                                                                                                                                                                                                                                                                                                                                                                                                                                                                                                                                                                                                                                                                                                                                                                                                                                                                                                                                                                                                                                                                                                                                                                                                                                                                                                                                                                                                                                                                                                                                                                                                                                                                                                                                                                                                                                                                                                                                                                                                                                                                                                                                                                                                                                                                                                                                                                                                                                                                                                                                                                                                                                                                                                                                                                                                                                                                                                                                                                                                                                                                                                                                                                                                                                                                                                                                                                                                                                                                  The receiver sensitivity is the minimum power level at the receiver rf input produced by a carrier at the nominal frequency of the receiver, modulated with the normal modulation (clause 5.3.3) which will, without interference, produce after demodulation a data signal with either a specified bit error rate (ber) or a frame error rate (fer). </w:t>
      </w:r>
    </w:p>
    <w:p w:rsidR="00761C1B" w:rsidRDefault="00761C1B" w:rsidP="00761C1B">
      <w:r>
        <w:t>SOURCE: Used in EN 302 064 V2.1.1, clause 8.2.1</w:t>
      </w:r>
    </w:p>
    <w:p w:rsidR="00761C1B" w:rsidRDefault="00761C1B" w:rsidP="00761C1B"/>
    <w:p w:rsidR="00761C1B" w:rsidRDefault="00761C1B" w:rsidP="00761C1B">
      <w:r>
        <w:t xml:space="preserve">                                                                                                                                                                                                                                                                                                                                                                                                                                                                                                                                                                                                                                                                                                                                                                                                                                                                                                                                                                                                                                                                                                                                                                                                                                                                                                                                                                                                                                                                                                                                                                                                                                                                                                                                                                                                                                                                                                                                                                                                                                                                                                                                                                                                                                                                                                                                                                                                                                                                                                                                                                                                                                                                                                                                                                                                                                                                                                                                                                                                                                                                                                                                                                                                                                                                                                                                                                                                                                                                                                                                                                                                                                                                                                                                                                                                                                                                                                                                                                                                                                                                                                                                                                                                                                                                                                                                                                                                                                                                                                                                                                                                                                                                                                                                                                                                                                                                                                                                                                                                                                                                                                                                                                                                                                                                                                                                                                                                                                                                                                                                                                                                                                                                                                                                                                                                                                                                                                                                                                                                                                                                                                                                                                                                                                                                                                                                                                                                                                                                                                                                                                                                                                                                                                                                                                                                                                                                                                                                                                                                                                                                                                                              The receiver single tone desensitization characteristic is a measure of the receiver's ability to receive a cdma signal at its assigned channel frequency in the presence of a single tone spaced at a given frequency offset from the centre frequency of the assigned channel, without this unwanted input signal causing a degradation of the performance of the receiver beyond a specified limit. </w:t>
      </w:r>
    </w:p>
    <w:p w:rsidR="00761C1B" w:rsidRDefault="00761C1B" w:rsidP="00761C1B">
      <w:r>
        <w:t>SOURCE: Used in EN 301 526 V1.1.1, clause 4.2.11.1</w:t>
      </w:r>
    </w:p>
    <w:p w:rsidR="00761C1B" w:rsidRDefault="00761C1B" w:rsidP="00761C1B"/>
    <w:p w:rsidR="00761C1B" w:rsidRDefault="00761C1B" w:rsidP="00761C1B">
      <w:r>
        <w:t xml:space="preserve">                                                                                                                                                                                                                                                                                                                                                                                                                                                                                                                                                                                                                                                                                                                                                                                                                                                                                                                                                                                                                                                                                                                                                                                                                                                                                                                                                                                                                                                                                                                                                                                                                                                                                                                                                                                                                                                                                                                                                                                                                                                                                                                                                                                                                                                                                                                                                                                                                                                                                                                                                                                                                                                                                                                                                                                                                                                                                                                                                                                                                                                                                                                                                                                                                                                                                                                                                                                                                                                                                                                                                                                                                                                                                                                                                                                                                                                                                                                                                                                                                                                                                                                                                                                                                                                                                                                                                                                                                                                                                                                                                                                                                                                                                                                                                                                                                                                                                                                                                                                                                                                                                                                                                                                                                                                                                                                                                                                                                                                                                                                                                                                                                                                                                                                                                                                                                                                                                                                                                                                                                                                                                                                                                                                                                                                                                                                                                                                                                                                                                                                                                                                                                                                                                                                                                                                                                                                                                                                                                                                                                                                                                                                              receiver spurious emissions are emissions at any frequency from the equipment which are not attributed to the transmitter. these may be emissions from a receiver circuit on the device, or other emissions from the device which are treated in the same manner (see clause 7.2). </w:t>
      </w:r>
    </w:p>
    <w:p w:rsidR="00761C1B" w:rsidRDefault="00761C1B" w:rsidP="00761C1B">
      <w:r>
        <w:t>SOURCE: Used in EN 302 500-01 V2.1.1, clause 9.1.1</w:t>
      </w:r>
    </w:p>
    <w:p w:rsidR="00761C1B" w:rsidRDefault="00761C1B" w:rsidP="00761C1B"/>
    <w:p w:rsidR="00761C1B" w:rsidRDefault="00761C1B" w:rsidP="00761C1B">
      <w:r>
        <w:t xml:space="preserve">                                                                                                                                                                                                                                                                                                                                                                                                                                                                                                                                                                                                                                                                                                                                                                                                                                                                                                                                                                                                                                                                                                                                                                                                                                                                                                                                                                                                                                                                                                                                                                                                                                                                                                                                                                                                                                                                                                                                                                                                                                                                                                                                                                                                                                                                                                                                                                                                                                                                                                                                                                                                                                                                                                                                                                                                                                                                                                                                                                                                                                                                                                                                                                                                                                                                                                                                                                                                                                                                                                                                                                                                                                                                                                                                                                                                                                                                                                                                                                                                                                                                                                                                                                                                                                                                                                                                                                                                                                                                                                                                                                                                                                                                                                                                                                                                                                                                                                                                                                                                                                                                                                                                                                                                                                                                                                                                                                                                                                                                                                                                                                                                                                                                                                                                                                                                                                                                                                                                                                                                                                                                                                                                                                                                                                                                                                                                                                                                                                                                                                                                                                                                                                                                                                                                                                                                                                                                                                                                                                                                                                                                                                                                  receiver spurious emissions are emissions at any frequency when the equipment is in receive mode. </w:t>
      </w:r>
    </w:p>
    <w:p w:rsidR="00761C1B" w:rsidRDefault="00761C1B" w:rsidP="00761C1B">
      <w:r>
        <w:t>SOURCE: Used in EN 300 328 V2.1.1, clause 4.3.1.11.2 SOURCE: Used in EN 300 328 V2.1.1, clause 4.3.2.10.2 SOURCE: Used in EN 302 502 V2.1.1, clause 4.2.5.1 SOURCE: Used in EN 302 571 V2.1.1, clause 4.2.6.1 SOURCE: Used in EN 302 625 V1.1.1, clause 4.2.6.1 SOURCE: Used in EN 303 276 V1.1.1, clause 9.6.1</w:t>
      </w:r>
    </w:p>
    <w:p w:rsidR="00761C1B" w:rsidRDefault="00761C1B" w:rsidP="00761C1B"/>
    <w:p w:rsidR="00761C1B" w:rsidRDefault="00761C1B" w:rsidP="00761C1B">
      <w:r>
        <w:t xml:space="preserve">                                                                                                                                                                                                                                                                                                                                                                                                                                                                                                                                                                                                                                                                                                                                                                                                                                                                                                                                                                                                                                                                                                                                                                                                                                                                                                                                                                                                                                                                                                                                                                                                                                                                                                                                                                                                                                                                                                                                                                                                                                                                                                                                                                                                                                                                                                                                                                                                                                                                                                                                                                                                                                                                                                                                                                                                                                                                                                                                                                                                                                                                                                                                                                                                                                                                                                                                                                                                                                                                                                                                                                                                                                                                                                                                                                                                                                                                                                                                                                                                                                                                                                                                                                                                                                                                                                                                                                                                                                                                                                                                                                                                                                                                                                                                                                                                                                                                                                                                                                                                                                                                                                                                                                                                                                                                                                                                                                                                                                                                                                                                                                                                                                                                                                                                                                                                                                                                                                                                                                                                                                                                                                                                                                                                                                                                                                                                                                                                                                                                                                                                                                                                                                                                                                                                                                                                                                                                                                                                                                                                                                                                                                                                  receiver spurious emissions are emissions at any frequency when the equipment is in receive mode. consequently, receiver spurious emission testing applies only when the equipment can work in a receive-only mode. </w:t>
      </w:r>
    </w:p>
    <w:p w:rsidR="00761C1B" w:rsidRDefault="00761C1B" w:rsidP="00761C1B">
      <w:r>
        <w:t>SOURCE: Used in EN 302 065 V1.2.1, clause 4.1.5.1</w:t>
      </w:r>
    </w:p>
    <w:p w:rsidR="00761C1B" w:rsidRDefault="00761C1B" w:rsidP="00761C1B"/>
    <w:p w:rsidR="00761C1B" w:rsidRDefault="00761C1B" w:rsidP="00761C1B">
      <w:r>
        <w:t xml:space="preserve">                                                                                                                                                                                                                                                                                                                                                                                                                                                                                                                                                                                                                                                                                                                                                                                                                                                                                                                                                                                                                                                                                                                                                                                                                                                                                                                                                                                                                                                                                                                                                                                                                                                                                                                                                                                                                                                                                                                                                                                                                                                                                                                                                                                                                                                                                                                                                                                                                                                                                                                                                                                                                                                                                                                                                                                                                                                                                                                                                                                                                                                                                                                                                                                                                                                                                                                                                                                                                                                                                                                                                                                                                                                                                                                                                                                                                                                                                                                                                                                                                                                                                                                                                                                                                                                                                                                                                                                                                                                                                                                                                                                                                                                                                                                                                                                                                                                                                                                                                                                                                                                                                                                                                                                                                                                                                                                                                                                                                                                                                                                                                                                                                                                                                                                                                                                                                                                                                                                                                                                                                                                                                                                                                                                                                                                                                                                                                                                                                                                                                                                                                                                                                                                                                                                                                                                                                                                                                                                                                                                                                                                                                                                                  receiver spurious emissions are emissions at any frequency when the gue is in receive-only operating mode. </w:t>
      </w:r>
    </w:p>
    <w:p w:rsidR="00761C1B" w:rsidRDefault="00761C1B" w:rsidP="00761C1B">
      <w:r>
        <w:t>SOURCE: Used in EN 303 413 V1.1.1, clause 4.2.2.1</w:t>
      </w:r>
    </w:p>
    <w:p w:rsidR="00761C1B" w:rsidRDefault="00761C1B" w:rsidP="00761C1B"/>
    <w:p w:rsidR="00761C1B" w:rsidRDefault="00761C1B" w:rsidP="00761C1B">
      <w:r>
        <w:t xml:space="preserve">                                                                                                                                                                                                                                                                                                                                                                                                                                                                                                                                                                                                                                                                                                                                                                                                                                                                                                                                                                                                                                                                                                                                                                                                                                                                                                                                                                                                                                                                                                                                                                                                                                                                                                                                                                                                                                                                                                                                                                                                                                                                                                                                                                                                                                                                                                                                                                                                                                                                                                                                                                                                                                                                                                                                                                                                                                                                                                                                                                                                                                                                                                                                                                                                                                                                                                                                                                                                                                                                                                                                                                                                                                                                                                                                                                                                                                                                                                                                                                                                                                                                                                                                                                                                                                                                                                                                                                                                                                                                                                                                                                                                                                                                                                                                                                                                                                                                                                                                                                                                                                                                                                                                                                                                                                                                                                                                                                                                                                                                                                                                                                                                                                                                                                                                                                                                                                                                                                                                                                                                                                                                                                                                                                                                                                                                                                                                                                                                                                                                                                                                                                                                                                                                                                                                                                                                                                                                                                                                                                                                                                                                                                                                  receiver spurious emissions are emissions at any frequency, when the equipment is in receive mode. </w:t>
      </w:r>
    </w:p>
    <w:p w:rsidR="00761C1B" w:rsidRDefault="00761C1B" w:rsidP="00761C1B">
      <w:r>
        <w:t>SOURCE: Used in EN 302 774 V1.2.1, clause 4.2.7.1</w:t>
      </w:r>
    </w:p>
    <w:p w:rsidR="00761C1B" w:rsidRDefault="00761C1B" w:rsidP="00761C1B"/>
    <w:p w:rsidR="00761C1B" w:rsidRDefault="00761C1B" w:rsidP="00761C1B">
      <w:r>
        <w:t xml:space="preserve">                                                                                                                                                                                                                                                                                                                                                                                                                                                                                                                                                                                                                                                                                                                                                                                                                                                                                                                                                                                                                                                                                                                                                                                                                                                                                                                                                                                                                                                                                                                                                                                                                                                                                                                                                                                                                                                                                                                                                                                                                                                                                                                                                                                                                                                                                                                                                                                                                                                                                                                                                                                                                                                                                                                                                                                                                                                                                                                                                                                                                                                                                                                                                                                                                                                                                                                                                                                                                                                                                                                                                                                                                                                                                                                                                                                                                                                                                                                                                                                                                                                                                                                                                                                                                                                                                                                                                                                                                                                                                                                                                                                                                                                                                                                                                                                                                                                                                                                                                                                                                                                                                                                                                                                                                                                                                                                                                                                                                                                                                                                                                                                                                                                                                                                                                                                                                                                                                                                                                                                                                                                                                                                                                                                                                                                                                                                                                                                                                                                                                                                                                                                                                                                                                                                                                                                                                                                                                                                                                                                                                                                                                                                                  receiver spurious emissions are emissions at any frequency, when the equipment is in receive mode. the spurious receiver emissions power is the power of emissions generated or amplified in a receiver that appear at the ts antenna connector. </w:t>
      </w:r>
    </w:p>
    <w:p w:rsidR="00761C1B" w:rsidRDefault="00761C1B" w:rsidP="00761C1B">
      <w:r>
        <w:t>SOURCE: Used in EN 302 623 V1.1.1, clause 4.2.7.1</w:t>
      </w:r>
    </w:p>
    <w:p w:rsidR="00761C1B" w:rsidRDefault="00761C1B" w:rsidP="00761C1B"/>
    <w:p w:rsidR="00761C1B" w:rsidRDefault="00761C1B" w:rsidP="00761C1B">
      <w:r>
        <w:t xml:space="preserve">                                                                                                                                                                                                                                                                                                                                                                                                                                                                                                                                                                                                                                                                                                                                                                                                                                                                                                                                                                                                                                                                                                                                                                                                                                                                                                                                                                                                                                                                                                                                                                                                                                                                                                                                                                                                                                                                                                                                                                                                                                                                                                                                                                                                                                                                                                                                                                                                                                                                                                                                                                                                                                                                                                                                                                                                                                                                                                                                                                                                                                                                                                                                                                                                                                                                                                                                                                                                                                                                                                                                                                                                                                                                                                                                                                                                                                                                                                                                                                                                                                                                                                                                                                                                                                                                                                                                                                                                                                                                                                                                                                                                                                                                                                                                                                                                                                                                                                                                                                                                                                                                                                                                                                                                                                                                                                                                                                                                                                                                                                                                                                                                                                                                                                                                                                                                                                                                                                                                                                                                                                                                                                                                                                                                                                                                                                                                                                                                                                                                                                                                                                                                                                                                                                                                                                                                                                                                                                                                                                                                                                                                                                                                  The receiver spurious emissions are the emissions generated or amplified in a receiver that appear at the bs antenna connector. the requirements apply to all bs with separate rx and tx antenna port. the test shall be performed when both tx and rx are operating with the tx port terminated. for all bs with common rx and tx antenna port the transmitter spurious emission as specified in clause 4.2.4 is valid. the following requirements in table 17 are only applicable for frequencies, which are greater than 250 % of the channel bandwidth (that is 12,5 mhz for the 5 mhz channel bandwidth and 25 mhz for the 10 mhz channel bandwidth) away from the centre carrier frequency. in the following fc is the centre frequency of transmit signal and f is the frequency of spurious emission. bw is the channel bandwidth of choice, i.e. 5 mhz or 10 mhz. </w:t>
      </w:r>
    </w:p>
    <w:p w:rsidR="00761C1B" w:rsidRDefault="00761C1B" w:rsidP="00761C1B">
      <w:r>
        <w:t>SOURCE: Used in EN 302 544-01 V1.1.1, clause 4.2.7.1</w:t>
      </w:r>
    </w:p>
    <w:p w:rsidR="00761C1B" w:rsidRDefault="00761C1B" w:rsidP="00761C1B"/>
    <w:p w:rsidR="00761C1B" w:rsidRDefault="00761C1B" w:rsidP="00761C1B">
      <w:r>
        <w:t xml:space="preserve">                                                                                                                                                                                                                                                                                                                                                                                                                                                                                                                                                                                                                                                                                                                                                                                                                                                                                                                                                                                                                                                                                                                                                                                                                                                                                                                                                                                                                                                                                                                                                                                                                                                                                                                                                                                                                                                                                                                                                                                                                                                                                                                                                                                                                                                                                                                                                                                                                                                                                                                                                                                                                                                                                                                                                                                                                                                                                                                                                                                                                                                                                                                                                                                                                                                                                                                                                                                                                                                                                                                                                                                                                                                                                                                                                                                                                                                                                                                                                                                                                                                                                                                                                                                                                                                                                                                                                                                                                                                                                                                                                                                                                                                                                                                                                                                                                                                                                                                                                                                                                                                                                                                                                                                                                                                                                                                                                                                                                                                                                                                                                                                                                                                                                                                                                                                                                                                                                                                                                                                                                                                                                                                                                                                                                                                                                                                                                                                                                                                                                                                                                                                                                                                                                                                                                                                                                                                                                                                                                                                                                                                                                                                              The receiver spurious emissions are the emissions generated or amplified in a receiver that appear at the ue antenna connector. </w:t>
      </w:r>
    </w:p>
    <w:p w:rsidR="00761C1B" w:rsidRDefault="00761C1B" w:rsidP="00761C1B">
      <w:r>
        <w:t>SOURCE: Used in EN 301 908-21 V6.1.1, clause 4.2.7.1 SOURCE: Used in EN 302 544-02 V1.1.1, clause 4.2.8.1</w:t>
      </w:r>
    </w:p>
    <w:p w:rsidR="00761C1B" w:rsidRDefault="00761C1B" w:rsidP="00761C1B"/>
    <w:p w:rsidR="00761C1B" w:rsidRDefault="00761C1B" w:rsidP="00761C1B">
      <w:r>
        <w:t xml:space="preserve">                                                                                                                                                                                                                                                                                                                                                                                                                                                                                                                                                                                                                                                                                                                                                                                                                                                                                                                                                                                                                                                                                                                                                                                                                                                                                                                                                                                                                                                                                                                                                                                                                                                                                                                                                                                                                                                                                                                                                                                                                                                                                                                                                                                                                                                                                                                                                                                                                                                                                                                                                                                                                                                                                                                                                                                                                                                                                                                                                                                                                                                                                                                                                                                                                                                                                                                                                                                                                                                                                                                                                                                                                                                                                                                                                                                                                                                                                                                                                                                                                                                                                                                                                                                                                                                                                                                                                                                                                                                                                                                                                                                                                                                                                                                                                                                                                                                                                                                                                                                                                                                                                                                                                                                                                                                                                                                                                                                                                                                                                                                                                                                                                                                                                                                                                                                                                                                                                                                                                                                                                                                                                                                                                                                                                                                                                                                                                                                                                                                                                                                                                                                                                                                                                                                                                                                                                                                                                                                                                                                                                                                                                                                              The receiver spurious emissions power is the power of emissions generated or amplified in a receiver that appear at the bs receiver antenna connector. the requirements shall apply to all bs with separate rx and tx antenna ports. in this case for fdd bs the test shall be performed when both tx and rx are on, with the tx port terminated. for tdd bs with common rx and tx antenna port the requirement shall apply during the transmitter off period. for fdd bs with common rx and tx antenna port the transmitter spurious emission limits as specified in clause 4.2.4 are valid. for bs capable of multi-band operation where multiple bands are mapped on separate antenna connectors, the single-band requirements shall apply and the excluded frequency range is only applicable for the operating band supported on each antenna connector. </w:t>
      </w:r>
    </w:p>
    <w:p w:rsidR="00761C1B" w:rsidRDefault="00761C1B" w:rsidP="00761C1B">
      <w:r>
        <w:t>SOURCE: Used in EN 301 908-18 V11.1.1, clause 4.2.7.1</w:t>
      </w:r>
    </w:p>
    <w:p w:rsidR="00761C1B" w:rsidRDefault="00761C1B" w:rsidP="00761C1B"/>
    <w:p w:rsidR="00761C1B" w:rsidRDefault="00761C1B" w:rsidP="00761C1B">
      <w:r>
        <w:t xml:space="preserve">                                                                                                                                                                                                                                                                                                                                                                                                                                                                                                                                                                                                                                                                                                                                                                                                                                                                                                                                                                                                                                                                                                                                                                                                                                                                                                                                                                                                                                                                                                                                                                                                                                                                                                                                                                                                                                                                                                                                                                                                                                                                                                                                                                                                                                                                                                                                                                                                                                                                                                                                                                                                                                                                                                                                                                                                                                                                                                                                                                                                                                                                                                                                                                                                                                                                                                                                                                                                                                                                                                                                                                                                                                                                                                                                                                                                                                                                                                                                                                                                                                                                                                                                                                                                                                                                                                                                                                                                                                                                                                                                                                                                                                                                                                                                                                                                                                                                                                                                                                                                                                                                                                                                                                                                                                                                                                                                                                                                                                                                                                                                                                                                                                                                                                                                                                                                                                                                                                                                                                                                                                                                                                                                                                                                                                                                                                                                                                                                                                                                                                                                                                                                                                                                                                                                                                                                                                                                                                                                                                                                                                                                                                                              The receiver spurious emissions shall be as defined in en 300 328-1 [4], clause 5.3.2. </w:t>
      </w:r>
    </w:p>
    <w:p w:rsidR="00761C1B" w:rsidRDefault="00761C1B" w:rsidP="00761C1B">
      <w:r>
        <w:t>SOURCE: Used in EN 300 328-02 V1.2.1, clause 4.2.5.1</w:t>
      </w:r>
    </w:p>
    <w:p w:rsidR="00761C1B" w:rsidRDefault="00761C1B" w:rsidP="00761C1B"/>
    <w:p w:rsidR="00761C1B" w:rsidRDefault="00761C1B" w:rsidP="00761C1B">
      <w:r>
        <w:t xml:space="preserve">                                                                                                                                                                                                                                                                                                                                                                                                                                                                                                                                                                                                                                                                                                                                                                                                                                                                                                                                                                                                                                                                                                                                                                                                                                                                                                                                                                                                                                                                                                                                                                                                                                                                                                                                                                                                                                                                                                                                                                                                                                                                                                                                                                                                                                                                                                                                                                                                                                                                                                                                                                                                                                                                                                                                                                                                                                                                                                                                                                                                                                                                                                                                                                                                                                                                                                                                                                                                                                                                                                                                                                                                                                                                                                                                                                                                                                                                                                                                                                                                                                                                                                                                                                                                                                                                                                                                                                                                                                                                                                                                                                                                                                                                                                                                                                                                                                                                                                                                                                                                                                                                                                                                                                                                                                                                                                                                                                                                                                                                                                                                                                                                                                                                                                                                                                                                                                                                                                                                                                                                                                                                                                                                                                                                                                                                                                                                                                                                                                                                                                                                                                                                                                                                                                                                                                                                                                                                                                                                                                                                                                                                                                                              The receiver spurious emissions shall be as defined in en 300 454-1 [4], subclause 9.1.1. </w:t>
      </w:r>
    </w:p>
    <w:p w:rsidR="00761C1B" w:rsidRDefault="00761C1B" w:rsidP="00761C1B">
      <w:r>
        <w:t>SOURCE: Used in EN 300 454-02 V1.1.1, clause 4.3.1.1</w:t>
      </w:r>
    </w:p>
    <w:p w:rsidR="00761C1B" w:rsidRDefault="00761C1B" w:rsidP="00761C1B"/>
    <w:p w:rsidR="00761C1B" w:rsidRDefault="00761C1B" w:rsidP="00761C1B">
      <w:r>
        <w:t xml:space="preserve">                                                                                                                                                                                                                                                                                                                                                                                                                                                                                                                                                                                                                                                                                                                                                                                                                                                                                                                                                                                                                                                                                                                                                                                                                                                                                                                                                                                                                                                                                                                                                                                                                                                                                                                                                                                                                                                                                                                                                                                                                                                                                                                                                                                                                                                                                                                                                                                                                                                                                                                                                                                                                                                                                                                                                                                                                                                                                                                                                                                                                                                                                                                                                                                                                                                                                                                                                                                                                                                                                                                                                                                                                                                                                                                                                                                                                                                                                                                                                                                                                                                                                                                                                                                                                                                                                                                                                                                                                                                                                                                                                                                                                                                                                                                                                                                                                                                                                                                                                                                                                                                                                                                                                                                                                                                                                                                                                                                                                                                                                                                                                                                                                                                                                                                                                                                                                                                                                                                                                                                                                                                                                                                                                                                                                                                                                                                                                                                                                                                                                                                                                                                                                                                                                                                                                                                                                                                                                                                                                                                                                                                                                                                              The receiver spurious radiations are defined in en 300 219-1 [4], clause 9.9.1. </w:t>
      </w:r>
    </w:p>
    <w:p w:rsidR="00761C1B" w:rsidRDefault="00761C1B" w:rsidP="00761C1B">
      <w:r>
        <w:t>SOURCE: Used in EN 300 219-02 V1.1.1, clause 4.2.16.1</w:t>
      </w:r>
    </w:p>
    <w:p w:rsidR="00761C1B" w:rsidRDefault="00761C1B" w:rsidP="00761C1B"/>
    <w:p w:rsidR="00761C1B" w:rsidRDefault="00761C1B" w:rsidP="00761C1B">
      <w:r>
        <w:t xml:space="preserve">                                                                                                                                                                                                                                                                                                                                                                                                                                                                                                                                                                                                                                                                                                                                                                                                                                                                                                                                                                                                                                                                                                                                                                                                                                                                                                                                                                                                                                                                                                                                                                                                                                                                                                                                                                                                                                                                                                                                                                                                                                                                                                                                                                                                                                                                                                                                                                                                                                                                                                                                                                                                                                                                                                                                                                                                                                                                                                                                                                                                                                                                                                                                                                                                                                                                                                                                                                                                                                                                                                                                                                                                                                                                                                                                                                                                                                                                                                                                                                                                                                                                                                                                                                                                                                                                                                                                                                                                                                                                                                                                                                                                                                                                                                                                                                                                                                                                                                                                                                                                                                                                                                                                                                                                                                                                                                                                                                                                                                                                                                                                                                                                                                                                                                                                                                                                                                                                                                                                                                                                                                                                                                                                                                                                                                                                                                                                                                                                                                                                                                                                                                                                                                                                                                                                                                                                                                                                                                                                                                                                                                                                                                                              The receiver spurious radiations are defined in en 300 341-1 [4], subclause 9.7.1. </w:t>
      </w:r>
    </w:p>
    <w:p w:rsidR="00761C1B" w:rsidRDefault="00761C1B" w:rsidP="00761C1B">
      <w:r>
        <w:t>SOURCE: Used in EN 300 341-02 V1.1.1, clause 4.2.12.1</w:t>
      </w:r>
    </w:p>
    <w:p w:rsidR="00761C1B" w:rsidRDefault="00761C1B" w:rsidP="00761C1B"/>
    <w:p w:rsidR="00761C1B" w:rsidRDefault="00761C1B" w:rsidP="00761C1B">
      <w:r>
        <w:t xml:space="preserve">                                                                                                                                                                                                                                                                                                                                                                                                                                                                                                                                                                                                                                                                                                                                                                                                                                                                                                                                                                                                                                                                                                                                                                                                                                                                                                                                                                                                                                                                                                                                                                                                                                                                                                                                                                                                                                                                                                                                                                                                                                                                                                                                                                                                                                                                                                                                                                                                                                                                                                                                                                                                                                                                                                                                                                                                                                                                                                                                                                                                                                                                                                                                                                                                                                                                                                                                                                                                                                                                                                                                                                                                                                                                                                                                                                                                                                                                                                                                                                                                                                                                                                                                                                                                                                                                                                                                                                                                                                                                                                                                                                                                                                                                                                                                                                                                                                                                                                                                                                                                                                                                                                                                                                                                                                                                                                                                                                                                                                                                                                                                                                                                                                                                                                                                                                                                                                                                                                                                                                                                                                                                                                                                                                                                                                                                                                                                                                                                                                                                                                                                                                                                                                                                                                                                                                                                                                                                                                                                                                                                                                                                                                                              The receiver spurious radiations are defined in en 300 390-1 [4], subclause 9.8.1. </w:t>
      </w:r>
    </w:p>
    <w:p w:rsidR="00761C1B" w:rsidRDefault="00761C1B" w:rsidP="00761C1B">
      <w:r>
        <w:t>SOURCE: Used in EN 300 390-02 V1.1.1, clause 4.2.14.1</w:t>
      </w:r>
    </w:p>
    <w:p w:rsidR="00761C1B" w:rsidRDefault="00761C1B" w:rsidP="00761C1B"/>
    <w:p w:rsidR="00761C1B" w:rsidRDefault="00761C1B" w:rsidP="00761C1B">
      <w:r>
        <w:t xml:space="preserve">                                                                                                                                                                                                                                                                                                                                                                                                                                                                                                                                                                                                                                                                                                                                                                                                                                                                                                                                                                                                                                                                                                                                                                                                                                                                                                                                                                                                                                                                                                                                                                                                                                                                                                                                                                                                                                                                                                                                                                                                                                                                                                                                                                                                                                                                                                                                                                                                                                                                                                                                                                                                                                                                                                                                                                                                                                                                                                                                                                                                                                                                                                                                                                                                                                                                                                                                                                                                                                                                                                                                                                                                                                                                                                                                                                                                                                                                                                                                                                                                                                                                                                                                                                                                                                                                                                                                                                                                                                                                                                                                                                                                                                                                                                                                                                                                                                                                                                                                                                                                                                                                                                                                                                                                                                                                                                                                                                                                                                                                                                                                                                                                                                                                                                                                                                                                                                                                                                                                                                                                                                                                                                                                                                                                                                                                                                                                                                                                                                                                                                                                                                                                                                                                                                                                                                                                                                                                                                                                                                                                                                                                                                                              The receiver spurious response rejection is defined in en 301 929-1 [5], clause 9.7.1. </w:t>
      </w:r>
    </w:p>
    <w:p w:rsidR="00761C1B" w:rsidRDefault="00761C1B" w:rsidP="00761C1B">
      <w:r>
        <w:t>SOURCE: Used in EN 301 929-02 V1.2.1, clause 4.2.13.1</w:t>
      </w:r>
    </w:p>
    <w:p w:rsidR="00761C1B" w:rsidRDefault="00761C1B" w:rsidP="00761C1B"/>
    <w:p w:rsidR="00761C1B" w:rsidRDefault="00761C1B" w:rsidP="00761C1B">
      <w:r>
        <w:t xml:space="preserve">                                                                                                                                                                                                                                                                                                                                                                                                                                                                                                                                                                                                                                                                                                                                                                                                                                                                                                                                                                                                                                                                                                                                                                                                                                                                                                                                                                                                                                                                                                                                                                                                                                                                                                                                                                                                                                                                                                                                                                                                                                                                                                                                                                                                                                                                                                                                                                                                                                                                                                                                                                                                                                                                                                                                                                                                                                                                                                                                                                                                                                                                                                                                                                                                                                                                                                                                                                                                                                                                                                                                                                                                                                                                                                                                                                                                                                                                                                                                                                                                                                                                                                                                                                                                                                                                                                                                                                                                                                                                                                                                                                                                                                                                                                                                                                                                                                                                                                                                                                                                                                                                                                                                                                                                                                                                                                                                                                                                                                                                                                                                                                                                                                                                                                                                                                                                                                                                                                                                                                                                                                                                                                                                                                                                                                                                                                                                                                                                                                                                                                                                                                                                                                                                                                                                                                                                                                                                                                                                                                                                                                                                                                                              The receiver spurious response rejection shall be as defined in en 300 720-1 [2], clause 9.6.1. </w:t>
      </w:r>
    </w:p>
    <w:p w:rsidR="00761C1B" w:rsidRDefault="00761C1B" w:rsidP="00761C1B">
      <w:r>
        <w:t>SOURCE: Used in EN 300 720-02 V1.2.1, clause 4.2.12.1</w:t>
      </w:r>
    </w:p>
    <w:p w:rsidR="00761C1B" w:rsidRDefault="00761C1B" w:rsidP="00761C1B"/>
    <w:p w:rsidR="00761C1B" w:rsidRDefault="00761C1B" w:rsidP="00761C1B">
      <w:r>
        <w:t xml:space="preserve">                                                                                                                                                                                                                                                                                                                                                                                                                                                                                                                                                                                                                                                                                                                                                                                                                                                                                                                                                                                                                                                                                                                                                                                                                                                                                                                                                                                                                                                                                                                                                                                                                                                                                                                                                                                                                                                                                                                                                                                                                                                                                                                                                                                                                                                                                                                                                                                                                                                                                                                                                                                                                                                                                                                                                                                                                                                                                                                                                                                                                                                                                                                                                                                                                                                                                                                                                                                                                                                                                                                                                                                                                                                                                                                                                                                                                                                                                                                                                                                                                                                                                                                                                                                                                                                                                                                                                                                                                                                                                                                                                                                                                                                                                                                                                                                                                                                                                                                                                                                                                                                                                                                                                                                                                                                                                                                                                                                                                                                                                                                                                                                                                                                                                                                                                                                                                                                                                                                                                                                                                                                                                                                                                                                                                                                                                                                                                                                                                                                                                                                                                                                                                                                                                                                                                                                                                                                                                                                                                                                                                                                                                                                              The receiver spurious response rejection shall be as defined in en 301 178-1 [4], clause 9.6.1. </w:t>
      </w:r>
    </w:p>
    <w:p w:rsidR="00761C1B" w:rsidRDefault="00761C1B" w:rsidP="00761C1B">
      <w:r>
        <w:t>SOURCE: Used in EN 301 178-02 V1.2.2, clause 4.2.11.1</w:t>
      </w:r>
    </w:p>
    <w:p w:rsidR="00761C1B" w:rsidRDefault="00761C1B" w:rsidP="00761C1B"/>
    <w:p w:rsidR="00761C1B" w:rsidRDefault="00761C1B" w:rsidP="00761C1B">
      <w:r>
        <w:t xml:space="preserve">                                                                                                                                                                                                                                                                                                                                                                                                                                                                                                                                                                                                                                                                                                                                                                                                                                                                                                                                                                                                                                                                                                                                                                                                                                                                                                                                                                                                                                                                                                                                                                                                                                                                                                                                                                                                                                                                                                                                                                                                                                                                                                                                                                                                                                                                                                                                                                                                                                                                                                                                                                                                                                                                                                                                                                                                                                                                                                                                                                                                                                                                                                                                                                                                                                                                                                                                                                                                                                                                                                                                                                                                                                                                                                                                                                                                                                                                                                                                                                                                                                                                                                                                                                                                                                                                                                                                                                                                                                                                                                                                                                                                                                                                                                                                                                                                                                                                                                                                                                                                                                                                                                                                                                                                                                                                                                                                                                                                                                                                                                                                                                                                                                                                                                                                                                                                                                                                                                                                                                                                                                                                                                                                                                                                                                                                                                                                                                                                                                                                                                                                                                                                                                                                                                                                                                                                                                                                                                                                                                                                                                                                                                                              The receiver spurious response rejection shall be as defined in en 302 885-1 [1], clause 9.6.1. </w:t>
      </w:r>
    </w:p>
    <w:p w:rsidR="00761C1B" w:rsidRDefault="00761C1B" w:rsidP="00761C1B">
      <w:r>
        <w:t>SOURCE: Used in EN 302 885-02 V1.2.1, clause 4.2.16.1</w:t>
      </w:r>
    </w:p>
    <w:p w:rsidR="00761C1B" w:rsidRDefault="00761C1B" w:rsidP="00761C1B"/>
    <w:p w:rsidR="00761C1B" w:rsidRDefault="00761C1B" w:rsidP="00761C1B">
      <w:r>
        <w:t xml:space="preserve">                                                                                                                                                                                                                                                                                                                                                                                                                                                                                                                                                                                                                                                                                                                                                                                                                                                                                                                                                                                                                                                                                                                                                                                                                                                                                                                                                                                                                                                                                                                                                                                                                                                                                                                                                                                                                                                                                                                                                                                                                                                                                                                                                                                                                                                                                                                                                                                                                                                                                                                                                                                                                                                                                                                                                                                                                                                                                                                                                                                                                                                                                                                                                                                                                                                                                                                                                                                                                                                                                                                                                                                                                                                                                                                                                                                                                                                                                                                                                                                                                                                                                                                                                                                                                                                                                                                                                                                                                                                                                                                                                                                                                                                                                                                                                                                                                                                                                                                                                                                                                                                                                                                                                                                                                                                                                                                                                                                                                                                                                                                                                                                                                                                                                                                                                                                                                                                                                                                                                                                                                                                                                                                                                                                                                                                                                                                                                                                                                                                                                                                                                                                                                                                                                                                                                                                                                                                                                                                                                                                                                                                                                                                              reciprocal mixing is the transfer of the noise sidebands of the receivers local oscillator(s) to a wanted signal due to the presence of a large wanted or unwanted signal. </w:t>
      </w:r>
    </w:p>
    <w:p w:rsidR="00761C1B" w:rsidRDefault="00761C1B" w:rsidP="00761C1B">
      <w:r>
        <w:t>SOURCE: Used in EN 300 373-01 V1.4.1, clause 10.9.1</w:t>
      </w:r>
    </w:p>
    <w:p w:rsidR="00761C1B" w:rsidRDefault="00761C1B" w:rsidP="00761C1B"/>
    <w:p w:rsidR="00761C1B" w:rsidRDefault="00761C1B" w:rsidP="00761C1B">
      <w:r>
        <w:t xml:space="preserve">                                                                                                                                                                                                                                                                                                                                                                                                                                                                                                                                                                                                                                                                                                                                                                                                                                                                                                                                                                                                                                                                                                                                                                                                                                                                                                                                                                                                                                                                                                                                                                                                                                                                                                                                                                                                                                                                                                                                                                                                                                                                                                                                                                                                                                                                                                                                                                                                                                                                                                                                                                                                                                                                                                                                                                                                                                                                                                                                                                                                                                                                                                                                                                                                                                                                                                                                                                                                                                                                                                                                                                                                                                                                                                                                                                                                                                                                                                                                                                                                                                                                                                                                                                                                                                                                                                                                                                                                                                                                                                                                                                                                                                                                                                                                                                                                                                                                                                                                                                                                                                                                                                                                                                                                                                                                                                                                                                                                                                                                                                                                                                                                                                                                                                                                                                                                                                                                                                                                                                                                                                                                                                                                                                                                                                                                                                                                                                                                                                                                                                                                                                                                                                                                                                                                                                                                                                                                                                                                                                                                                                                                                                                                  reciprocal mixing is the transfer of the noise sidebands of the receivers' local oscillator(s) to a wanted signal due to the presence of a large wanted or unwanted signal. </w:t>
      </w:r>
    </w:p>
    <w:p w:rsidR="00761C1B" w:rsidRDefault="00761C1B" w:rsidP="00761C1B">
      <w:r>
        <w:t>SOURCE: Used in EN 300 373-03 V1.2.1, clause 4.4.12.1 SOURCE: Used in EN 303 402 V2.1.1, clause 9.10.1</w:t>
      </w:r>
    </w:p>
    <w:p w:rsidR="00761C1B" w:rsidRDefault="00761C1B" w:rsidP="00761C1B"/>
    <w:p w:rsidR="00761C1B" w:rsidRDefault="00761C1B" w:rsidP="00761C1B">
      <w:r>
        <w:t xml:space="preserve">                                                                                                                                                                                                                                                                                                                                                                                                                                                                                                                                                                                                                                                                                                                                                                                                                                                                                                                                                                                                                                                                                                                                                                                                                                                                                                                                                                                                                                                                                                                                                                                                                                                                                                                                                                                                                                                                                                                                                                                                                                                                                                                                                                                                                                                                                                                                                                                                                                                                                                                                                                                                                                                                                                                                                                                                                                                                                                                                                                                                                                                                                                                                                                                                                                                                                                                                                                                                                                                                                                                                                                                                                                                                                                                                                                                                                                                                                                                                                                                                                                                                                                                                                                                                                                                                                                                                                                                                                                                                                                                                                                                                                                                                                                                                                                                                                                                                                                                                                                                                                                                                                                                                                                                                                                                                                                                                                                                                                                                                                                                                                                                                                                                                                                                                                                                                                                                                                                                                                                                                                                                                                                                                                                                                                                                                                                                                                                                                                                                                                                                                                                                                                                                                                                                                                                                                                                                                                                                                                                                                                                                                                                                                  recommendation itu-r sm.1541-1 [i.8] gives guidance to calculate the -40 db bandwidth and to specify the oob mask for primary radars in per cent of the -40 db bandwidth (see figure 1). the -40 db bandwidth (b-40) for primary radars will be determined with the following established formula by using the lesser of: (2) where the coefficient k is 6,2 for radars with output power greater than 100 kw and 7,6 for lower-power radars and radars operating in the radio navigation service in the 2 900 mhz to 3 100 mhz and 9 300 mhz to 9 500 mhz bands. the latter expression applies if the rise time tr is less than about 0,0094t when k is 6,2 or about 0,014t when k is 7,6. figure 1: oob mask for primary radars as the pulses used by river radars have trapezoidal character with a fix rise time of 10 ns, and the ratio of rise time to pulse duration exceeds 0,008 the 40 db points will fall on the 40 db per decade slope, in which case the bandwidth b-40 would be: (3) this results in bandwidth values as shown in table 3 and in oob frequency boundaries with respect (...\...) [the expected end of this definition was beyond the limit of 200 words] </w:t>
      </w:r>
    </w:p>
    <w:p w:rsidR="00761C1B" w:rsidRDefault="00761C1B" w:rsidP="00761C1B">
      <w:r>
        <w:t>SOURCE: Used in EN 302 194 V2.1.1, clause 8.8.4.1</w:t>
      </w:r>
    </w:p>
    <w:p w:rsidR="00761C1B" w:rsidRDefault="00761C1B" w:rsidP="00761C1B"/>
    <w:p w:rsidR="00761C1B" w:rsidRDefault="00761C1B" w:rsidP="00761C1B">
      <w:r>
        <w:t xml:space="preserve">                                                                                                                                                                                                                                                                                                                                                                                                                                                                                                                                                                                                                                                                                                                                                                                                                                                                                                                                                                                                                                                                                                                                                                                                                                                                                                                                                                                                                                                                                                                                                                                                                                                                                                                                                                                                                                                                                                                                                                                                                                                                                                                                                                                                                                                                                                                                                                                                                                                                                                                                                                                                                                                                                                                                                                                                                                                                                                                                                                                                                                                                                                                                                                                                                                                                                                                                                                                                                                                                                                                                                                                                                                                                                                                                                                                                                                                                                                                                                                                                                                                                                                                                                                                                                                                                                                                                                                                                                                                                                                                                                                                                                                                                                                                                                                                                                                                                                                                                                                                                                                                                                                                                                                                                                                                                                                                                                                                                                                                                                                                                                                                                                                                                                                                                                                                                                                                                                                                                                                                                                                                                                                                                                                                                                                                                                                                                                                                                                                                                                                                                                                                                                                                                                                                                                                                                                                                                                                                                                                                                                                                                                                                                  The reference interference level is a measure of the capability of the receiver to receive a wanted modulated signal without exceeding a given degradation due to the presence of an unwanted modulated signal at any adjacent carrier frequencies (adjacent channel interference). </w:t>
      </w:r>
    </w:p>
    <w:p w:rsidR="00761C1B" w:rsidRDefault="00761C1B" w:rsidP="00761C1B">
      <w:r>
        <w:t>SOURCE: Used in EN 301 502 V12.5.1, clause 4.2.11.1</w:t>
      </w:r>
    </w:p>
    <w:p w:rsidR="00761C1B" w:rsidRDefault="00761C1B" w:rsidP="00761C1B"/>
    <w:p w:rsidR="00761C1B" w:rsidRDefault="00761C1B" w:rsidP="00761C1B">
      <w:r>
        <w:t xml:space="preserve">                                                                                                                                                                                                                                                                                                                                                                                                                                                                                                                                                                                                                                                                                                                                                                                                                                                                                                                                                                                                                                                                                                                                                                                                                                                                                                                                                                                                                                                                                                                                                                                                                                                                                                                                                                                                                                                                                                                                                                                                                                                                                                                                                                                                                                                                                                                                                                                                                                                                                                                                                                                                                                                                                                                                                                                                                                                                                                                                                                                                                                                                                                                                                                                                                                                                                                                                                                                                                                                                                                                                                                                                                                                                                                                                                                                                                                                                                                                                                                                                                                                                                                                                                                                                                                                                                                                                                                                                                                                                                                                                                                                                                                                                                                                                                                                                                                                                                                                                                                                                                                                                                                                                                                                                                                                                                                                                                                                                                                                                                                                                                                                                                                                                                                                                                                                                                                                                                                                                                                                                                                                                                                                                                                                                                                                                                                                                                                                                                                                                                                                                                                                                                                                                                                                                                                                                                                                                                                                                                                                                                                                                                                                              reference list this list gives a cross reference between each attribute and the managed ocs in which it is used for their definition. table 25: cross reference list attribute label registered as attribute # used in managedobjectclass # activedestination 1 1 activeroutingpossibilities 2 14 analysiscriteriaid 3 1 analysiscriteriainstance 4 9 analysisorigin 5 1 assocsignroutesetnepart 6 5 boundarycrossing 7 5 callednumberingplan 8 10 cfieldallhistoryid 9 2 callhistoryinstance 10 14 callingpartycategory 11 1, 14 carriercode 12 3 carriercodepresent 13 15 carrierdataid 14 3 carrierdatainstance 15 1 cepid 16 4 cepsgcombid 17 6 cepsgcomblistid 18 7 cepsgcomblistselection 19 7 cepsgcomborcepsginstance 20 16 cepsgcombselection 21 6 cic 22 4 circuitnumber 23 4 crankbackadminstate 24 17 ctpbinstance 25 4 destinationcode 26 1 destinationgrouplabel 27 14, 19 destinationtype 28 1, 15 digitcombinsert 29 8 (continued) table 25 (continued): cross reference list attribute label registered as attribute # used in managedobjectclass # digitcombreplace 30 8 digitmodificationid 31 8 digitmodificationinstance 32 9, 10, 14, 16 digitpreparationcriteriaid 33 9 digitrebuildingcriteriaid 34 10 digitsuppress 35 8 exceptionid 36 11 echosuppressor 37 2 excludedsubscribercodes 38 12 extschedulingattribute 39 1 initialsubscribercodes 40 12 inputcriteriadataforalgorithm 41 19 languagedigit 42 16 languagedigitproc 43 5 localdestinationid 44 12 matchesif 45 11 nationaldestinationcode 46 13 nationaldestinationid (...\...) [the expected end of this definition was beyond the limit of 200 words] </w:t>
      </w:r>
    </w:p>
    <w:p w:rsidR="00761C1B" w:rsidRDefault="00761C1B" w:rsidP="00761C1B">
      <w:r>
        <w:t>SOURCE: Used in EN 300 292 V1.2.1, clause 8.6</w:t>
      </w:r>
    </w:p>
    <w:p w:rsidR="00761C1B" w:rsidRDefault="00761C1B" w:rsidP="00761C1B"/>
    <w:p w:rsidR="00761C1B" w:rsidRDefault="00761C1B" w:rsidP="00761C1B">
      <w:r>
        <w:t xml:space="preserve">                                                                                                                                                                                                                                                                                                                                                                                                                                                                                                                                                                                                                                                                                                                                                                                                                                                                                                                                                                                                                                                                                                                                                                                                                                                                                                                                                                                                                                                                                                                                                                                                                                                                                                                                                                                                                                                                                                                                                                                                                                                                                                                                                                                                                                                                                                                                                                                                                                                                                                                                                                                                                                                                                                                                                                                                                                                                                                                                                                                                                                                                                                                                                                                                                                                                                                                                                                                                                                                                                                                                                                                                                                                                                                                                                                                                                                                                                                                                                                                                                                                                                                                                                                                                                                                                                                                                                                                                                                                                                                                                                                                                                                                                                                                                                                                                                                                                                                                                                                                                                                                                                                                                                                                                                                                                                                                                                                                                                                                                                                                                                                                                                                                                                                                                                                                                                                                                                                                                                                                                                                                                                                                                                                                                                                                                                                                                                                                                                                                                                                                                                                                                                                                                                                                                                                                                                                                                                                                                                                                                                                                                                                                                  The reference sensitivity level &lt;refsens&gt; is the minimum mean power received at the ue antenna port at which the bit error ratio (ber) shall not exceed a specific value. </w:t>
      </w:r>
    </w:p>
    <w:p w:rsidR="00761C1B" w:rsidRDefault="00761C1B" w:rsidP="00761C1B">
      <w:r>
        <w:t>SOURCE: Used in EN 301 908-02 V11.1.1, clause 4.2.13.1</w:t>
      </w:r>
    </w:p>
    <w:p w:rsidR="00761C1B" w:rsidRDefault="00761C1B" w:rsidP="00761C1B"/>
    <w:p w:rsidR="00761C1B" w:rsidRDefault="00761C1B" w:rsidP="00761C1B">
      <w:r>
        <w:t xml:space="preserve">                                                                                                                                                                                                                                                                                                                                                                                                                                                                                                                                                                                                                                                                                                                                                                                                                                                                                                                                                                                                                                                                                                                                                                                                                                                                                                                                                                                                                                                                                                                                                                                                                                                                                                                                                                                                                                                                                                                                                                                                                                                                                                                                                                                                                                                                                                                                                                                                                                                                                                                                                                                                                                                                                                                                                                                                                                                                                                                                                                                                                                                                                                                                                                                                                                                                                                                                                                                                                                                                                                                                                                                                                                                                                                                                                                                                                                                                                                                                                                                                                                                                                                                                                                                                                                                                                                                                                                                                                                                                                                                                                                                                                                                                                                                                                                                                                                                                                                                                                                                                                                                                                                                                                                                                                                                                                                                                                                                                                                                                                                                                                                                                                                                                                                                                                                                                                                                                                                                                                                                                                                                                                                                                                                                                                                                                                                                                                                                                                                                                                                                                                                                                                                                                                                                                                                                                                                                                                                                                                                                                                                                                                                                              The reference sensitivity level is the minimum mean power received at the antenna connector at which the ber shall not exceed the specific value indicated by the minimum requirement. </w:t>
      </w:r>
    </w:p>
    <w:p w:rsidR="00761C1B" w:rsidRDefault="00761C1B" w:rsidP="00761C1B">
      <w:r>
        <w:t>SOURCE: Used in EN 301 908-03 V11.1.1, clause 4.2.12.1</w:t>
      </w:r>
    </w:p>
    <w:p w:rsidR="00761C1B" w:rsidRDefault="00761C1B" w:rsidP="00761C1B"/>
    <w:p w:rsidR="00761C1B" w:rsidRDefault="00761C1B" w:rsidP="00761C1B">
      <w:r>
        <w:t xml:space="preserve">                                                                                                                                                                                                                                                                                                                                                                                                                                                                                                                                                                                                                                                                                                                                                                                                                                                                                                                                                                                                                                                                                                                                                                                                                                                                                                                                                                                                                                                                                                                                                                                                                                                                                                                                                                                                                                                                                                                                                                                                                                                                                                                                                                                                                                                                                                                                                                                                                                                                                                                                                                                                                                                                                                                                                                                                                                                                                                                                                                                                                                                                                                                                                                                                                                                                                                                                                                                                                                                                                                                                                                                                                                                                                                                                                                                                                                                                                                                                                                                                                                                                                                                                                                                                                                                                                                                                                                                                                                                                                                                                                                                                                                                                                                                                                                                                                                                                                                                                                                                                                                                                                                                                                                                                                                                                                                                                                                                                                                                                                                                                                                                                                                                                                                                                                                                                                                                                                                                                                                                                                                                                                                                                                                                                                                                                                                                                                                                                                                                                                                                                                                                                                                                                                                                                                                                                                                                                                                                                                                                                                                                                                                                              reference sensitivity measures the ue's ability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 of an e-nodeb. </w:t>
      </w:r>
    </w:p>
    <w:p w:rsidR="00761C1B" w:rsidRDefault="00761C1B" w:rsidP="00761C1B">
      <w:r>
        <w:t>SOURCE: Used in EN 301 908-13 V11.1.1, clause 4.2.12.1.1</w:t>
      </w:r>
    </w:p>
    <w:p w:rsidR="00761C1B" w:rsidRDefault="00761C1B" w:rsidP="00761C1B"/>
    <w:p w:rsidR="00761C1B" w:rsidRDefault="00761C1B" w:rsidP="00761C1B">
      <w:r>
        <w:t xml:space="preserve">                                                                                                                                                                                                                                                                                                                                                                                                                                                                                                                                                                                                                                                                                                                                                                                                                                                                                                                                                                                                                                                                                                                                                                                                                                                                                                                                                                                                                                                                                                                                                                                                                                                                                                                                                                                                                                                                                                                                                                                                                                                                                                                                                                                                                                                                                                                                                                                                                                                                                                                                                                                                                                                                                                                                                                                                                                                                                                                                                                                                                                                                                                                                                                                                                                                                                                                                                                                                                                                                                                                                                                                                                                                                                                                                                                                                                                                                                                                                                                                                                                                                                                                                                                                                                                                                                                                                                                                                                                                                                                                                                                                                                                                                                                                                                                                                                                                                                                                                                                                                                                                                                                                                                                                                                                                                                                                                                                                                                                                                                                                                                                                                                                                                                                                                                                                                                                                                                                                                                                                                                                                                                                                                                                                                                                                                                                                                                                                                                                                                                                                                                                                                                                                                                                                                                                                                                                                                                                                                                                                                                                                                                                                                  The reference sensitivity power level is the minimum mean power received at the bs receiver input connector at which a reference performance requirement shall be met for specified reference measurement channels. </w:t>
      </w:r>
    </w:p>
    <w:p w:rsidR="00761C1B" w:rsidRDefault="00761C1B" w:rsidP="00761C1B">
      <w:r>
        <w:t>SOURCE: Used in EN 301 908-20 V6.3.1, clause 4.2.11.1</w:t>
      </w:r>
    </w:p>
    <w:p w:rsidR="00761C1B" w:rsidRDefault="00761C1B" w:rsidP="00761C1B"/>
    <w:p w:rsidR="00761C1B" w:rsidRDefault="00761C1B" w:rsidP="00761C1B">
      <w:r>
        <w:t xml:space="preserve">                                                                                                                                                                                                                                                                                                                                                                                                                                                                                                                                                                                                                                                                                                                                                                                                                                                                                                                                                                                                                                                                                                                                                                                                                                                                                                                                                                                                                                                                                                                                                                                                                                                                                                                                                                                                                                                                                                                                                                                                                                                                                                                                                                                                                                                                                                                                                                                                                                                                                                                                                                                                                                                                                                                                                                                                                                                                                                                                                                                                                                                                                                                                                                                                                                                                                                                                                                                                                                                                                                                                                                                                                                                                                                                                                                                                                                                                                                                                                                                                                                                                                                                                                                                                                                                                                                                                                                                                                                                                                                                                                                                                                                                                                                                                                                                                                                                                                                                                                                                                                                                                                                                                                                                                                                                                                                                                                                                                                                                                                                                                                                                                                                                                                                                                                                                                                                                                                                                                                                                                                                                                                                                                                                                                                                                                                                                                                                                                                                                                                                                                                                                                                                                                                                                                                                                                                                                                                                                                                                                                                                                                                                                              The reference sensitivity power level is the minimum mean power received at the bs receiver input connector at which a reference performance requirement shall be met for specified reference measurement channels. </w:t>
      </w:r>
    </w:p>
    <w:p w:rsidR="00761C1B" w:rsidRDefault="00761C1B" w:rsidP="00761C1B">
      <w:r>
        <w:t>SOURCE: Used in EN 301 908-22 V6.1.1, clause 4.2.11.1</w:t>
      </w:r>
    </w:p>
    <w:p w:rsidR="00761C1B" w:rsidRDefault="00761C1B" w:rsidP="00761C1B"/>
    <w:p w:rsidR="00761C1B" w:rsidRDefault="00761C1B" w:rsidP="00761C1B">
      <w:r>
        <w:t xml:space="preserve">                                                                                                                                                                                                                                                                                                                                                                                                                                                                                                                                                                                                                                                                                                                                                                                                                                                                                                                                                                                                                                                                                                                                                                                                                                                                                                                                                                                                                                                                                                                                                                                                                                                                                                                                                                                                                                                                                                                                                                                                                                                                                                                                                                                                                                                                                                                                                                                                                                                                                                                                                                                                                                                                                                                                                                                                                                                                                                                                                                                                                                                                                                                                                                                                                                                                                                                                                                                                                                                                                                                                                                                                                                                                                                                                                                                                                                                                                                                                                                                                                                                                                                                                                                                                                                                                                                                                                                                                                                                                                                                                                                                                                                                                                                                                                                                                                                                                                                                                                                                                                                                                                                                                                                                                                                                                                                                                                                                                                                                                                                                                                                                                                                                                                                                                                                                                                                                                                                                                                                                                                                                                                                                                                                                                                                                                                                                                                                                                                                                                                                                                                                                                                                                                                                                                                                                                                                                                                                                                                                                                                                                                                                                              The reference sensitivity power level is the minimum mean power received at the ue / ms receiver input connector at which a reference performance requirement shall be met for specified reference measurement channels. </w:t>
      </w:r>
    </w:p>
    <w:p w:rsidR="00761C1B" w:rsidRDefault="00761C1B" w:rsidP="00761C1B">
      <w:r>
        <w:t>SOURCE: Used in EN 301 908-19 V6.3.1, clause 4.2.12.1 SOURCE: Used in EN 301 908-21 V6.1.1, clause 4.2.12.1</w:t>
      </w:r>
    </w:p>
    <w:p w:rsidR="00761C1B" w:rsidRDefault="00761C1B" w:rsidP="00761C1B"/>
    <w:p w:rsidR="00761C1B" w:rsidRDefault="00761C1B" w:rsidP="00761C1B">
      <w:r>
        <w:t xml:space="preserve">                                                                                                                                                                                                                                                                                                                                                                                                                                                                                                                                                                                                                                                                                                                                                                                                                                                                                                                                                                                                                                                                                                                                                                                                                                                                                                                                                                                                                                                                                                                                                                                                                                                                                                                                                                                                                                                                                                                                                                                                                                                                                                                                                                                                                                                                                                                                                                                                                                                                                                                                                                                                                                                                                                                                                                                                                                                                                                                                                                                                                                                                                                                                                                                                                                                                                                                                                                                                                                                                                                                                                                                                                                                                                                                                                                                                                                                                                                                                                                                                                                                                                                                                                                                                                                                                                                                                                                                                                                                                                                                                                                                                                                                                                                                                                                                                                                                                                                                                                                                                                                                                                                                                                                                                                                                                                                                                                                                                                                                                                                                                                                                                                                                                                                                                                                                                                                                                                                                                                                                                                                                                                                                                                                                                                                                                                                                                                                                                                                                                                                                                                                                                                                                                                                                                                                                                                                                                                                                                                                                                                                                                                                                              The reference sensitivity power level prefsens is the minimum mean power received at the antenna connector at which a reference performance requirement shall be met for a specified reference measurement channel. the reference sensitivity level requirement is defined separately for each rat. additional details are in etsi en 301 908-14 [7], clause 4.2.14, etsi en 301 908-3 [6], clause 4.2.12, etsi ts 125 142 [13], clause 7.2 and etsi en 301 502 [9], clause 4.2.9. </w:t>
      </w:r>
    </w:p>
    <w:p w:rsidR="00761C1B" w:rsidRDefault="00761C1B" w:rsidP="00761C1B">
      <w:r>
        <w:t>SOURCE: Used in EN 301 908-18 V11.1.1, clause 4.2.12.1</w:t>
      </w:r>
    </w:p>
    <w:p w:rsidR="00761C1B" w:rsidRDefault="00761C1B" w:rsidP="00761C1B"/>
    <w:p w:rsidR="00761C1B" w:rsidRDefault="00761C1B" w:rsidP="00761C1B">
      <w:r>
        <w:t xml:space="preserve">                                                                                                                                                                                                                                                                                                                                                                                                                                                                                                                                                                                                                                                                                                                                                                                                                                                                                                                                                                                                                                                                                                                                                                                                                                                                                                                                                                                                                                                                                                                                                                                                                                                                                                                                                                                                                                                                                                                                                                                                                                                                                                                                                                                                                                                                                                                                                                                                                                                                                                                                                                                                                                                                                                                                                                                                                                                                                                                                                                                                                                                                                                                                                                                                                                                                                                                                                                                                                                                                                                                                                                                                                                                                                                                                                                                                                                                                                                                                                                                                                                                                                                                                                                                                                                                                                                                                                                                                                                                                                                                                                                                                                                                                                                                                                                                                                                                                                                                                                                                                                                                                                                                                                                                                                                                                                                                                                                                                                                                                                                                                                                                                                                                                                                                                                                                                                                                                                                                                                                                                                                                                                                                                                                                                                                                                                                                                                                                                                                                                                                                                                                                                                                                                                                                                                                                                                                                                                                                                                                                                                                                                                                                              The reference sensitivity power level prefsens is the minimum mean power received at the antenna connector at which a throughput requirement shall be met for a specified reference measurement channel. </w:t>
      </w:r>
    </w:p>
    <w:p w:rsidR="00761C1B" w:rsidRDefault="00761C1B" w:rsidP="00761C1B">
      <w:r>
        <w:t>SOURCE: Used in EN 301 908-14 V11.1.1, clause 4.2.14.1</w:t>
      </w:r>
    </w:p>
    <w:p w:rsidR="00761C1B" w:rsidRDefault="00761C1B" w:rsidP="00761C1B"/>
    <w:p w:rsidR="00761C1B" w:rsidRDefault="00761C1B" w:rsidP="00761C1B">
      <w:r>
        <w:t xml:space="preserve">                                                                                                                                                                                                                                                                                                                                                                                                                                                                                                                                                                                                                                                                                                                                                                                                                                                                                                                                                                                                                                                                                                                                                                                                                                                                                                                                                                                                                                                                                                                                                                                                                                                                                                                                                                                                                                                                                                                                                                                                                                                                                                                                                                                                                                                                                                                                                                                                                                                                                                                                                                                                                                                                                                                                                                                                                                                                                                                                                                                                                                                                                                                                                                                                                                                                                                                                                                                                                                                                                                                                                                                                                                                                                                                                                                                                                                                                                                                                                                                                                                                                                                                                                                                                                                                                                                                                                                                                                                                                                                                                                                                                                                                                                                                                                                                                                                                                                                                                                                                                                                                                                                                                                                                                                                                                                                                                                                                                                                                                                                                                                                                                                                                                                                                                                                                                                                                                                                                                                                                                                                                                                                                                                                                                                                                                                                                                                                                                                                                                                                                                                                                                                                                                                                                                                                                                                                                                                                                                                                                                                                                                                                                              reference sequence the preamble pilots shall be differentially bpsk modulated against each other. therefore, the pilot reference sequence is generated by differential modulation of the pilot scrambling sequence, which is achieved by an xor operation. the pilot reference sequence for each ofdm pilot at position k is therefore given by: where only has to be defined if k is multiple of 6. 9.3 preamble symbol 9.3.1 preamble symbol overview at the beginning of every frame a preamble symbol shall be sent. the preamble symbol is constructed with ofdm symbols, while the preamble symbol shares the same ofdm parameters as the normal data symbols. in the frequency domain, the preamble is subdivided into l1 signalling blocks. each l1 signalling block contains all layer 1-part 2 information as defined in clause 8. the definition of the ofdm cell is calculated generically for . however, this definition is for simplicity only and only the ofdm carriers have to be calculated and are transmitted, where kmin is the lowest frequency used by the c2 signal and kmax is the highest frequency used by the c2 signal. this structure is also depicted in figure 33. the carriers outside the actual signal bandwidth are referred to (...\...) [the expected end of this definition was beyond the limit of 200 words] </w:t>
      </w:r>
    </w:p>
    <w:p w:rsidR="00761C1B" w:rsidRDefault="00761C1B" w:rsidP="00761C1B">
      <w:r>
        <w:t>SOURCE: Used in EN 302 769 V1.3.1, clause 9.2.3</w:t>
      </w:r>
    </w:p>
    <w:p w:rsidR="00761C1B" w:rsidRDefault="00761C1B" w:rsidP="00761C1B"/>
    <w:p w:rsidR="00761C1B" w:rsidRDefault="00761C1B" w:rsidP="00761C1B">
      <w:r>
        <w:t xml:space="preserve">                                                                                                                                                                                                                                                                                                                                                                                                                                                                                                                                                                                                                                                                                                                                                                                                                                                                                                                                                                                                                                                                                                                                                                                                                                                                                                                                                                                                                                                                                                                                                                                                                                                                                                                                                                                                                                                                                                                                                                                                                                                                                                                                                                                                                                                                                                                                                                                                                                                                                                                                                                                                                                                                                                                                                                                                                                                                                                                                                                                                                                                                                                                                                                                                                                                                                                                                                                                                                                                                                                                                                                                                                                                                                                                                                                                                                                                                                                                                                                                                                                                                                                                                                                                                                                                                                                                                                                                                                                                                                                                                                                                                                                                                                                                                                                                                                                                                                                                                                                                                                                                                                                                                                                                                                                                                                                                                                                                                                                                                                                                                                                                                                                                                                                                                                                                                                                                                                                                                                                                                                                                                                                                                                                                                                                                                                                                                                                                                                                                                                                                                                                                                                                                                                                                                                                                                                                                                                                                                                                                                                                                                                                                                  related to conformance testing abstract test case: refer to iso/iec 9646-1 [3]. abstract test suite (ats): refer to iso/iec 9646-1 [3]. active test: a test case where the iut is required to send a particular message, but not in reaction to a received message. this would usually involve the use of pixit information to see how this message can be generated and quite often is specified in an ats using an implicit send event. implementation under test (iut): refer to iso/iec 9646-1 [3]. implicit send event: refer to iso/iec 9646-3 [5]. lower tester: refer to iso/iec 9646-1 [3]. passive test: a test case where the iut is required to respond to a protocol event (e.g. received message) with another protocol event (e.g. send message) which normally does not require any special operator intervention as associated with the implicit send event. point of control and observation: refer to iso/iec 9646-1 [3]. protocol implementation conformance statement (pics): refer to iso/iec 9646-1 [3]. pics proforma: refer to iso/iec 9646-1 [3]. protocol implementation extra information for testing (pixit): refer to iso/iec 9646-1 [3]. pixit proforma: refer to iso/iec 9646-1 [3]. system under test: refer to iso/iec 9646-1 [3]. test purpose (tp): refer to iso/iec (...\...) [the expected end of this definition was beyond the limit of 200 words] </w:t>
      </w:r>
    </w:p>
    <w:p w:rsidR="00761C1B" w:rsidRDefault="00761C1B" w:rsidP="00761C1B">
      <w:r>
        <w:t>SOURCE: Used in EN 300 210-05 V1.2.4, clause 3.1</w:t>
      </w:r>
    </w:p>
    <w:p w:rsidR="00761C1B" w:rsidRDefault="00761C1B" w:rsidP="00761C1B"/>
    <w:p w:rsidR="00761C1B" w:rsidRDefault="00761C1B" w:rsidP="00761C1B">
      <w:r>
        <w:t xml:space="preserve">                                                                                                                                                                                                                                                                                                                                                                                                                                                                                                                                                                                                                                                                                                                                                                                                                                                                                                                                                                                                                                                                                                                                                                                                                                                                                                                                                                                                                                                                                                                                                                                                                                                                                                                                                                                                                                                                                                                                                                                                                                                                                                                                                                                                                                                                                                                                                                                                                                                                                                                                                                                                                                                                                                                                                                                                                                                                                                                                                                                                                                                                                                                                                                                                                                                                                                                                                                                                                                                                                                                                                                                                                                                                                                                                                                                                                                                                                                                                                                                                                                                                                                                                                                                                                                                                                                                                                                                                                                                                                                                                                                                                                                                                                                                                                                                                                                                                                                                                                                                                                                                                                                                                                                                                                                                                                                                                                                                                                                                                                                                                                                                                                                                                                                                                                                                                                                                                                                                                                                                                                                                                                                                                                                                                                                                                                                                                                                                                                                                                                                                                                                                                                                                                                                                                                                                                                                                                                                                                                                                                                                                                                                                                  related to conformance testing abstract test case: refer to iso/iec 9646-1 [3]. abstract test suite (ats): refer to iso/iec 9646-1 [3]. implementation under test (iut): refer to iso/iec 9646-1 [3]. lower tester: refer to iso/iec 9646-1 [3]. point of control and observation: refer to iso/iec 9646-1 [3]. protocol implementation conformance statement (pics): refer to iso/iec 9646-1 [3]. pics proforma: refer to iso/iec 9646-1 [3]. protocol implementation extra information for testing (pixit): refer to iso/iec 9646-1 [3]. pixit proforma: refer to iso/iec 9646-1 [3]. system under test: refer to iso/iec 9646-1 [3]. test purpose (tp): refer to iso/iec 9646-1 [3]. </w:t>
      </w:r>
    </w:p>
    <w:p w:rsidR="00761C1B" w:rsidRDefault="00761C1B" w:rsidP="00761C1B">
      <w:r>
        <w:t>SOURCE: Used in EN 300 196-03 V1.2.1, clause 3.1</w:t>
      </w:r>
    </w:p>
    <w:p w:rsidR="00761C1B" w:rsidRDefault="00761C1B" w:rsidP="00761C1B"/>
    <w:p w:rsidR="00761C1B" w:rsidRDefault="00761C1B" w:rsidP="00761C1B">
      <w:r>
        <w:t xml:space="preserve">                                                                                                                                                                                                                                                                                                                                                                                                                                                                                                                                                                                                                                                                                                                                                                                                                                                                                                                                                                                                                                                                                                                                                                                                                                                                                                                                                                                                                                                                                                                                                                                                                                                                                                                                                                                                                                                                                                                                                                                                                                                                                                                                                                                                                                                                                                                                                                                                                                                                                                                                                                                                                                                                                                                                                                                                                                                                                                                                                                                                                                                                                                                                                                                                                                                                                                                                                                                                                                                                                                                                                                                                                                                                                                                                                                                                                                                                                                                                                                                                                                                                                                                                                                                                                                                                                                                                                                                                                                                                                                                                                                                                                                                                                                                                                                                                                                                                                                                                                                                                                                                                                                                                                                                                                                                                                                                                                                                                                                                                                                                                                                                                                                                                                                                                                                                                                                                                                                                                                                                                                                                                                                                                                                                                                                                                                                                                                                                                                                                                                                                                                                                                                                                                                                                                                                                                                                                                                                                                                                                                                                                                                                                                  related to en 300 052-1 integrated services digital network (isdn): see itu-t recommendation i.112 [8], definition 308. international number: an isdn number structured as specified in subclause 3.2 (in the paragraphs relating to international number) of ccitt recommendation e.164 [9]. isdn number: a number conforming to the numbering and structure specified in ccitt recommendation e.164 [9]. multiple subscriber number: an isdn number as part of a set of isdn numbers assigned to a user which shall be either the whole isdn number or a part of the isdn number including only the msn significant digits (the least significant "n" digit(s) where "n" may be a number up to the full length of the isdn number) and shall be a number large enough to allow all terminals on an access to be assigned an individual number. national number; national significant number: an isdn number structured as specified in subclause 3.2 (in the paragraphs relating to national significant number) of ccitt recommendation e.164 [9]. service; telecommunication service: see itu-t recommendation i.112 [8], definition 201. subscriber number: an isdn number structured as specified in subclause 3.2 (in the paragraphs relating to subscriber number) of ccitt recommendation e.164 [9]. supplementary service: see itu-t recommendation (...\...) [the expected end of this definition was beyond the limit of 200 words] </w:t>
      </w:r>
    </w:p>
    <w:p w:rsidR="00761C1B" w:rsidRDefault="00761C1B" w:rsidP="00761C1B">
      <w:r>
        <w:t>SOURCE: Used in EN 300 052-03 V1.2.4, clause 3.2</w:t>
      </w:r>
    </w:p>
    <w:p w:rsidR="00761C1B" w:rsidRDefault="00761C1B" w:rsidP="00761C1B"/>
    <w:p w:rsidR="00761C1B" w:rsidRDefault="00761C1B" w:rsidP="00761C1B">
      <w:r>
        <w:t xml:space="preserve">                                                                                                                                                                                                                                                                                                                                                                                                                                                                                                                                                                                                                                                                                                                                                                                                                                                                                                                                                                                                                                                                                                                                                                                                                                                                                                                                                                                                                                                                                                                                                                                                                                                                                                                                                                                                                                                                                                                                                                                                                                                                                                                                                                                                                                                                                                                                                                                                                                                                                                                                                                                                                                                                                                                                                                                                                                                                                                                                                                                                                                                                                                                                                                                                                                                                                                                                                                                                                                                                                                                                                                                                                                                                                                                                                                                                                                                                                                                                                                                                                                                                                                                                                                                                                                                                                                                                                                                                                                                                                                                                                                                                                                                                                                                                                                                                                                                                                                                                                                                                                                                                                                                                                                                                                                                                                                                                                                                                                                                                                                                                                                                                                                                                                                                                                                                                                                                                                                                                                                                                                                                                                                                                                                                                                                                                                                                                                                                                                                                                                                                                                                                                                                                                                                                                                                                                                                                                                                                                                                                                                                                                                                                                  related to en 300 052-1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multiple subscriber number: an isdn number as part of a set of isdn numbers assigned to a user which shall be either the whole isdn number or a part of the isdn number including only the msn significant digits (the least significant "n" digit(s) where "n" may be a number up to the full length of the isdn number) and shall be a number large enough to allow all terminals on an access to be assigned an individual number.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 [the expected end of this definition was beyond the limit of 200 words] </w:t>
      </w:r>
    </w:p>
    <w:p w:rsidR="00761C1B" w:rsidRDefault="00761C1B" w:rsidP="00761C1B">
      <w:r>
        <w:t>SOURCE: Used in EN 300 052-05 V1.2.4, clause 3.2</w:t>
      </w:r>
    </w:p>
    <w:p w:rsidR="00761C1B" w:rsidRDefault="00761C1B" w:rsidP="00761C1B"/>
    <w:p w:rsidR="00761C1B" w:rsidRDefault="00761C1B" w:rsidP="00761C1B">
      <w:r>
        <w:t xml:space="preserve">                                                                                                                                                                                                                                                                                                                                                                                                                                                                                                                                                                                                                                                                                                                                                                                                                                                                                                                                                                                                                                                                                                                                                                                                                                                                                                                                                                                                                                                                                                                                                                                                                                                                                                                                                                                                                                                                                                                                                                                                                                                                                                                                                                                                                                                                                                                                                                                                                                                                                                                                                                                                                                                                                                                                                                                                                                                                                                                                                                                                                                                                                                                                                                                                                                                                                                                                                                                                                                                                                                                                                                                                                                                                                                                                                                                                                                                                                                                                                                                                                                                                                                                                                                                                                                                                                                                                                                                                                                                                                                                                                                                                                                                                                                                                                                                                                                                                                                                                                                                                                                                                                                                                                                                                                                                                                                                                                                                                                                                                                                                                                                                                                                                                                                                                                                                                                                                                                                                                                                                                                                                                                                                                                                                                                                                                                                                                                                                                                                                                                                                                                                                                                                                                                                                                                                                                                                                                                                                                                                                                                                                                                                                                  related to en 300 058-1 integrated services digital network (isdn): see itu-t recommendation i.112 [8], definition 308. isdn number: a number conforming to the numbering and structure specified in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service; telecommunication service: see itu-t recommendation i.112 [8], definition 201. supplementary service: see itu-t recommendation i.210 [10], subclause 2.4. 4 abbreviations for the purposes of the present document, the following abbreviations apply: atm abstract test method ats abstract test suite cr1 call reference 1 cr2 call reference 2 cw call waiting isdn integrated services digital network iut implementation under test n00 null call state n03 outgoing call proceeding call state n04 call delivered call state n06 call present call state n07 call received call state n09 incoming call proceeding call state n10 active (...\...) [the expected end of this definition was beyond the limit of 200 words] </w:t>
      </w:r>
    </w:p>
    <w:p w:rsidR="00761C1B" w:rsidRDefault="00761C1B" w:rsidP="00761C1B">
      <w:r>
        <w:t>SOURCE: Used in EN 300 058-05 V1.2.4, clause 3.2</w:t>
      </w:r>
    </w:p>
    <w:p w:rsidR="00761C1B" w:rsidRDefault="00761C1B" w:rsidP="00761C1B"/>
    <w:p w:rsidR="00761C1B" w:rsidRDefault="00761C1B" w:rsidP="00761C1B">
      <w:r>
        <w:t xml:space="preserve">                                                                                                                                                                                                                                                                                                                                                                                                                                                                                                                                                                                                                                                                                                                                                                                                                                                                                                                                                                                                                                                                                                                                                                                                                                                                                                                                                                                                                                                                                                                                                                                                                                                                                                                                                                                                                                                                                                                                                                                                                                                                                                                                                                                                                                                                                                                                                                                                                                                                                                                                                                                                                                                                                                                                                                                                                                                                                                                                                                                                                                                                                                                                                                                                                                                                                                                                                                                                                                                                                                                                                                                                                                                                                                                                                                                                                                                                                                                                                                                                                                                                                                                                                                                                                                                                                                                                                                                                                                                                                                                                                                                                                                                                                                                                                                                                                                                                                                                                                                                                                                                                                                                                                                                                                                                                                                                                                                                                                                                                                                                                                                                                                                                                                                                                                                                                                                                                                                                                                                                                                                                                                                                                                                                                                                                                                                                                                                                                                                                                                                                                                                                                                                                                                                                                                                                                                                                                                                                                                                                                                                                                                                                                  related to en 300 058-1 integrated services digital network (isdn): see itu-t recommendation i.112 [8], definition 308. isdn number: a number conforming to the numbering plan and structure specified in ccitt recommendation e.164 [9]. service; telecommunication service: see itu-t recommendation i.112 [8], definition 201. subscriber b: subscriber b is the subscriber who is provided by the network with the cw supplementary service on a particular interface. supplementary service: see itu-t recommendation i.210 [10],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entity at the user side of the user-network interface where a t reference point applies (user is the private isdn). user b: user b is the one user who reacts to the call waiting at subscriber b. user c: user c is the user who has originated a call to subscriber b which causes the cw supplementary service to be invoked. 4 abbreviations for the purposes of the present document, the (...\...) [the expected end of this definition was beyond the limit of 200 words] </w:t>
      </w:r>
    </w:p>
    <w:p w:rsidR="00761C1B" w:rsidRDefault="00761C1B" w:rsidP="00761C1B">
      <w:r>
        <w:t>SOURCE: Used in EN 300 058-03 V1.2.4, clause 3.2</w:t>
      </w:r>
    </w:p>
    <w:p w:rsidR="00761C1B" w:rsidRDefault="00761C1B" w:rsidP="00761C1B"/>
    <w:p w:rsidR="00761C1B" w:rsidRDefault="00761C1B" w:rsidP="00761C1B">
      <w:r>
        <w:t xml:space="preserve">                                                                                                                                                                                                                                                                                                                                                                                                                                                                                                                                                                                                                                                                                                                                                                                                                                                                                                                                                                                                                                                                                                                                                                                                                                                                                                                                                                                                                                                                                                                                                                                                                                                                                                                                                                                                                                                                                                                                                                                                                                                                                                                                                                                                                                                                                                                                                                                                                                                                                                                                                                                                                                                                                                                                                                                                                                                                                                                                                                                                                                                                                                                                                                                                                                                                                                                                                                                                                                                                                                                                                                                                                                                                                                                                                                                                                                                                                                                                                                                                                                                                                                                                                                                                                                                                                                                                                                                                                                                                                                                                                                                                                                                                                                                                                                                                                                                                                                                                                                                                                                                                                                                                                                                                                                                                                                                                                                                                                                                                                                                                                                                                                                                                                                                                                                                                                                                                                                                                                                                                                                                                                                                                                                                                                                                                                                                                                                                                                                                                                                                                                                                                                                                                                                                                                                                                                                                                                                                                                                                                                                                                                                                                  related to en 300 061-1 integrated services digital network (isdn): see itu-t recommendation i.112 [8], definition 308. isdn number: a number conforming to the numbering and structure specified in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service; telecommunication service: see itu-t recommendation i.112 [8], definition 201. supplementary service: see itu-t recommendation i.210 [10], subclause 2.4. 4 abbreviations for the purposes of the present document, the following abbreviations apply: atm abstract test method ats abstract test suite dss1 digital subscriber signalling system no. one isdn integrated services digital network iut implementation under test n00 null call state n06 call present call state pics protocol implementation conformance statement pixit protocol implementation extra information for testing sub subaddressing tp test purpose tss test suite structure 5 test suite structure (tss) sub - (...\...) [the expected end of this definition was beyond the limit of 200 words] </w:t>
      </w:r>
    </w:p>
    <w:p w:rsidR="00761C1B" w:rsidRDefault="00761C1B" w:rsidP="00761C1B">
      <w:r>
        <w:t>SOURCE: Used in EN 300 061-05 V1.2.4, clause 3.2</w:t>
      </w:r>
    </w:p>
    <w:p w:rsidR="00761C1B" w:rsidRDefault="00761C1B" w:rsidP="00761C1B"/>
    <w:p w:rsidR="00761C1B" w:rsidRDefault="00761C1B" w:rsidP="00761C1B">
      <w:r>
        <w:t xml:space="preserve">                                                                                                                                                                                                                                                                                                                                                                                                                                                                                                                                                                                                                                                                                                                                                                                                                                                                                                                                                                                                                                                                                                                                                                                                                                                                                                                                                                                                                                                                                                                                                                                                                                                                                                                                                                                                                                                                                                                                                                                                                                                                                                                                                                                                                                                                                                                                                                                                                                                                                                                                                                                                                                                                                                                                                                                                                                                                                                                                                                                                                                                                                                                                                                                                                                                                                                                                                                                                                                                                                                                                                                                                                                                                                                                                                                                                                                                                                                                                                                                                                                                                                                                                                                                                                                                                                                                                                                                                                                                                                                                                                                                                                                                                                                                                                                                                                                                                                                                                                                                                                                                                                                                                                                                                                                                                                                                                                                                                                                                                                                                                                                                                                                                                                                                                                                                                                                                                                                                                                                                                                                                                                                                                                                                                                                                                                                                                                                                                                                                                                                                                                                                                                                                                                                                                                                                                                                                                                                                                                                                                                                                                                                                                  related to en 300 061-1 integrated services digital network (isdn): see itu-t recommendation i.112 [8], definition 308. isdn number: a number conforming to the numbering plan and structure specified in ccitt recommendation e.164 [9]. served user: the user of a particular isdn number who has subscribed to the subaddressing information in association with incoming calls. the served user is also known as the called user. service; telecommunication service: see itu-t recommendation i.112 [8], definition 201. supplementary service: see itu-t recommendation i.210 [10],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entity at the user side of the user-network interface where a t reference point applies (user is the private isdn). 4 abbreviations for the purposes of the present document, the following abbreviations apply: atm abstract test method ats abstract test suite bc bearer capability dss1 digital subscriber signalling system no. one isdn integrated services digital network iut implementation under test pics protocol (...\...) [the expected end of this definition was beyond the limit of 200 words] </w:t>
      </w:r>
    </w:p>
    <w:p w:rsidR="00761C1B" w:rsidRDefault="00761C1B" w:rsidP="00761C1B">
      <w:r>
        <w:t>SOURCE: Used in EN 300 061-03 V1.2.4, clause 3.2</w:t>
      </w:r>
    </w:p>
    <w:p w:rsidR="00761C1B" w:rsidRDefault="00761C1B" w:rsidP="00761C1B"/>
    <w:p w:rsidR="00761C1B" w:rsidRDefault="00761C1B" w:rsidP="00761C1B">
      <w:r>
        <w:t xml:space="preserve">                                                                                                                                                                                                                                                                                                                                                                                                                                                                                                                                                                                                                                                                                                                                                                                                                                                                                                                                                                                                                                                                                                                                                                                                                                                                                                                                                                                                                                                                                                                                                                                                                                                                                                                                                                                                                                                                                                                                                                                                                                                                                                                                                                                                                                                                                                                                                                                                                                                                                                                                                                                                                                                                                                                                                                                                                                                                                                                                                                                                                                                                                                                                                                                                                                                                                                                                                                                                                                                                                                                                                                                                                                                                                                                                                                                                                                                                                                                                                                                                                                                                                                                                                                                                                                                                                                                                                                                                                                                                                                                                                                                                                                                                                                                                                                                                                                                                                                                                                                                                                                                                                                                                                                                                                                                                                                                                                                                                                                                                                                                                                                                                                                                                                                                                                                                                                                                                                                                                                                                                                                                                                                                                                                                                                                                                                                                                                                                                                                                                                                                                                                                                                                                                                                                                                                                                                                                                                                                                                                                                                                                                                                                                  related to en 300 064-1 ddi number: the ddi number shall be at least that part of the isdn number which shall be significant to the private isdn. integrated services digital network (isdn): see itu-t recommendation i.112 [8], definition 308. international number: an isdn number structured as specified in subclause 3.2 (in the paragraphs relating to international number) of ccitt recommendation e.164 [9]. isdn number: a number conforming to the numbering plan and structure specified in ccitt recommendation e.164 [9]. national number; national significant number: an isdn number structured as specified in subclause 3.2 (in the paragraphs relating to national significant number) of ccitt recommendation e.164 [9]. service; telecommunication service: see itu-t recommendation i.112 [8], definition 201. subscriber number: an isdn number structured as specified in subclause 3.2 (in the paragraphs relating to subscriber number) of ccitt recommendation e.164 [9]. supplementary service: see itu-t recommendation i.210 [10],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 [the expected end of this definition was beyond the limit of 200 words] </w:t>
      </w:r>
    </w:p>
    <w:p w:rsidR="00761C1B" w:rsidRDefault="00761C1B" w:rsidP="00761C1B">
      <w:r>
        <w:t>SOURCE: Used in EN 300 064-03 V1.3.4, clause 3.2</w:t>
      </w:r>
    </w:p>
    <w:p w:rsidR="00761C1B" w:rsidRDefault="00761C1B" w:rsidP="00761C1B"/>
    <w:p w:rsidR="00761C1B" w:rsidRDefault="00761C1B" w:rsidP="00761C1B">
      <w:r>
        <w:t xml:space="preserve">                                                                                                                                                                                                                                                                                                                                                                                                                                                                                                                                                                                                                                                                                                                                                                                                                                                                                                                                                                                                                                                                                                                                                                                                                                                                                                                                                                                                                                                                                                                                                                                                                                                                                                                                                                                                                                                                                                                                                                                                                                                                                                                                                                                                                                                                                                                                                                                                                                                                                                                                                                                                                                                                                                                                                                                                                                                                                                                                                                                                                                                                                                                                                                                                                                                                                                                                                                                                                                                                                                                                                                                                                                                                                                                                                                                                                                                                                                                                                                                                                                                                                                                                                                                                                                                                                                                                                                                                                                                                                                                                                                                                                                                                                                                                                                                                                                                                                                                                                                                                                                                                                                                                                                                                                                                                                                                                                                                                                                                                                                                                                                                                                                                                                                                                                                                                                                                                                                                                                                                                                                                                                                                                                                                                                                                                                                                                                                                                                                                                                                                                                                                                                                                                                                                                                                                                                                                                                                                                                                                                                                                                                                                                  related to en 300 064-1 ddi number: the ddi number shall be at least that part of the isdn number which shall be significant to the private isdn.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service; telecommunication service: see itu-t recommendation i.112 [8], definition 201. subscriber number: an isdn number structured as specified in subclause (...\...) [the expected end of this definition was beyond the limit of 200 words] </w:t>
      </w:r>
    </w:p>
    <w:p w:rsidR="00761C1B" w:rsidRDefault="00761C1B" w:rsidP="00761C1B">
      <w:r>
        <w:t>SOURCE: Used in EN 300 064-05 V1.3.4, clause 3.2</w:t>
      </w:r>
    </w:p>
    <w:p w:rsidR="00761C1B" w:rsidRDefault="00761C1B" w:rsidP="00761C1B"/>
    <w:p w:rsidR="00761C1B" w:rsidRDefault="00761C1B" w:rsidP="00761C1B">
      <w:r>
        <w:t xml:space="preserve">                                                                                                                                                                                                                                                                                                                                                                                                                                                                                                                                                                                                                                                                                                                                                                                                                                                                                                                                                                                                                                                                                                                                                                                                                                                                                                                                                                                                                                                                                                                                                                                                                                                                                                                                                                                                                                                                                                                                                                                                                                                                                                                                                                                                                                                                                                                                                                                                                                                                                                                                                                                                                                                                                                                                                                                                                                                                                                                                                                                                                                                                                                                                                                                                                                                                                                                                                                                                                                                                                                                                                                                                                                                                                                                                                                                                                                                                                                                                                                                                                                                                                                                                                                                                                                                                                                                                                                                                                                                                                                                                                                                                                                                                                                                                                                                                                                                                                                                                                                                                                                                                                                                                                                                                                                                                                                                                                                                                                                                                                                                                                                                                                                                                                                                                                                                                                                                                                                                                                                                                                                                                                                                                                                                                                                                                                                                                                                                                                                                                                                                                                                                                                                                                                                                                                                                                                                                                                                                                                                                                                                                                                                                                  related to en 300 092-1 calling user: the user that initiated an incoming call at the served user. the calling user need not have subscribed to the clip supplementary service. integrated services digital network (isdn): see itu-t recommendation i.112 [7], definition 308. isdn number: a number conforming to the numbering and structure specified in ccitt recommendation e.164 [8]. international number: an isdn number structured as specified in subclause 3.2 (in the paragraphs relating to international number) of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presentation of the calling line identification information in association with incoming calls. the served user is also known as the called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 [the expected end of this definition was beyond the limit of 200 words] </w:t>
      </w:r>
    </w:p>
    <w:p w:rsidR="00761C1B" w:rsidRDefault="00761C1B" w:rsidP="00761C1B">
      <w:r>
        <w:t>SOURCE: Used in EN 300 092-03 V1.2.4, clause 3.2</w:t>
      </w:r>
    </w:p>
    <w:p w:rsidR="00761C1B" w:rsidRDefault="00761C1B" w:rsidP="00761C1B"/>
    <w:p w:rsidR="00761C1B" w:rsidRDefault="00761C1B" w:rsidP="00761C1B">
      <w:r>
        <w:t xml:space="preserve">                                                                                                                                                                                                                                                                                                                                                                                                                                                                                                                                                                                                                                                                                                                                                                                                                                                                                                                                                                                                                                                                                                                                                                                                                                                                                                                                                                                                                                                                                                                                                                                                                                                                                                                                                                                                                                                                                                                                                                                                                                                                                                                                                                                                                                                                                                                                                                                                                                                                                                                                                                                                                                                                                                                                                                                                                                                                                                                                                                                                                                                                                                                                                                                                                                                                                                                                                                                                                                                                                                                                                                                                                                                                                                                                                                                                                                                                                                                                                                                                                                                                                                                                                                                                                                                                                                                                                                                                                                                                                                                                                                                                                                                                                                                                                                                                                                                                                                                                                                                                                                                                                                                                                                                                                                                                                                                                                                                                                                                                                                                                                                                                                                                                                                                                                                                                                                                                                                                                                                                                                                                                                                                                                                                                                                                                                                                                                                                                                                                                                                                                                                                                                                                                                                                                                                                                                                                                                                                                                                                                                                                                                                                                  related to en 300 092-1 calling user: the user that initiated an incoming call at the served user. the calling user need not have subscribed to the clip supplementary service.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served user: the user of a particular isdn number who has subscribed to the presentation of the calling (...\...) [the expected end of this definition was beyond the limit of 200 words] </w:t>
      </w:r>
    </w:p>
    <w:p w:rsidR="00761C1B" w:rsidRDefault="00761C1B" w:rsidP="00761C1B">
      <w:r>
        <w:t>SOURCE: Used in EN 300 092-05 V1.2.4, clause 3.2</w:t>
      </w:r>
    </w:p>
    <w:p w:rsidR="00761C1B" w:rsidRDefault="00761C1B" w:rsidP="00761C1B"/>
    <w:p w:rsidR="00761C1B" w:rsidRDefault="00761C1B" w:rsidP="00761C1B">
      <w:r>
        <w:t xml:space="preserve">                                                                                                                                                                                                                                                                                                                                                                                                                                                                                                                                                                                                                                                                                                                                                                                                                                                                                                                                                                                                                                                                                                                                                                                                                                                                                                                                                                                                                                                                                                                                                                                                                                                                                                                                                                                                                                                                                                                                                                                                                                                                                                                                                                                                                                                                                                                                                                                                                                                                                                                                                                                                                                                                                                                                                                                                                                                                                                                                                                                                                                                                                                                                                                                                                                                                                                                                                                                                                                                                                                                                                                                                                                                                                                                                                                                                                                                                                                                                                                                                                                                                                                                                                                                                                                                                                                                                                                                                                                                                                                                                                                                                                                                                                                                                                                                                                                                                                                                                                                                                                                                                                                                                                                                                                                                                                                                                                                                                                                                                                                                                                                                                                                                                                                                                                                                                                                                                                                                                                                                                                                                                                                                                                                                                                                                                                                                                                                                                                                                                                                                                                                                                                                                                                                                                                                                                                                                                                                                                                                                                                                                                                                                                  related to en 300 093-1 integrated services digital network (isdn): see itu-t recommendation i.112 [7], definition 308. international number: an isdn number structured as specified in subclause 3.2 (in the paragraphs relating to international number) of ccitt recommendation e.164 [8]. isdn number: a number conforming to the numbering and structure specified in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restriction of the calling line identification information (on a permanent or on a per-call basis) in association with outgoing calls. the served user is also known as the calling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a t reference point or coincident s and t reference point applies. user (s/t): the dss1 protocol (...\...) [the expected end of this definition was beyond the limit of 200 words] </w:t>
      </w:r>
    </w:p>
    <w:p w:rsidR="00761C1B" w:rsidRDefault="00761C1B" w:rsidP="00761C1B">
      <w:r>
        <w:t>SOURCE: Used in EN 300 093-03 V1.2.4, clause 3.2</w:t>
      </w:r>
    </w:p>
    <w:p w:rsidR="00761C1B" w:rsidRDefault="00761C1B" w:rsidP="00761C1B"/>
    <w:p w:rsidR="00761C1B" w:rsidRDefault="00761C1B" w:rsidP="00761C1B">
      <w:r>
        <w:t xml:space="preserve">                                                                                                                                                                                                                                                                                                                                                                                                                                                                                                                                                                                                                                                                                                                                                                                                                                                                                                                                                                                                                                                                                                                                                                                                                                                                                                                                                                                                                                                                                                                                                                                                                                                                                                                                                                                                                                                                                                                                                                                                                                                                                                                                                                                                                                                                                                                                                                                                                                                                                                                                                                                                                                                                                                                                                                                                                                                                                                                                                                                                                                                                                                                                                                                                                                                                                                                                                                                                                                                                                                                                                                                                                                                                                                                                                                                                                                                                                                                                                                                                                                                                                                                                                                                                                                                                                                                                                                                                                                                                                                                                                                                                                                                                                                                                                                                                                                                                                                                                                                                                                                                                                                                                                                                                                                                                                                                                                                                                                                                                                                                                                                                                                                                                                                                                                                                                                                                                                                                                                                                                                                                                                                                                                                                                                                                                                                                                                                                                                                                                                                                                                                                                                                                                                                                                                                                                                                                                                                                                                                                                                                                                                                                                  related to en 300 093-1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served user: the user of a particular isdn number who has subscribed to the restriction of the calling line identification information (on a permanent or on a per-call basis) in association with outgoing calls. the served user is also known as the calling (...\...) [the expected end of this definition was beyond the limit of 200 words] </w:t>
      </w:r>
    </w:p>
    <w:p w:rsidR="00761C1B" w:rsidRDefault="00761C1B" w:rsidP="00761C1B">
      <w:r>
        <w:t>SOURCE: Used in EN 300 093-05 V1.2.4, clause 3.2</w:t>
      </w:r>
    </w:p>
    <w:p w:rsidR="00761C1B" w:rsidRDefault="00761C1B" w:rsidP="00761C1B"/>
    <w:p w:rsidR="00761C1B" w:rsidRDefault="00761C1B" w:rsidP="00761C1B">
      <w:r>
        <w:t xml:space="preserve">                                                                                                                                                                                                                                                                                                                                                                                                                                                                                                                                                                                                                                                                                                                                                                                                                                                                                                                                                                                                                                                                                                                                                                                                                                                                                                                                                                                                                                                                                                                                                                                                                                                                                                                                                                                                                                                                                                                                                                                                                                                                                                                                                                                                                                                                                                                                                                                                                                                                                                                                                                                                                                                                                                                                                                                                                                                                                                                                                                                                                                                                                                                                                                                                                                                                                                                                                                                                                                                                                                                                                                                                                                                                                                                                                                                                                                                                                                                                                                                                                                                                                                                                                                                                                                                                                                                                                                                                                                                                                                                                                                                                                                                                                                                                                                                                                                                                                                                                                                                                                                                                                                                                                                                                                                                                                                                                                                                                                                                                                                                                                                                                                                                                                                                                                                                                                                                                                                                                                                                                                                                                                                                                                                                                                                                                                                                                                                                                                                                                                                                                                                                                                                                                                                                                                                                                                                                                                                                                                                                                                                                                                                                                  related to en 300 097-1 called user: the user that responded to the served user call request at the destination network and has been awarded the call by the network. the called user need not have subscribed to the colp supplementary service. the called user is also known as the connected user. calling user: the user of a particular isdn number who has subscribed to the presentation of the connected line identification information in association with outgoing calls. the calling user is also known as the served user.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 [the expected end of this definition was beyond the limit of 200 words] </w:t>
      </w:r>
    </w:p>
    <w:p w:rsidR="00761C1B" w:rsidRDefault="00761C1B" w:rsidP="00761C1B">
      <w:r>
        <w:t>SOURCE: Used in EN 300 097-05 V1.2.4, clause 3.2</w:t>
      </w:r>
    </w:p>
    <w:p w:rsidR="00761C1B" w:rsidRDefault="00761C1B" w:rsidP="00761C1B"/>
    <w:p w:rsidR="00761C1B" w:rsidRDefault="00761C1B" w:rsidP="00761C1B">
      <w:r>
        <w:t xml:space="preserve">                                                                                                                                                                                                                                                                                                                                                                                                                                                                                                                                                                                                                                                                                                                                                                                                                                                                                                                                                                                                                                                                                                                                                                                                                                                                                                                                                                                                                                                                                                                                                                                                                                                                                                                                                                                                                                                                                                                                                                                                                                                                                                                                                                                                                                                                                                                                                                                                                                                                                                                                                                                                                                                                                                                                                                                                                                                                                                                                                                                                                                                                                                                                                                                                                                                                                                                                                                                                                                                                                                                                                                                                                                                                                                                                                                                                                                                                                                                                                                                                                                                                                                                                                                                                                                                                                                                                                                                                                                                                                                                                                                                                                                                                                                                                                                                                                                                                                                                                                                                                                                                                                                                                                                                                                                                                                                                                                                                                                                                                                                                                                                                                                                                                                                                                                                                                                                                                                                                                                                                                                                                                                                                                                                                                                                                                                                                                                                                                                                                                                                                                                                                                                                                                                                                                                                                                                                                                                                                                                                                                                                                                                                                                  related to en 300 097-1 calling user: the user that initiated an incoming call at the served user. the calling user need not have subscribed to the clip supplementary service. integrated services digital network (isdn): see itu-t recommendation i.112 [7], definition 308. isdn number: a number conforming to the numbering and structure specified in ccitt recommendation e.164 [8]. international number: an isdn number structured as specified in subclause 3.2 (in the paragraphs relating to international number) of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presentation of the connected line identification information in association with outgoing calls. the served user is also known as the calling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 [the expected end of this definition was beyond the limit of 200 words] </w:t>
      </w:r>
    </w:p>
    <w:p w:rsidR="00761C1B" w:rsidRDefault="00761C1B" w:rsidP="00761C1B">
      <w:r>
        <w:t>SOURCE: Used in EN 300 097-03 V1.2.4, clause 3.2</w:t>
      </w:r>
    </w:p>
    <w:p w:rsidR="00761C1B" w:rsidRDefault="00761C1B" w:rsidP="00761C1B"/>
    <w:p w:rsidR="00761C1B" w:rsidRDefault="00761C1B" w:rsidP="00761C1B">
      <w:r>
        <w:t xml:space="preserve">                                                                                                                                                                                                                                                                                                                                                                                                                                                                                                                                                                                                                                                                                                                                                                                                                                                                                                                                                                                                                                                                                                                                                                                                                                                                                                                                                                                                                                                                                                                                                                                                                                                                                                                                                                                                                                                                                                                                                                                                                                                                                                                                                                                                                                                                                                                                                                                                                                                                                                                                                                                                                                                                                                                                                                                                                                                                                                                                                                                                                                                                                                                                                                                                                                                                                                                                                                                                                                                                                                                                                                                                                                                                                                                                                                                                                                                                                                                                                                                                                                                                                                                                                                                                                                                                                                                                                                                                                                                                                                                                                                                                                                                                                                                                                                                                                                                                                                                                                                                                                                                                                                                                                                                                                                                                                                                                                                                                                                                                                                                                                                                                                                                                                                                                                                                                                                                                                                                                                                                                                                                                                                                                                                                                                                                                                                                                                                                                                                                                                                                                                                                                                                                                                                                                                                                                                                                                                                                                                                                                                                                                                                                                  related to en 300 098-1 integrated services digital network (isdn): see itu-t recommendation i.112 [7], definition 308. international number: an isdn number structured as specified in subclause 3.2 (in the paragraphs relating to international number) of ccitt recommendation e.164 [8]. isdn number: a number conforming to the numbering and structure specified in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restriction of the connected line identification information (on a permanent or on a per-call basis) in association with incoming calls. the served user is also known as the connected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a t reference point or coincident s and t reference point applies. user (s/t): the dss1 protocol (...\...) [the expected end of this definition was beyond the limit of 200 words] </w:t>
      </w:r>
    </w:p>
    <w:p w:rsidR="00761C1B" w:rsidRDefault="00761C1B" w:rsidP="00761C1B">
      <w:r>
        <w:t>SOURCE: Used in EN 300 098-03 V1.2.4, clause 3.2</w:t>
      </w:r>
    </w:p>
    <w:p w:rsidR="00761C1B" w:rsidRDefault="00761C1B" w:rsidP="00761C1B"/>
    <w:p w:rsidR="00761C1B" w:rsidRDefault="00761C1B" w:rsidP="00761C1B">
      <w:r>
        <w:t xml:space="preserve">                                                                                                                                                                                                                                                                                                                                                                                                                                                                                                                                                                                                                                                                                                                                                                                                                                                                                                                                                                                                                                                                                                                                                                                                                                                                                                                                                                                                                                                                                                                                                                                                                                                                                                                                                                                                                                                                                                                                                                                                                                                                                                                                                                                                                                                                                                                                                                                                                                                                                                                                                                                                                                                                                                                                                                                                                                                                                                                                                                                                                                                                                                                                                                                                                                                                                                                                                                                                                                                                                                                                                                                                                                                                                                                                                                                                                                                                                                                                                                                                                                                                                                                                                                                                                                                                                                                                                                                                                                                                                                                                                                                                                                                                                                                                                                                                                                                                                                                                                                                                                                                                                                                                                                                                                                                                                                                                                                                                                                                                                                                                                                                                                                                                                                                                                                                                                                                                                                                                                                                                                                                                                                                                                                                                                                                                                                                                                                                                                                                                                                                                                                                                                                                                                                                                                                                                                                                                                                                                                                                                                                                                                                                                  related to en 300 098-1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served user: the user of a particular isdn number who has subscribed to the restriction of the connected line identification information (on a permanent or on a per-call basis) in association with incoming calls. the served user is also known as the connected (...\...) [the expected end of this definition was beyond the limit of 200 words] </w:t>
      </w:r>
    </w:p>
    <w:p w:rsidR="00761C1B" w:rsidRDefault="00761C1B" w:rsidP="00761C1B">
      <w:r>
        <w:t>SOURCE: Used in EN 300 098-05 V1.2.4, clause 3.2</w:t>
      </w:r>
    </w:p>
    <w:p w:rsidR="00761C1B" w:rsidRDefault="00761C1B" w:rsidP="00761C1B"/>
    <w:p w:rsidR="00761C1B" w:rsidRDefault="00761C1B" w:rsidP="00761C1B">
      <w:r>
        <w:t xml:space="preserve">                                                                                                                                                                                                                                                                                                                                                                                                                                                                                                                                                                                                                                                                                                                                                                                                                                                                                                                                                                                                                                                                                                                                                                                                                                                                                                                                                                                                                                                                                                                                                                                                                                                                                                                                                                                                                                                                                                                                                                                                                                                                                                                                                                                                                                                                                                                                                                                                                                                                                                                                                                                                                                                                                                                                                                                                                                                                                                                                                                                                                                                                                                                                                                                                                                                                                                                                                                                                                                                                                                                                                                                                                                                                                                                                                                                                                                                                                                                                                                                                                                                                                                                                                                                                                                                                                                                                                                                                                                                                                                                                                                                                                                                                                                                                                                                                                                                                                                                                                                                                                                                                                                                                                                                                                                                                                                                                                                                                                                                                                                                                                                                                                                                                                                                                                                                                                                                                                                                                                                                                                                                                                                                                                                                                                                                                                                                                                                                                                                                                                                                                                                                                                                                                                                                                                                                                                                                                                                                                                                                                                                                                                                                                  related to en 300 130-1 component: see en 300 196-1 [6], subclause 11.2.2.1.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return error component: see en 300 196-1 [6], subclause 11.2.2.1. return result component: see en 300 196-1 [6], subclause 11.2.2.1. served user: the served user is the user who invokes the mcid supplementary service. service; telecommunication service: see itu-t recommendation i.112 [9], definition 201. supplementary service: see ccitt recommendation i.210 [11], subclause 2.4. 4 abbreviations for the purposes of the present document, the following abbreviations apply: atm abstract test method ats abstract test suite dss1 digital (...\...) [the expected end of this definition was beyond the limit of 200 words] </w:t>
      </w:r>
    </w:p>
    <w:p w:rsidR="00761C1B" w:rsidRDefault="00761C1B" w:rsidP="00761C1B">
      <w:r>
        <w:t>SOURCE: Used in EN 300 130-05 V1.2.4, clause 3.2</w:t>
      </w:r>
    </w:p>
    <w:p w:rsidR="00761C1B" w:rsidRDefault="00761C1B" w:rsidP="00761C1B"/>
    <w:p w:rsidR="00761C1B" w:rsidRDefault="00761C1B" w:rsidP="00761C1B">
      <w:r>
        <w:t xml:space="preserve">                                                                                                                                                                                                                                                                                                                                                                                                                                                                                                                                                                                                                                                                                                                                                                                                                                                                                                                                                                                                                                                                                                                                                                                                                                                                                                                                                                                                                                                                                                                                                                                                                                                                                                                                                                                                                                                                                                                                                                                                                                                                                                                                                                                                                                                                                                                                                                                                                                                                                                                                                                                                                                                                                                                                                                                                                                                                                                                                                                                                                                                                                                                                                                                                                                                                                                                                                                                                                                                                                                                                                                                                                                                                                                                                                                                                                                                                                                                                                                                                                                                                                                                                                                                                                                                                                                                                                                                                                                                                                                                                                                                                                                                                                                                                                                                                                                                                                                                                                                                                                                                                                                                                                                                                                                                                                                                                                                                                                                                                                                                                                                                                                                                                                                                                                                                                                                                                                                                                                                                                                                                                                                                                                                                                                                                                                                                                                                                                                                                                                                                                                                                                                                                                                                                                                                                                                                                                                                                                                                                                                                                                                                                                  related to en 300 130-1 component: see en 300 196-1 [6], subclause 11.2.2.1.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served user: the served user is the user who invokes the mcid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entity at the user side of the user-network interface where a t reference point applies (user is the private isdn). 4 abbreviations for the purposes of the present document, the following abbreviations apply: atm abstract test method ats abstract test suite dss1 digital (...\...) [the expected end of this definition was beyond the limit of 200 words] </w:t>
      </w:r>
    </w:p>
    <w:p w:rsidR="00761C1B" w:rsidRDefault="00761C1B" w:rsidP="00761C1B">
      <w:r>
        <w:t>SOURCE: Used in EN 300 130-03 V1.2.4, clause 3.2</w:t>
      </w:r>
    </w:p>
    <w:p w:rsidR="00761C1B" w:rsidRDefault="00761C1B" w:rsidP="00761C1B"/>
    <w:p w:rsidR="00761C1B" w:rsidRDefault="00761C1B" w:rsidP="00761C1B">
      <w:r>
        <w:t xml:space="preserve">                                                                                                                                                                                                                                                                                                                                                                                                                                                                                                                                                                                                                                                                                                                                                                                                                                                                                                                                                                                                                                                                                                                                                                                                                                                                                                                                                                                                                                                                                                                                                                                                                                                                                                                                                                                                                                                                                                                                                                                                                                                                                                                                                                                                                                                                                                                                                                                                                                                                                                                                                                                                                                                                                                                                                                                                                                                                                                                                                                                                                                                                                                                                                                                                                                                                                                                                                                                                                                                                                                                                                                                                                                                                                                                                                                                                                                                                                                                                                                                                                                                                                                                                                                                                                                                                                                                                                                                                                                                                                                                                                                                                                                                                                                                                                                                                                                                                                                                                                                                                                                                                                                                                                                                                                                                                                                                                                                                                                                                                                                                                                                                                                                                                                                                                                                                                                                                                                                                                                                                                                                                                                                                                                                                                                                                                                                                                                                                                                                                                                                                                                                                                                                                                                                                                                                                                                                                                                                                                                                                                                                                                                                                                  related to en 300 138-1 integrated services digital network (isdn): see itu-t recommendation i.112 [8], definition 308. service; telecommunication service: see itu-t recommendation i.112 [8], definition 201. supplementary service: see itu-t recommendation i.210 [9], subclause 2.4. user (s/t): the dss1 protocol entity at the user side of the user-network interface where a coincident s and t reference point applies. user (t): the dss1 protocol entity at the user side of the user-network interface where a t reference point applies (user is the private isdn). 4 abbreviations for the purposes of the present document, the following abbreviations apply: atm abstract test method ats abstract test suite cug closed user group dss1 digital subscriber signalling system no. one isdn integrated services digital network iut implementation under test pics protocol implementation conformance statement pixit protocol implementation extra information for testing tp test purpose tss test suite structure u00 null call state u01 call initiated call state u02 overlap sending call state u03 outgoing call proceeding call state 5 test suite structure (tss) cug - user call originating call terminating (02) explicit request (01) note 1: numbers in brackets represent group numbers and are used in tp identifiers. note 2: this tss reflects only (...\...) [the expected end of this definition was beyond the limit of 200 words] </w:t>
      </w:r>
    </w:p>
    <w:p w:rsidR="00761C1B" w:rsidRDefault="00761C1B" w:rsidP="00761C1B">
      <w:r>
        <w:t>SOURCE: Used in EN 300 138-03 V1.3.4, clause 3.2</w:t>
      </w:r>
    </w:p>
    <w:p w:rsidR="00761C1B" w:rsidRDefault="00761C1B" w:rsidP="00761C1B"/>
    <w:p w:rsidR="00761C1B" w:rsidRDefault="00761C1B" w:rsidP="00761C1B">
      <w:r>
        <w:t xml:space="preserve">                                                                                                                                                                                                                                                                                                                                                                                                                                                                                                                                                                                                                                                                                                                                                                                                                                                                                                                                                                                                                                                                                                                                                                                                                                                                                                                                                                                                                                                                                                                                                                                                                                                                                                                                                                                                                                                                                                                                                                                                                                                                                                                                                                                                                                                                                                                                                                                                                                                                                                                                                                                                                                                                                                                                                                                                                                                                                                                                                                                                                                                                                                                                                                                                                                                                                                                                                                                                                                                                                                                                                                                                                                                                                                                                                                                                                                                                                                                                                                                                                                                                                                                                                                                                                                                                                                                                                                                                                                                                                                                                                                                                                                                                                                                                                                                                                                                                                                                                                                                                                                                                                                                                                                                                                                                                                                                                                                                                                                                                                                                                                                                                                                                                                                                                                                                                                                                                                                                                                                                                                                                                                                                                                                                                                                                                                                                                                                                                                                                                                                                                                                                                                                                                                                                                                                                                                                                                                                                                                                                                                                                                                                                                  related to en 300 141-1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return error component: see en 300 196-1 [6], subclause 11.2.2.1. return result component: see en 300 196-1 [6], subclause 11.2.2.1. served user: the served user is the user who invokes the hold supplementary service. service; telecommunication service: see itu-t recommendation i.112 [9], definition 201. supplementary service: (...\...) [the expected end of this definition was beyond the limit of 200 words] </w:t>
      </w:r>
    </w:p>
    <w:p w:rsidR="00761C1B" w:rsidRDefault="00761C1B" w:rsidP="00761C1B">
      <w:r>
        <w:t>SOURCE: Used in EN 300 141-05 V1.2.4, clause 3.2</w:t>
      </w:r>
    </w:p>
    <w:p w:rsidR="00761C1B" w:rsidRDefault="00761C1B" w:rsidP="00761C1B"/>
    <w:p w:rsidR="00761C1B" w:rsidRDefault="00761C1B" w:rsidP="00761C1B">
      <w:r>
        <w:t xml:space="preserve">                                                                                                                                                                                                                                                                                                                                                                                                                                                                                                                                                                                                                                                                                                                                                                                                                                                                                                                                                                                                                                                                                                                                                                                                                                                                                                                                                                                                                                                                                                                                                                                                                                                                                                                                                                                                                                                                                                                                                                                                                                                                                                                                                                                                                                                                                                                                                                                                                                                                                                                                                                                                                                                                                                                                                                                                                                                                                                                                                                                                                                                                                                                                                                                                                                                                                                                                                                                                                                                                                                                                                                                                                                                                                                                                                                                                                                                                                                                                                                                                                                                                                                                                                                                                                                                                                                                                                                                                                                                                                                                                                                                                                                                                                                                                                                                                                                                                                                                                                                                                                                                                                                                                                                                                                                                                                                                                                                                                                                                                                                                                                                                                                                                                                                                                                                                                                                                                                                                                                                                                                                                                                                                                                                                                                                                                                                                                                                                                                                                                                                                                                                                                                                                                                                                                                                                                                                                                                                                                                                                                                                                                                                                                  related to en 300 141-1 call held auxiliary state: see en 300 196-1 [6], subclause 7.1.2. component: see en 300 196-1 [6], subclause 11.2.2.1. hold requested auxiliary state: see en 300 196-1 [6], subclause 7.1.2.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retrieve requested auxiliary state: see en 300 196-1 [6], subclause 7.1.2. return error component: see en 300 196-1 [6], subclause 11.2.2.1. return result component: see en 300 196-1 [6], subclause 11.2.2.1. served user: the served user is the user who invokes the hold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 [the expected end of this definition was beyond the limit of 200 words] </w:t>
      </w:r>
    </w:p>
    <w:p w:rsidR="00761C1B" w:rsidRDefault="00761C1B" w:rsidP="00761C1B">
      <w:r>
        <w:t>SOURCE: Used in EN 300 141-03 V1.2.4, clause 3.2</w:t>
      </w:r>
    </w:p>
    <w:p w:rsidR="00761C1B" w:rsidRDefault="00761C1B" w:rsidP="00761C1B"/>
    <w:p w:rsidR="00761C1B" w:rsidRDefault="00761C1B" w:rsidP="00761C1B">
      <w:r>
        <w:t xml:space="preserve">                                                                                                                                                                                                                                                                                                                                                                                                                                                                                                                                                                                                                                                                                                                                                                                                                                                                                                                                                                                                                                                                                                                                                                                                                                                                                                                                                                                                                                                                                                                                                                                                                                                                                                                                                                                                                                                                                                                                                                                                                                                                                                                                                                                                                                                                                                                                                                                                                                                                                                                                                                                                                                                                                                                                                                                                                                                                                                                                                                                                                                                                                                                                                                                                                                                                                                                                                                                                                                                                                                                                                                                                                                                                                                                                                                                                                                                                                                                                                                                                                                                                                                                                                                                                                                                                                                                                                                                                                                                                                                                                                                                                                                                                                                                                                                                                                                                                                                                                                                                                                                                                                                                                                                                                                                                                                                                                                                                                                                                                                                                                                                                                                                                                                                                                                                                                                                                                                                                                                                                                                                                                                                                                                                                                                                                                                                                                                                                                                                                                                                                                                                                                                                                                                                                                                                                                                                                                                                                                                                                                                                                                                                                                  related to en 300 185-1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remote user: a user which is involved in an instance of the conf supplementary service but who has no control over it. return error component: see en 300 196-1 [6], subclause 11.2.2.1. return result component: see en 300 196-1 [6], subclause 11.2.2.1. served user: the user (...\...) [the expected end of this definition was beyond the limit of 200 words] </w:t>
      </w:r>
    </w:p>
    <w:p w:rsidR="00761C1B" w:rsidRDefault="00761C1B" w:rsidP="00761C1B">
      <w:r>
        <w:t>SOURCE: Used in EN 300 185-05 V1.2.4, clause 3.2</w:t>
      </w:r>
    </w:p>
    <w:p w:rsidR="00761C1B" w:rsidRDefault="00761C1B" w:rsidP="00761C1B"/>
    <w:p w:rsidR="00761C1B" w:rsidRDefault="00761C1B" w:rsidP="00761C1B">
      <w:r>
        <w:t xml:space="preserve">                                                                                                                                                                                                                                                                                                                                                                                                                                                                                                                                                                                                                                                                                                                                                                                                                                                                                                                                                                                                                                                                                                                                                                                                                                                                                                                                                                                                                                                                                                                                                                                                                                                                                                                                                                                                                                                                                                                                                                                                                                                                                                                                                                                                                                                                                                                                                                                                                                                                                                                                                                                                                                                                                                                                                                                                                                                                                                                                                                                                                                                                                                                                                                                                                                                                                                                                                                                                                                                                                                                                                                                                                                                                                                                                                                                                                                                                                                                                                                                                                                                                                                                                                                                                                                                                                                                                                                                                                                                                                                                                                                                                                                                                                                                                                                                                                                                                                                                                                                                                                                                                                                                                                                                                                                                                                                                                                                                                                                                                                                                                                                                                                                                                                                                                                                                                                                                                                                                                                                                                                                                                                                                                                                                                                                                                                                                                                                                                                                                                                                                                                                                                                                                                                                                                                                                                                                                                                                                                                                                                                                                                                                                                  related to en 300 185-1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remote user: a user which is involved in an instance of the conf supplementary service but who has no control over it. return error component: see en 300 196-1 [6], subclause 11.2.2.1. return result component: see en 300 196-1 [6], subclause 11.2.2.1. served user: the user who invokes the conf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 [the expected end of this definition was beyond the limit of 200 words] </w:t>
      </w:r>
    </w:p>
    <w:p w:rsidR="00761C1B" w:rsidRDefault="00761C1B" w:rsidP="00761C1B">
      <w:r>
        <w:t>SOURCE: Used in EN 300 185-03 V1.2.4, clause 3.2</w:t>
      </w:r>
    </w:p>
    <w:p w:rsidR="00761C1B" w:rsidRDefault="00761C1B" w:rsidP="00761C1B"/>
    <w:p w:rsidR="00761C1B" w:rsidRDefault="00761C1B" w:rsidP="00761C1B">
      <w:r>
        <w:t xml:space="preserve">                                                                                                                                                                                                                                                                                                                                                                                                                                                                                                                                                                                                                                                                                                                                                                                                                                                                                                                                                                                                                                                                                                                                                                                                                                                                                                                                                                                                                                                                                                                                                                                                                                                                                                                                                                                                                                                                                                                                                                                                                                                                                                                                                                                                                                                                                                                                                                                                                                                                                                                                                                                                                                                                                                                                                                                                                                                                                                                                                                                                                                                                                                                                                                                                                                                                                                                                                                                                                                                                                                                                                                                                                                                                                                                                                                                                                                                                                                                                                                                                                                                                                                                                                                                                                                                                                                                                                                                                                                                                                                                                                                                                                                                                                                                                                                                                                                                                                                                                                                                                                                                                                                                                                                                                                                                                                                                                                                                                                                                                                                                                                                                                                                                                                                                                                                                                                                                                                                                                                                                                                                                                                                                                                                                                                                                                                                                                                                                                                                                                                                                                                                                                                                                                                                                                                                                                                                                                                                                                                                                                                                                                                                                                  related to en 300 188-1 3pty active state: an occurrence of the 3pty supplementary service exists. 3pty await hold state: a hold function should be initiated by the user prior to ending of the 3pty supplementary service. 3pty await hold and retrieve state: a hold function and a retrieve function should be initiated by the user prior to ending of the 3pty supplementary service. 3pty await retrieve state: a retrieve function should be initiated by the user prior to ending of the 3pty supplementary service. 3pty idle state: an occurrence of the 3pty supplementary service has not been requested.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invoke component: see en 300 196-1 [6], subclause 11.2.2.1. isdn number: a number conforming to the numbering and structure specified in ccitt recommendation e.164 [10]. network: the dss1 protocol entity at the network side of the user-network interface where a t reference point or coincident s and t reference point applies. (...\...) [the expected end of this definition was beyond the limit of 200 words] </w:t>
      </w:r>
    </w:p>
    <w:p w:rsidR="00761C1B" w:rsidRDefault="00761C1B" w:rsidP="00761C1B">
      <w:r>
        <w:t>SOURCE: Used in EN 300 188-05 V1.2.4, clause 3.2</w:t>
      </w:r>
    </w:p>
    <w:p w:rsidR="00761C1B" w:rsidRDefault="00761C1B" w:rsidP="00761C1B"/>
    <w:p w:rsidR="00761C1B" w:rsidRDefault="00761C1B" w:rsidP="00761C1B">
      <w:r>
        <w:t xml:space="preserve">                                                                                                                                                                                                                                                                                                                                                                                                                                                                                                                                                                                                                                                                                                                                                                                                                                                                                                                                                                                                                                                                                                                                                                                                                                                                                                                                                                                                                                                                                                                                                                                                                                                                                                                                                                                                                                                                                                                                                                                                                                                                                                                                                                                                                                                                                                                                                                                                                                                                                                                                                                                                                                                                                                                                                                                                                                                                                                                                                                                                                                                                                                                                                                                                                                                                                                                                                                                                                                                                                                                                                                                                                                                                                                                                                                                                                                                                                                                                                                                                                                                                                                                                                                                                                                                                                                                                                                                                                                                                                                                                                                                                                                                                                                                                                                                                                                                                                                                                                                                                                                                                                                                                                                                                                                                                                                                                                                                                                                                                                                                                                                                                                                                                                                                                                                                                                                                                                                                                                                                                                                                                                                                                                                                                                                                                                                                                                                                                                                                                                                                                                                                                                                                                                                                                                                                                                                                                                                                                                                                                                                                                                                                                  related to en 300 188-1 3pty active: an occurrence of the 3pty supplementary service exists; 3pty idle: an occurrence of the 3pty supplementary service has not been requested; begin3pty request: the 3pty supplementary service has been requested by the served user; call held auxiliary state: see en 300 196-1 [6], subclause 7.1.2. call reference (cr): see en 300 403-1 [8], subclause 4.3. component: see en 300 196-1 [6], subclause 11.2.2.1. end3pty request: the served user wants to have a private conversation with one of the remote users.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remote user: the two other users to the served user who are involved in the two calls that are joined together in a three-way conversation. return error component: see en 300 196-1 [6], subclause 11.2.2.1. return result component: see en 300 196-1 [6], subclause 11.2.2.1. served user: the served user is the user who invokes the 3pty supplementary service. service; telecommunication service: see itu-t recommendation i.112 (...\...) [the expected end of this definition was beyond the limit of 200 words] </w:t>
      </w:r>
    </w:p>
    <w:p w:rsidR="00761C1B" w:rsidRDefault="00761C1B" w:rsidP="00761C1B">
      <w:r>
        <w:t>SOURCE: Used in EN 300 188-03 V1.2.4, clause 3.2</w:t>
      </w:r>
    </w:p>
    <w:p w:rsidR="00761C1B" w:rsidRDefault="00761C1B" w:rsidP="00761C1B"/>
    <w:p w:rsidR="00761C1B" w:rsidRDefault="00761C1B" w:rsidP="00761C1B">
      <w:r>
        <w:t xml:space="preserve">                                                                                                                                                                                                                                                                                                                                                                                                                                                                                                                                                                                                                                                                                                                                                                                                                                                                                                                                                                                                                                                                                                                                                                                                                                                                                                                                                                                                                                                                                                                                                                                                                                                                                                                                                                                                                                                                                                                                                                                                                                                                                                                                                                                                                                                                                                                                                                                                                                                                                                                                                                                                                                                                                                                                                                                                                                                                                                                                                                                                                                                                                                                                                                                                                                                                                                                                                                                                                                                                                                                                                                                                                                                                                                                                                                                                                                                                                                                                                                                                                                                                                                                                                                                                                                                                                                                                                                                                                                                                                                                                                                                                                                                                                                                                                                                                                                                                                                                                                                                                                                                                                                                                                                                                                                                                                                                                                                                                                                                                                                                                                                                                                                                                                                                                                                                                                                                                                                                                                                                                                                                                                                                                                                                                                                                                                                                                                                                                                                                                                                                                                                                                                                                                                                                                                                                                                                                                                                                                                                                                                                                                                                                                  related to en 300 195-1 call held auxiliary state: see en 300 196-1 [5], subclause 7.1.2. call reference: see en 300 403-1 [1], subclause 4.3. component: see en 300 196-1 [5], subclause 11.2.2.1. idle auxiliary state: see en 300 196-1 [5], subclause 7.1.2. integrated services digital network (isdn): see itu-t recommendation i.112 [12], definition 308. isdn number: number conforming to the numbering and structure specified in ccitt recommendation e.164 [11]. invoke component: see en 300 196-1 [5], subclause 11.2.2.1. network: dss1 protocol entity at the network side of the user-network interface where a t reference point or coincident s and t reference point applies. network (s/t): dss1 protocol entity at the network side of the user-network interface where a coincident s and t reference point applies. network (t): dss1 protocol entity at the network side of the user-network interface where a t reference point applies (network connected to private isdn). return error component: see en 300 196-1 [5], subclause 11.2.2.1. return result component: see en 300 196-1 [5], subclause 11.2.2.1. served user: served user is the user who invokes the supplementary service. service; telecommunication service: see itu-t recommendation i.112 [12], definition 201. supplementary service: see itu-t recommendation i.210 [13], subclause (...\...) [the expected end of this definition was beyond the limit of 200 words] </w:t>
      </w:r>
    </w:p>
    <w:p w:rsidR="00761C1B" w:rsidRDefault="00761C1B" w:rsidP="00761C1B">
      <w:r>
        <w:t>SOURCE: Used in EN 300 195-05 V1.3.3, clause 3.2</w:t>
      </w:r>
    </w:p>
    <w:p w:rsidR="00761C1B" w:rsidRDefault="00761C1B" w:rsidP="00761C1B"/>
    <w:p w:rsidR="00761C1B" w:rsidRDefault="00761C1B" w:rsidP="00761C1B">
      <w:r>
        <w:t xml:space="preserve">                                                                                                                                                                                                                                                                                                                                                                                                                                                                                                                                                                                                                                                                                                                                                                                                                                                                                                                                                                                                                                                                                                                                                                                                                                                                                                                                                                                                                                                                                                                                                                                                                                                                                                                                                                                                                                                                                                                                                                                                                                                                                                                                                                                                                                                                                                                                                                                                                                                                                                                                                                                                                                                                                                                                                                                                                                                                                                                                                                                                                                                                                                                                                                                                                                                                                                                                                                                                                                                                                                                                                                                                                                                                                                                                                                                                                                                                                                                                                                                                                                                                                                                                                                                                                                                                                                                                                                                                                                                                                                                                                                                                                                                                                                                                                                                                                                                                                                                                                                                                                                                                                                                                                                                                                                                                                                                                                                                                                                                                                                                                                                                                                                                                                                                                                                                                                                                                                                                                                                                                                                                                                                                                                                                                                                                                                                                                                                                                                                                                                                                                                                                                                                                                                                                                                                                                                                                                                                                                                                                                                                                                                                                                  related to en 300 196-1 bearer-related transport mechanism: procedure tied to the procedures for basic call control and tied to a connection in progress, active or in the clearing phase note 1: the call reference used by the basic call control procedure is adopted by the bearer-related service invocations to correlate with the appropriate basic call control transaction. bearer-independent transport mechanism: procedure independent of the procedures for basic call control and not correlated to a connection connection-oriented transport mechanism: mechanism requiring the establishment of a data link and a transport association between the service requesting entity and the service provider note 2: it provides a facility to access common information element category operations where success and/or failure reporting is required. it provides a call reference within the transport association as a means to associate uniquely among the related transport messages. connectionless transport mechanism: mechanism where no transport association exists but a single transport message transfer is provided using the dummy call reference call held auxiliary state: see en 300 196-1 [1], clause 7.1.2. call reference: see en 300 403-1 [6], clause 4.3. called user: user at the destination side of the call calling user: user at the origination side of (...\...) [the expected end of this definition was beyond the limit of 200 words] </w:t>
      </w:r>
    </w:p>
    <w:p w:rsidR="00761C1B" w:rsidRDefault="00761C1B" w:rsidP="00761C1B">
      <w:r>
        <w:t>SOURCE: Used in EN 300 196-05 V1.2.1, clause 3.2</w:t>
      </w:r>
    </w:p>
    <w:p w:rsidR="00761C1B" w:rsidRDefault="00761C1B" w:rsidP="00761C1B"/>
    <w:p w:rsidR="00761C1B" w:rsidRDefault="00761C1B" w:rsidP="00761C1B">
      <w:r>
        <w:t xml:space="preserve">                                                                                                                                                                                                                                                                                                                                                                                                                                                                                                                                                                                                                                                                                                                                                                                                                                                                                                                                                                                                                                                                                                                                                                                                                                                                                                                                                                                                                                                                                                                                                                                                                                                                                                                                                                                                                                                                                                                                                                                                                                                                                                                                                                                                                                                                                                                                                                                                                                                                                                                                                                                                                                                                                                                                                                                                                                                                                                                                                                                                                                                                                                                                                                                                                                                                                                                                                                                                                                                                                                                                                                                                                                                                                                                                                                                                                                                                                                                                                                                                                                                                                                                                                                                                                                                                                                                                                                                                                                                                                                                                                                                                                                                                                                                                                                                                                                                                                                                                                                                                                                                                                                                                                                                                                                                                                                                                                                                                                                                                                                                                                                                                                                                                                                                                                                                                                                                                                                                                                                                                                                                                                                                                                                                                                                                                                                                                                                                                                                                                                                                                                                                                                                                                                                                                                                                                                                                                                                                                                                                                                                                                                                                                  related to en 300 196-1 bearer-related transport mechanism: procedure tied to the procedures for basic call control and tied to a connection in progress, active or in the clearing phase note: the call reference used by the basic call control procedure is adopted by the bearer-related service invocations to correlate with the appropriate basic call control transaction. bearer-independent transport mechanism: procedure independent of the procedures for basic call control and not correlated to a connection connection-oriented transport mechanism: mechanism requiring the establishment of a data link and a transport association between the service requesting entity and the service provider note: it provides a facility to access common information element category operations where success and/or failure reporting is required. it provides a call reference within the transport association as a means to associate uniquely among the related transport messages. connectionless transport mechanism: mechanism where no transport association exists but a single transport message transfer is provided using the dummy call reference call held auxiliary state: see en 300 196-1 [1], clause 7.1.2. call reference: see en 300 403-1 [9], clause 4.3. called user: user at the origination side of the call calling user: user at the destination side of the call (...\...) [the expected end of this definition was beyond the limit of 200 words] </w:t>
      </w:r>
    </w:p>
    <w:p w:rsidR="00761C1B" w:rsidRDefault="00761C1B" w:rsidP="00761C1B">
      <w:r>
        <w:t>SOURCE: Used in EN 300 196-03 V1.2.1, clause 3.2</w:t>
      </w:r>
    </w:p>
    <w:p w:rsidR="00761C1B" w:rsidRDefault="00761C1B" w:rsidP="00761C1B"/>
    <w:p w:rsidR="00761C1B" w:rsidRDefault="00761C1B" w:rsidP="00761C1B">
      <w:r>
        <w:t xml:space="preserve">                                                                                                                                                                                                                                                                                                                                                                                                                                                                                                                                                                                                                                                                                                                                                                                                                                                                                                                                                                                                                                                                                                                                                                                                                                                                                                                                                                                                                                                                                                                                                                                                                                                                                                                                                                                                                                                                                                                                                                                                                                                                                                                                                                                                                                                                                                                                                                                                                                                                                                                                                                                                                                                                                                                                                                                                                                                                                                                                                                                                                                                                                                                                                                                                                                                                                                                                                                                                                                                                                                                                                                                                                                                                                                                                                                                                                                                                                                                                                                                                                                                                                                                                                                                                                                                                                                                                                                                                                                                                                                                                                                                                                                                                                                                                                                                                                                                                                                                                                                                                                                                                                                                                                                                                                                                                                                                                                                                                                                                                                                                                                                                                                                                                                                                                                                                                                                                                                                                                                                                                                                                                                                                                                                                                                                                                                                                                                                                                                                                                                                                                                                                                                                                                                                                                                                                                                                                                                                                                                                                                                                                                                                                                  related to en 300 210-1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return error component: see en 300 196-1 [6], subclause 11.2.2.1. return result component: see en 300 196-1 [6], subclause 11.2.2.1. served user: the served user is the user who invokes the fph supplementary service. service; telecommunication service: see itu-t recommendation i.112 [9], definition 201. supplementary service: (...\...) [the expected end of this definition was beyond the limit of 200 words] </w:t>
      </w:r>
    </w:p>
    <w:p w:rsidR="00761C1B" w:rsidRDefault="00761C1B" w:rsidP="00761C1B">
      <w:r>
        <w:t>SOURCE: Used in EN 300 210-05 V1.2.4, clause 3.2</w:t>
      </w:r>
    </w:p>
    <w:p w:rsidR="00761C1B" w:rsidRDefault="00761C1B" w:rsidP="00761C1B"/>
    <w:p w:rsidR="00761C1B" w:rsidRDefault="00761C1B" w:rsidP="00761C1B">
      <w:r>
        <w:t xml:space="preserve">                                                                                                                                                                                                                                                                                                                                                                                                                                                                                                                                                                                                                                                                                                                                                                                                                                                                                                                                                                                                                                                                                                                                                                                                                                                                                                                                                                                                                                                                                                                                                                                                                                                                                                                                                                                                                                                                                                                                                                                                                                                                                                                                                                                                                                                                                                                                                                                                                                                                                                                                                                                                                                                                                                                                                                                                                                                                                                                                                                                                                                                                                                                                                                                                                                                                                                                                                                                                                                                                                                                                                                                                                                                                                                                                                                                                                                                                                                                                                                                                                                                                                                                                                                                                                                                                                                                                                                                                                                                                                                                                                                                                                                                                                                                                                                                                                                                                                                                                                                                                                                                                                                                                                                                                                                                                                                                                                                                                                                                                                                                                                                                                                                                                                                                                                                                                                                                                                                                                                                                                                                                                                                                                                                                                                                                                                                                                                                                                                                                                                                                                                                                                                                                                                                                                                                                                                                                                                                                                                                                                                                                                                                                                  related to en 300 210-1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served user: the served user is the user who invokes the fph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entity at the user side of the user-network interface where a t reference (...\...) [the expected end of this definition was beyond the limit of 200 words] </w:t>
      </w:r>
    </w:p>
    <w:p w:rsidR="00761C1B" w:rsidRDefault="00761C1B" w:rsidP="00761C1B">
      <w:r>
        <w:t>SOURCE: Used in EN 300 210-03 V1.2.4, clause 3.2</w:t>
      </w:r>
    </w:p>
    <w:p w:rsidR="00761C1B" w:rsidRDefault="00761C1B" w:rsidP="00761C1B"/>
    <w:p w:rsidR="00761C1B" w:rsidRDefault="00761C1B" w:rsidP="00761C1B">
      <w:r>
        <w:t xml:space="preserve">                                                                                                                                                                                                                                                                                                                                                                                                                                                                                                                                                                                                                                                                                                                                                                                                                                                                                                                                                                                                                                                                                                                                                                                                                                                                                                                                                                                                                                                                                                                                                                                                                                                                                                                                                                                                                                                                                                                                                                                                                                                                                                                                                                                                                                                                                                                                                                                                                                                                                                                                                                                                                                                                                                                                                                                                                                                                                                                                                                                                                                                                                                                                                                                                                                                                                                                                                                                                                                                                                                                                                                                                                                                                                                                                                                                                                                                                                                                                                                                                                                                                                                                                                                                                                                                                                                                                                                                                                                                                                                                                                                                                                                                                                                                                                                                                                                                                                                                                                                                                                                                                                                                                                                                                                                                                                                                                                                                                                                                                                                                                                                                                                                                                                                                                                                                                                                                                                                                                                                                                                                                                                                                                                                                                                                                                                                                                                                                                                                                                                                                                                                                                                                                                                                                                                                                                                                                                                                                                                                                                                                                                                                                                  related to en 300 286-1 call reference: see en 300 403-1 [8], subclause 4.3. called user: the user at the destination side of the call. calling user: the user at the origination side of the call. component: see en 300 196-1 [6], subclause 11.2.2.1.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served user: the served user is the user who invokes the uus supplementary service. the served user is the calling user except for service 3 where the called user, as a network option can invoke the service 3 in the active call state.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 [the expected end of this definition was beyond the limit of 200 words] </w:t>
      </w:r>
    </w:p>
    <w:p w:rsidR="00761C1B" w:rsidRDefault="00761C1B" w:rsidP="00761C1B">
      <w:r>
        <w:t>SOURCE: Used in EN 300 286-03 V1.2.4, clause 3.2</w:t>
      </w:r>
    </w:p>
    <w:p w:rsidR="00761C1B" w:rsidRDefault="00761C1B" w:rsidP="00761C1B"/>
    <w:p w:rsidR="00761C1B" w:rsidRDefault="00761C1B" w:rsidP="00761C1B">
      <w:r>
        <w:t xml:space="preserve">                                                                                                                                                                                                                                                                                                                                                                                                                                                                                                                                                                                                                                                                                                                                                                                                                                                                                                                                                                                                                                                                                                                                                                                                                                                                                                                                                                                                                                                                                                                                                                                                                                                                                                                                                                                                                                                                                                                                                                                                                                                                                                                                                                                                                                                                                                                                                                                                                                                                                                                                                                                                                                                                                                                                                                                                                                                                                                                                                                                                                                                                                                                                                                                                                                                                                                                                                                                                                                                                                                                                                                                                                                                                                                                                                                                                                                                                                                                                                                                                                                                                                                                                                                                                                                                                                                                                                                                                                                                                                                                                                                                                                                                                                                                                                                                                                                                                                                                                                                                                                                                                                                                                                                                                                                                                                                                                                                                                                                                                                                                                                                                                                                                                                                                                                                                                                                                                                                                                                                                                                                                                                                                                                                                                                                                                                                                                                                                                                                                                                                                                                                                                                                                                                                                                                                                                                                                                                                                                                                                                                                                                                                                                  related to en 300 745-1 component: see en 300 196-1 [6], subclause 11.2.2.1. dummy call reference: see en 300 403-1 [8], subclause 4.3.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service; telecommunication service: see itu-t recommendation i.112 [9], definition 201. supplementary service: see itu-t recommendation i.210 [11], subclause 2.4. s/t: the dss1 protocol entity at the user side of the user-network interface where a coincident s and t reference point applies. t: the dss1 protocol entity at the user side of the user-network interface where a t reference point applies (user is a private isdn). receiving user: the user that receives the message waiting indication. controlling user: the user that activates and deactivates the message waiting indication. 4 abbreviations for the purposes of the present document, the following abbreviations apply: atm abstract test method ats abstract test suite isdn integrated services digital network iut implementation under test mwi message waiting (...\...) [the expected end of this definition was beyond the limit of 200 words] </w:t>
      </w:r>
    </w:p>
    <w:p w:rsidR="00761C1B" w:rsidRDefault="00761C1B" w:rsidP="00761C1B">
      <w:r>
        <w:t>SOURCE: Used in EN 300 745-03 V1.2.4, clause 3.2</w:t>
      </w:r>
    </w:p>
    <w:p w:rsidR="00761C1B" w:rsidRDefault="00761C1B" w:rsidP="00761C1B"/>
    <w:p w:rsidR="00761C1B" w:rsidRDefault="00761C1B" w:rsidP="00761C1B">
      <w:r>
        <w:t xml:space="preserve">                                                                                                                                                                                                                                                                                                                                                                                                                                                                                                                                                                                                                                                                                                                                                                                                                                                                                                                                                                                                                                                                                                                                                                                                                                                                                                                                                                                                                                                                                                                                                                                                                                                                                                                                                                                                                                                                                                                                                                                                                                                                                                                                                                                                                                                                                                                                                                                                                                                                                                                                                                                                                                                                                                                                                                                                                                                                                                                                                                                                                                                                                                                                                                                                                                                                                                                                                                                                                                                                                                                                                                                                                                                                                                                                                                                                                                                                                                                                                                                                                                                                                                                                                                                                                                                                                                                                                                                                                                                                                                                                                                                                                                                                                                                                                                                                                                                                                                                                                                                                                                                                                                                                                                                                                                                                                                                                                                                                                                                                                                                                                                                                                                                                                                                                                                                                                                                                                                                                                                                                                                                                                                                                                                                                                                                                                                                                                                                                                                                                                                                                                                                                                                                                                                                                                                                                                                                                                                                                                                                                                                                                                                                                  related to en 300 745-1 component: see en 300 196-1 [6], subclause 11.2.2.1. dummy call reference: see en 300 403-1 [8], subclause 4.3.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service; telecommunication service: see itu-t recommendation i.112 [9], definition 201. supplementary service: see itu-t recommendation i.210 [11], subclause 2.4. s/t: the dss1 protocol entity at the user side of the user-network interface where a coincident s and t reference point applies. t: the dss1 protocol entity at the user side of the user-network interface where a t reference point applies (user is a private isdn). receiving user: the user that receives the message waiting indication. controlling user: the user that activates and deactivates the message waiting indication. 4 abbreviations for the purposes of the present document, the following abbreviations apply: ats abstract test suite isdn integrated services digital network iut implementation under test mwi message waiting indication pics protocol implementation (...\...) [the expected end of this definition was beyond the limit of 200 words] </w:t>
      </w:r>
    </w:p>
    <w:p w:rsidR="00761C1B" w:rsidRDefault="00761C1B" w:rsidP="00761C1B">
      <w:r>
        <w:t>SOURCE: Used in EN 300 745-05 V1.2.4, clause 3.2</w:t>
      </w:r>
    </w:p>
    <w:p w:rsidR="00761C1B" w:rsidRDefault="00761C1B" w:rsidP="00761C1B"/>
    <w:p w:rsidR="00761C1B" w:rsidRDefault="00761C1B" w:rsidP="00761C1B">
      <w:r>
        <w:t xml:space="preserve">                                                                                                                                                                                                                                                                                                                                                                                                                                                                                                                                                                                                                                                                                                                                                                                                                                                                                                                                                                                                                                                                                                                                                                                                                                                                                                                                                                                                                                                                                                                                                                                                                                                                                                                                                                                                                                                                                                                                                                                                                                                                                                                                                                                                                                                                                                                                                                                                                                                                                                                                                                                                                                                                                                                                                                                                                                                                                                                                                                                                                                                                                                                                                                                                                                                                                                                                                                                                                                                                                                                                                                                                                                                                                                                                                                                                                                                                                                                                                                                                                                                                                                                                                                                                                                                                                                                                                                                                                                                                                                                                                                                                                                                                                                                                                                                                                                                                                                                                                                                                                                                                                                                                                                                                                                                                                                                                                                                                                                                                                                                                                                                                                                                                                                                                                                                                                                                                                                                                                                                                                                                                                                                                                                                                                                                                                                                                                                                                                                                                                                                                                                                                                                                                                                                                                                                                                                                                                                                                                                                                                                                                                                                                  relationship diagram figure 11: entity relationship diagram (superclasses not shown) </w:t>
      </w:r>
    </w:p>
    <w:p w:rsidR="00761C1B" w:rsidRDefault="00761C1B" w:rsidP="00761C1B">
      <w:r>
        <w:t>SOURCE: Used in EN 300 820-01 V1.2.1, clause 8.3</w:t>
      </w:r>
    </w:p>
    <w:p w:rsidR="00761C1B" w:rsidRDefault="00761C1B" w:rsidP="00761C1B"/>
    <w:p w:rsidR="00761C1B" w:rsidRDefault="00761C1B" w:rsidP="00761C1B">
      <w:r>
        <w:t xml:space="preserve">                                                                                                                                                                                                                                                                                                                                                                                                                                                                                                                                                                                                                                                                                                                                                                                                                                                                                                                                                                                                                                                                                                                                                                                                                                                                                                                                                                                                                                                                                                                                                                                                                                                                                                                                                                                                                                                                                                                                                                                                                                                                                                                                                                                                                                                                                                                                                                                                                                                                                                                                                                                                                                                                                                                                                                                                                                                                                                                                                                                                                                                                                                                                                                                                                                                                                                                                                                                                                                                                                                                                                                                                                                                                                                                                                                                                                                                                                                                                                                                                                                                                                                                                                                                                                                                                                                                                                                                                                                                                                                                                                                                                                                                                                                                                                                                                                                                                                                                                                                                                                                                                                                                                                                                                                                                                                                                                                                                                                                                                                                                                                                                                                                                                                                                                                                                                                                                                                                                                                                                                                                                                                                                                                                                                                                                                                                                                                                                                                                                                                                                                                                                                                                                                                                                                                                                                                                                                                                                                                                                                                                                                                                                                  relationship diagrams figure 1 shows the relationships of the object classes defining an isdn/pstn customer configuration. the service fragment indicated in figure 1 is detailed in figure 2 of en 300 291-1 [2]. object classes defined in the present document are indicated in the entity relationship diagrams by bold letters. the relationships of object classes defined in other documents are only shown as far as needed. figure 1: multi line customer configuration </w:t>
      </w:r>
    </w:p>
    <w:p w:rsidR="00761C1B" w:rsidRDefault="00761C1B" w:rsidP="00761C1B">
      <w:r>
        <w:t>SOURCE: Used in EN 300 291-02 V1.1.1, clause 5.1</w:t>
      </w:r>
    </w:p>
    <w:p w:rsidR="00761C1B" w:rsidRDefault="00761C1B" w:rsidP="00761C1B"/>
    <w:p w:rsidR="00761C1B" w:rsidRDefault="00761C1B" w:rsidP="00761C1B">
      <w:r>
        <w:t xml:space="preserve">                                                                                                                                                                                                                                                                                                                                                                                                                                                                                                                                                                                                                                                                                                                                                                                                                                                                                                                                                                                                                                                                                                                                                                                                                                                                                                                                                                                                                                                                                                                                                                                                                                                                                                                                                                                                                                                                                                                                                                                                                                                                                                                                                                                                                                                                                                                                                                                                                                                                                                                                                                                                                                                                                                                                                                                                                                                                                                                                                                                                                                                                                                                                                                                                                                                                                                                                                                                                                                                                                                                                                                                                                                                                                                                                                                                                                                                                                                                                                                                                                                                                                                                                                                                                                                                                                                                                                                                                                                                                                                                                                                                                                                                                                                                                                                                                                                                                                                                                                                                                                                                                                                                                                                                                                                                                                                                                                                                                                                                                                                                                                                                                                                                                                                                                                                                                                                                                                                                                                                                                                                                                                                                                                                                                                                                                                                                                                                                                                                                                                                                                                                                                                                                                                                                                                                                                                                                                                                                                                                                                                                                                                                                                  The repetition period (tr) is the time between the 90 % (0,9 pn) power points of two successive transmissions, (figure 12). figure 12: transmission timing </w:t>
      </w:r>
    </w:p>
    <w:p w:rsidR="00761C1B" w:rsidRDefault="00761C1B" w:rsidP="00761C1B">
      <w:r>
        <w:t>SOURCE: Used in EN 300 066 V1.3.1, clause 8.2.1</w:t>
      </w:r>
    </w:p>
    <w:p w:rsidR="00761C1B" w:rsidRDefault="00761C1B" w:rsidP="00761C1B"/>
    <w:p w:rsidR="00761C1B" w:rsidRDefault="00761C1B" w:rsidP="00761C1B">
      <w:r>
        <w:t xml:space="preserve">                                                                                                                                                                                                                                                                                                                                                                                                                                                                                                                                                                                                                                                                                                                                                                                                                                                                                                                                                                                                                                                                                                                                                                                                                                                                                                                                                                                                                                                                                                                                                                                                                                                                                                                                                                                                                                                                                                                                                                                                                                                                                                                                                                                                                                                                                                                                                                                                                                                                                                                                                                                                                                                                                                                                                                                                                                                                                                                                                                                                                                                                                                                                                                                                                                                                                                                                                                                                                                                                                                                                                                                                                                                                                                                                                                                                                                                                                                                                                                                                                                                                                                                                                                                                                                                                                                                                                                                                                                                                                                                                                                                                                                                                                                                                                                                                                                                                                                                                                                                                                                                                                                                                                                                                                                                                                                                                                                                                                                                                                                                                                                                                                                                                                                                                                                                                                                                                                                                                                                                                                                                                                                                                                                                                                                                                                                                                                                                                                                                                                                                                                                                                                                                                                                                                                                                                                                                                                                                                                                                                                                                                                                                              The reply carrier delay tc is the time which elapses between the instant when a transmission falls below pmean -20 db and the instant when the carrier of a replying device reaches pmean -3 db. this measurement is applicable only to multi transmitter, channel access. </w:t>
      </w:r>
    </w:p>
    <w:p w:rsidR="00761C1B" w:rsidRDefault="00761C1B" w:rsidP="00761C1B">
      <w:r>
        <w:t>SOURCE: Used in EN 301 391 V1.1.1, clause 7.2.1</w:t>
      </w:r>
    </w:p>
    <w:p w:rsidR="00761C1B" w:rsidRDefault="00761C1B" w:rsidP="00761C1B"/>
    <w:p w:rsidR="00761C1B" w:rsidRDefault="00761C1B" w:rsidP="00761C1B">
      <w:r>
        <w:t xml:space="preserve">                                                                                                                                                                                                                                                                                                                                                                                                                                                                                                                                                                                                                                                                                                                                                                                                                                                                                                                                                                                                                                                                                                                                                                                                                                                                                                                                                                                                                                                                                                                                                                                                                                                                                                                                                                                                                                                                                                                                                                                                                                                                                                                                                                                                                                                                                                                                                                                                                                                                                                                                                                                                                                                                                                                                                                                                                                                                                                                                                                                                                                                                                                                                                                                                                                                                                                                                                                                                                                                                                                                                                                                                                                                                                                                                                                                                                                                                                                                                                                                                                                                                                                                                                                                                                                                                                                                                                                                                                                                                                                                                                                                                                                                                                                                                                                                                                                                                                                                                                                                                                                                                                                                                                                                                                                                                                                                                                                                                                                                                                                                                                                                                                                                                                                                                                                                                                                                                                                                                                                                                                                                                                                                                                                                                                                                                                                                                                                                                                                                                                                                                                                                                                                                                                                                                                                                                                                                                                                                                                                                                                                                                                                                              representation of parameters in constraints in order to reduce the complexity of constraint definitions, some packed parameters have been introduced. these parameters are all of type octet string. they represent the concatenation of several individual fields under a unique name. in the ttcn constraints, the value assigned to such parameters may either appear explicitly, (e.g. as a hexadecimal value), or it may be represented symbolically, in the form of a pixit parameter name. there are two classes of packed parameters: one class comprises 5 packed parameters which are specific to the bbcc protocol and whose content is derived from the vb5.2 interface specification itself. under normal circumstances, the parameters msgcompatind and iecompatind, are always assigned the value '80'h while parameter transidlength is always assigned the value '03'h. the last two, usrportconnidieoctet5 and srvcportconnidieoctet5 can be assigned a small number of distinct values, depending on the level of the identifier (complete port, vpci only, vpci/vci combination). the second class contains 7 packed parameters whose name is of type "xxx_contents". these parameters are used in information elements defined in detail in other standards, such as itu-t recommendations. these packed parameters are used to hold the entire content of the specific part of (...\...) [the expected end of this definition was beyond the limit of 200 words] </w:t>
      </w:r>
    </w:p>
    <w:p w:rsidR="00761C1B" w:rsidRDefault="00761C1B" w:rsidP="00761C1B">
      <w:r>
        <w:t>SOURCE: Used in EN 301 217-04 V1.1.1, clause 5.1.3</w:t>
      </w:r>
    </w:p>
    <w:p w:rsidR="00761C1B" w:rsidRDefault="00761C1B" w:rsidP="00761C1B"/>
    <w:p w:rsidR="00761C1B" w:rsidRDefault="00761C1B" w:rsidP="00761C1B">
      <w:r>
        <w:t xml:space="preserve">                                                                                                                                                                                                                                                                                                                                                                                                                                                                                                                                                                                                                                                                                                                                                                                                                                                                                                                                                                                                                                                                                                                                                                                                                                                                                                                                                                                                                                                                                                                                                                                                                                                                                                                                                                                                                                                                                                                                                                                                                                                                                                                                                                                                                                                                                                                                                                                                                                                                                                                                                                                                                                                                                                                                                                                                                                                                                                                                                                                                                                                                                                                                                                                                                                                                                                                                                                                                                                                                                                                                                                                                                                                                                                                                                                                                                                                                                                                                                                                                                                                                                                                                                                                                                                                                                                                                                                                                                                                                                                                                                                                                                                                                                                                                                                                                                                                                                                                                                                                                                                                                                                                                                                                                                                                                                                                                                                                                                                                                                                                                                                                                                                                                                                                                                                                                                                                                                                                                                                                                                                                                                                                                                                                                                                                                                                                                                                                                                                                                                                                                                                                                                                                                                                                                                                                                                                                                                                                                                                                                                                                                                                                                  request interrogate request shall be sent either from authorized user or from affected user to the ss-bic controlling entity over tnss-sap to interrogate a ss-bic definition. the primitive shall contain parameters listed in table 8. table 8: parameters for the primitive interrogate request parameter request affected user identity m, see note note: may be repeatable. 4.3.10 interrogate indication interrogate indication shall be offered to either authorized user or to affected user (called/barred) by the ss-bic controlling entity over tnss-sap as a response to a previously sent interrogation request. interrogate indication shall contain the parameters listed in table 9. there may be multiple interrogate indications due to a single interrogate request. if there are several subscriber identities given in the primitive, the following definitions shall be valid to all the identities. interrogation result indicates if the interrogation was allowed and/or if ss-bic is defined for the given identity or identities. for other parameter definitions, see define request. table 9: interrogate indication contents parameter indication affected user identity m, see note 1 interrogation result m services m closed user groups c, see note 2 restricted user identities/external subscriber numbers c, see note 2 exceptions to restricted user identities/external subscriber numbers c, see (...\...) [the expected end of this definition was beyond the limit of 200 words] </w:t>
      </w:r>
    </w:p>
    <w:p w:rsidR="00761C1B" w:rsidRDefault="00761C1B" w:rsidP="00761C1B">
      <w:r>
        <w:t>SOURCE: Used in EN 300 392-1219 V1.1.1, clause 4.3.9</w:t>
      </w:r>
    </w:p>
    <w:p w:rsidR="00761C1B" w:rsidRDefault="00761C1B" w:rsidP="00761C1B"/>
    <w:p w:rsidR="00761C1B" w:rsidRDefault="00761C1B" w:rsidP="00761C1B">
      <w:r>
        <w:t xml:space="preserve">                                                                                                                                                                                                                                                                                                                                                                                                                                                                                                                                                                                                                                                                                                                                                                                                                                                                                                                                                                                                                                                                                                                                                                                                                                                                                                                                                                                                                                                                                                                                                                                                                                                                                                                                                                                                                                                                                                                                                                                                                                                                                                                                                                                                                                                                                                                                                                                                                                                                                                                                                                                                                                                                                                                                                                                                                                                                                                                                                                                                                                                                                                                                                                                                                                                                                                                                                                                                                                                                                                                                                                                                                                                                                                                                                                                                                                                                                                                                                                                                                                                                                                                                                                                                                                                                                                                                                                                                                                                                                                                                                                                                                                                                                                                                                                                                                                                                                                                                                                                                                                                                                                                                                                                                                                                                                                                                                                                                                                                                                                                                                                                                                                                                                                                                                                                                                                                                                                                                                                                                                                                                                                                                                                                                                                                                                                                                                                                                                                                                                                                                                                                                                                                                                                                                                                                                                                                                                                                                                                                                                                                                                                                                  request interrogate request shall be sent either from authorized user or from affected user to the ss-bic controlling entity over tnss-sap to interrogate a ss-boc definition. the primitive shall contain parameters listed in table 8. table 8: parameters for the primitive interrogate request parameter request affected user identity m, see note note: may be repeatable. 4.3.10 interrogate indication interrogate indication shall be offered to either authorized user or to affected user (calling/barred) by the ss-boc controlling entity over tnss-sap as a response to a previously sent interrogation request. interrogate indication shall contain the parameters listed in table 9. there may be multiple interrogate indications due to a single interrogate request. if there are several subscriber identities given in the primitive, the following definitions shall be valid to all the identities. interrogation result indicates if the interrogation was allowed and/or if ss-boc is defined for the given identity or identities. for other parameter definitions, see parameters below. table 9: interrogate indication contents parameter indication affected user identity m, see note 1 interrogation result m services m closed user groups c, see note 2 restricted user identities/external numbers c, see note 2 exceptions to restricted user identities/external numbers c, see note 2 (...\...) [the expected end of this definition was beyond the limit of 200 words] </w:t>
      </w:r>
    </w:p>
    <w:p w:rsidR="00761C1B" w:rsidRDefault="00761C1B" w:rsidP="00761C1B">
      <w:r>
        <w:t>SOURCE: Used in EN 300 392-1218 V1.1.1, clause 4.3.9</w:t>
      </w:r>
    </w:p>
    <w:p w:rsidR="00761C1B" w:rsidRDefault="00761C1B" w:rsidP="00761C1B"/>
    <w:p w:rsidR="00761C1B" w:rsidRDefault="00761C1B" w:rsidP="00761C1B">
      <w:r>
        <w:t xml:space="preserve">                                                                                                                                                                                                                                                                                                                                                                                                                                                                                                                                                                                                                                                                                                                                                                                                                                                                                                                                                                                                                                                                                                                                                                                                                                                                                                                                                                                                                                                                                                                                                                                                                                                                                                                                                                                                                                                                                                                                                                                                                                                                                                                                                                                                                                                                                                                                                                                                                                                                                                                                                                                                                                                                                                                                                                                                                                                                                                                                                                                                                                                                                                                                                                                                                                                                                                                                                                                                                                                                                                                                                                                                                                                                                                                                                                                                                                                                                                                                                                                                                                                                                                                                                                                                                                                                                                                                                                                                                                                                                                                                                                                                                                                                                                                                                                                                                                                                                                                                                                                                                                                                                                                                                                                                                                                                                                                                                                                                                                                                                                                                                                                                                                                                                                                                                                                                                                                                                                                                                                                                                                                                                                                                                                                                                                                                                                                                                                                                                                                                                                                                                                                                                                                                                                                                                                                                                                                                                                                                                                                                                                                                                                                                  request the user application shall offer define request to the authorized user ms/ls (fe3) to make a call authorization definition. parameters for the primitive define request shall be as defined in table 6. table 6: parameters for the primitive define request parameter request access priority o activate/deactivate m restricted user tetra identity m (see note 1) intercepting dispatcher identity o (see note 2) restricted basic service incoming o restricted basic service outgoing o restricted source address o (see note 2) restricted destination address o (see note 2) restricted area (see note 2) o (see note 2) note 1: it is optional to support more than one identity. note 2: repeatable. 5.2.10 divert response the user application shall offer divert response to the dispatching user ms/ls (fe7) to indicate that the call shall be diverted to the authorized user. the only parameter for this primitive is an optional access priority. 5.2.11 diverted indication the calling user ms/ls (fe1) shall offer a diverted indication primitive to the user application to inform that the call is diverted to the dispatcher for authorization. parameters for the primitive diverted indication shall be as defined in table 7. table 7: parameters for the primitive diverted parameter (...\...) [the expected end of this definition was beyond the limit of 200 words] </w:t>
      </w:r>
    </w:p>
    <w:p w:rsidR="00761C1B" w:rsidRDefault="00761C1B" w:rsidP="00761C1B">
      <w:r>
        <w:t>SOURCE: Used in EN 300 392-1206 V1.3.1, clause 5.2.9</w:t>
      </w:r>
    </w:p>
    <w:p w:rsidR="00761C1B" w:rsidRDefault="00761C1B" w:rsidP="00761C1B"/>
    <w:p w:rsidR="00761C1B" w:rsidRDefault="00761C1B" w:rsidP="00761C1B">
      <w:r>
        <w:t xml:space="preserve">                                                                                                                                                                                                                                                                                                                                                                                                                                                                                                                                                                                                                                                                                                                                                                                                                                                                                                                                                                                                                                                                                                                                                                                                                                                                                                                                                                                                                                                                                                                                                                                                                                                                                                                                                                                                                                                                                                                                                                                                                                                                                                                                                                                                                                                                                                                                                                                                                                                                                                                                                                                                                                                                                                                                                                                                                                                                                                                                                                                                                                                                                                                                                                                                                                                                                                                                                                                                                                                                                                                                                                                                                                                                                                                                                                                                                                                                                                                                                                                                                                                                                                                                                                                                                                                                                                                                                                                                                                                                                                                                                                                                                                                                                                                                                                                                                                                                                                                                                                                                                                                                                                                                                                                                                                                                                                                                                                                                                                                                                                                                                                                                                                                                                                                                                                                                                                                                                                                                                                                                                                                                                                                                                                                                                                                                                                                                                                                                                                                                                                                                                                                                                                                                                                                                                                                                                                                                                                                                                                                                                                                                                                                                  The required brilliance of the whole screen or of some display attributes depends on the environmental luminance, which can vary in a wide range. so the equipment needs controls to adjust the brilliance of the different display attributes. </w:t>
      </w:r>
    </w:p>
    <w:p w:rsidR="00761C1B" w:rsidRDefault="00761C1B" w:rsidP="00761C1B">
      <w:r>
        <w:t>SOURCE: Used in EN 302 194 V2.1.1, clause 8.2.2.1</w:t>
      </w:r>
    </w:p>
    <w:p w:rsidR="00761C1B" w:rsidRDefault="00761C1B" w:rsidP="00761C1B"/>
    <w:p w:rsidR="00761C1B" w:rsidRDefault="00761C1B" w:rsidP="00761C1B">
      <w:r>
        <w:t xml:space="preserve">                                                                                                                                                                                                                                                                                                                                                                                                                                                                                                                                                                                                                                                                                                                                                                                                                                                                                                                                                                                                                                                                                                                                                                                                                                                                                                                                                                                                                                                                                                                                                                                                                                                                                                                                                                                                                                                                                                                                                                                                                                                                                                                                                                                                                                                                                                                                                                                                                                                                                                                                                                                                                                                                                                                                                                                                                                                                                                                                                                                                                                                                                                                                                                                                                                                                                                                                                                                                                                                                                                                                                                                                                                                                                                                                                                                                                                                                                                                                                                                                                                                                                                                                                                                                                                                                                                                                                                                                                                                                                                                                                                                                                                                                                                                                                                                                                                                                                                                                                                                                                                                                                                                                                                                                                                                                                                                                                                                                                                                                                                                                                                                                                                                                                                                                                                                                                                                                                                                                                                                                                                                                                                                                                                                                                                                                                                                                                                                                                                                                                                                                                                                                                                                                                                                                                                                                                                                                                                                                                                                                                                                                                                                              The required brilliance of the whole screen or of some display attributes depends on the environmental luminance, which can vary in a wide range. so the equipment needs controls to adjust the brilliance of the different display attributes. </w:t>
      </w:r>
    </w:p>
    <w:p w:rsidR="00761C1B" w:rsidRDefault="00761C1B" w:rsidP="00761C1B">
      <w:r>
        <w:t>SOURCE: Used in EN 302 194-01 V1.1.2, clause 7.2.2.1</w:t>
      </w:r>
    </w:p>
    <w:p w:rsidR="00761C1B" w:rsidRDefault="00761C1B" w:rsidP="00761C1B"/>
    <w:p w:rsidR="00761C1B" w:rsidRDefault="00761C1B" w:rsidP="00761C1B">
      <w:r>
        <w:t xml:space="preserve">                                                                                                                                                                                                                                                                                                                                                                                                                                                                                                                                                                                                                                                                                                                                                                                                                                                                                                                                                                                                                                                                                                                                                                                                                                                                                                                                                                                                                                                                                                                                                                                                                                                                                                                                                                                                                                                                                                                                                                                                                                                                                                                                                                                                                                                                                                                                                                                                                                                                                                                                                                                                                                                                                                                                                                                                                                                                                                                                                                                                                                                                                                                                                                                                                                                                                                                                                                                                                                                                                                                                                                                                                                                                                                                                                                                                                                                                                                                                                                                                                                                                                                                                                                                                                                                                                                                                                                                                                                                                                                                                                                                                                                                                                                                                                                                                                                                                                                                                                                                                                                                                                                                                                                                                                                                                                                                                                                                                                                                                                                                                                                                                                                                                                                                                                                                                                                                                                                                                                                                                                                                                                                                                                                                                                                                                                                                                                                                                                                                                                                                                                                                                                                                                                                                                                                                                                                                                                                                                                                                                                                                                                                                              The residual frequency modulation level is the ratio in db between the noise power during the emission of a continuous b or y signal and the output power while emitting continuous dot pattern. </w:t>
      </w:r>
    </w:p>
    <w:p w:rsidR="00761C1B" w:rsidRDefault="00761C1B" w:rsidP="00761C1B">
      <w:r>
        <w:t>SOURCE: Used in EN 300 338 V1.2.1, clause 7.6.1 SOURCE: Used in EN 300 338 V1.2.1, clause 8.6.1 SOURCE: Used in EN 300 338-01 V1.4.1, clause 6.2.1.5.1 SOURCE: Used in EN 300 338-01 V1.4.1, clause 6.2.3.5.1</w:t>
      </w:r>
    </w:p>
    <w:p w:rsidR="00761C1B" w:rsidRDefault="00761C1B" w:rsidP="00761C1B"/>
    <w:p w:rsidR="00761C1B" w:rsidRDefault="00761C1B" w:rsidP="00761C1B">
      <w:r>
        <w:t xml:space="preserve">                                                                                                                                                                                                                                                                                                                                                                                                                                                                                                                                                                                                                                                                                                                                                                                                                                                                                                                                                                                                                                                                                                                                                                                                                                                                                                                                                                                                                                                                                                                                                                                                                                                                                                                                                                                                                                                                                                                                                                                                                                                                                                                                                                                                                                                                                                                                                                                                                                                                                                                                                                                                                                                                                                                                                                                                                                                                                                                                                                                                                                                                                                                                                                                                                                                                                                                                                                                                                                                                                                                                                                                                                                                                                                                                                                                                                                                                                                                                                                                                                                                                                                                                                                                                                                                                                                                                                                                                                                                                                                                                                                                                                                                                                                                                                                                                                                                                                                                                                                                                                                                                                                                                                                                                                                                                                                                                                                                                                                                                                                                                                                                                                                                                                                                                                                                                                                                                                                                                                                                                                                                                                                                                                                                                                                                                                                                                                                                                                                                                                                                                                                                                                                                                                                                                                                                                                                                                                                                                                                                                                                                                                                                              The residual frequency modulation of the transmitter is defined as the ratio in db of the demodulated b or y signal relative to the demodulated dot pattern. </w:t>
      </w:r>
    </w:p>
    <w:p w:rsidR="00761C1B" w:rsidRDefault="00761C1B" w:rsidP="00761C1B">
      <w:r>
        <w:t>SOURCE: Used in EN 300 373-01 V1.4.1, clause 9.5.1 SOURCE: Used in EN 300 373-03 V1.2.1, clause 4.4.6.1 SOURCE: Used in EN 303 402 V2.1.1, clause 8.11.1</w:t>
      </w:r>
    </w:p>
    <w:p w:rsidR="00761C1B" w:rsidRDefault="00761C1B" w:rsidP="00761C1B"/>
    <w:p w:rsidR="00761C1B" w:rsidRDefault="00761C1B" w:rsidP="00761C1B">
      <w:r>
        <w:t xml:space="preserve">                                                                                                                                                                                                                                                                                                                                                                                                                                                                                                                                                                                                                                                                                                                                                                                                                                                                                                                                                                                                                                                                                                                                                                                                                                                                                                                                                                                                                                                                                                                                                                                                                                                                                                                                                                                                                                                                                                                                                                                                                                                                                                                                                                                                                                                                                                                                                                                                                                                                                                                                                                                                                                                                                                                                                                                                                                                                                                                                                                                                                                                                                                                                                                                                                                                                                                                                                                                                                                                                                                                                                                                                                                                                                                                                                                                                                                                                                                                                                                                                                                                                                                                                                                                                                                                                                                                                                                                                                                                                                                                                                                                                                                                                                                                                                                                                                                                                                                                                                                                                                                                                                                                                                                                                                                                                                                                                                                                                                                                                                                                                                                                                                                                                                                                                                                                                                                                                                                                                                                                                                                                                                                                                                                                                                                                                                                                                                                                                                                                                                                                                                                                                                                                                                                                                                                                                                                                                                                                                                                                                                                                                                                                              The residual hum and noise power is that power supplied by the transmitter to the artificial antenna when the modulation input signals are interrupted. </w:t>
      </w:r>
    </w:p>
    <w:p w:rsidR="00761C1B" w:rsidRDefault="00761C1B" w:rsidP="00761C1B">
      <w:r>
        <w:t>SOURCE: Used in EN 300 373-01 V1.4.1, clause 8.11.1 SOURCE: Used in EN 300 373-03 V1.2.1, clause 4.4.5.1 SOURCE: Used in EN 303 402 V2.1.1, clause 8.10.1</w:t>
      </w:r>
    </w:p>
    <w:p w:rsidR="00761C1B" w:rsidRDefault="00761C1B" w:rsidP="00761C1B"/>
    <w:p w:rsidR="00761C1B" w:rsidRDefault="00761C1B" w:rsidP="00761C1B">
      <w:r>
        <w:t xml:space="preserve">                                                                                                                                                                                                                                                                                                                                                                                                                                                                                                                                                                                                                                                                                                                                                                                                                                                                                                                                                                                                                                                                                                                                                                                                                                                                                                                                                                                                                                                                                                                                                                                                                                                                                                                                                                                                                                                                                                                                                                                                                                                                                                                                                                                                                                                                                                                                                                                                                                                                                                                                                                                                                                                                                                                                                                                                                                                                                                                                                                                                                                                                                                                                                                                                                                                                                                                                                                                                                                                                                                                                                                                                                                                                                                                                                                                                                                                                                                                                                                                                                                                                                                                                                                                                                                                                                                                                                                                                                                                                                                                                                                                                                                                                                                                                                                                                                                                                                                                                                                                                                                                                                                                                                                                                                                                                                                                                                                                                                                                                                                                                                                                                                                                                                                                                                                                                                                                                                                                                                                                                                                                                                                                                                                                                                                                                                                                                                                                                                                                                                                                                                                                                                                                                                                                                                                                                                                                                                                                                                                                                                                                                                                                              The residual modulation of the transmitter is defined as the ratio in db of the demodulated b or y signal relative to the demodulated dot pattern. </w:t>
      </w:r>
    </w:p>
    <w:p w:rsidR="00761C1B" w:rsidRDefault="00761C1B" w:rsidP="00761C1B">
      <w:r>
        <w:t>SOURCE: Used in EN 300 338 V1.2.1, clause 5.4.1 SOURCE: Used in EN 300 338 V1.2.1, clause 6.6.1 SOURCE: Used in EN 301 925 V1.5.1, clause 11.7.1</w:t>
      </w:r>
    </w:p>
    <w:p w:rsidR="00761C1B" w:rsidRDefault="00761C1B" w:rsidP="00761C1B"/>
    <w:p w:rsidR="00761C1B" w:rsidRDefault="00761C1B" w:rsidP="00761C1B">
      <w:r>
        <w:t xml:space="preserve">                                                                                                                                                                                                                                                                                                                                                                                                                                                                                                                                                                                                                                                                                                                                                                                                                                                                                                                                                                                                                                                                                                                                                                                                                                                                                                                                                                                                                                                                                                                                                                                                                                                                                                                                                                                                                                                                                                                                                                                                                                                                                                                                                                                                                                                                                                                                                                                                                                                                                                                                                                                                                                                                                                                                                                                                                                                                                                                                                                                                                                                                                                                                                                                                                                                                                                                                                                                                                                                                                                                                                                                                                                                                                                                                                                                                                                                                                                                                                                                                                                                                                                                                                                                                                                                                                                                                                                                                                                                                                                                                                                                                                                                                                                                                                                                                                                                                                                                                                                                                                                                                                                                                                                                                                                                                                                                                                                                                                                                                                                                                                                                                                                                                                                                                                                                                                                                                                                                                                                                                                                                                                                                                                                                                                                                                                                                                                                                                                                                                                                                                                                                                                                                                                                                                                                                                                                                                                                                                                                                                                                                                                                                              The residual modulation of the transmitter is the ratio, in db, of the audio frequency noise power produced after demodulation of the high frequency signal and in the absence of wanted modulation, to the audio frequency power produced by the normal test modulation when applied to the transmitter. </w:t>
      </w:r>
    </w:p>
    <w:p w:rsidR="00761C1B" w:rsidRDefault="00761C1B" w:rsidP="00761C1B">
      <w:r>
        <w:t>SOURCE: Used in EN 300 225 V1.5.1, clause 9.10.1</w:t>
      </w:r>
    </w:p>
    <w:p w:rsidR="00761C1B" w:rsidRDefault="00761C1B" w:rsidP="00761C1B"/>
    <w:p w:rsidR="00761C1B" w:rsidRDefault="00761C1B" w:rsidP="00761C1B">
      <w:r>
        <w:t xml:space="preserve">                                                                                                                                                                                                                                                                                                                                                                                                                                                                                                                                                                                                                                                                                                                                                                                                                                                                                                                                                                                                                                                                                                                                                                                                                                                                                                                                                                                                                                                                                                                                                                                                                                                                                                                                                                                                                                                                                                                                                                                                                                                                                                                                                                                                                                                                                                                                                                                                                                                                                                                                                                                                                                                                                                                                                                                                                                                                                                                                                                                                                                                                                                                                                                                                                                                                                                                                                                                                                                                                                                                                                                                                                                                                                                                                                                                                                                                                                                                                                                                                                                                                                                                                                                                                                                                                                                                                                                                                                                                                                                                                                                                                                                                                                                                                                                                                                                                                                                                                                                                                                                                                                                                                                                                                                                                                                                                                                                                                                                                                                                                                                                                                                                                                                                                                                                                                                                                                                                                                                                                                                                                                                                                                                                                                                                                                                                                                                                                                                                                                                                                                                                                                                                                                                                                                                                                                                                                                                                                                                                                                                                                                                                                              The residual modulation of the transmitter is the ratio, in db, of the demodulated rf signal in the absence of wanted modulation, to the demodulated rf signal produced when the normal test modulation is applied. </w:t>
      </w:r>
    </w:p>
    <w:p w:rsidR="00761C1B" w:rsidRDefault="00761C1B" w:rsidP="00761C1B">
      <w:r>
        <w:t>SOURCE: Used in EN 300 162-01 V1.4.1, clause 8.10.1 SOURCE: Used in EN 300 698 V2.2.1, clause 8.10.1 SOURCE: Used in EN 300 698-01 V1.4.1, clause 8.10.1 SOURCE: Used in EN 300 698-03 V1.2.1, clause 4.4.6.1 SOURCE: Used in EN 300 720 V2.1.1, clause 8.9.1 SOURCE: Used in EN 300 720-01 V1.3.2, clause 8.9.1 SOURCE: Used in EN 301 025 V2.2.1, clause 8.11.1 SOURCE: Used in EN 301 025-01 V1.5.1, clause 8.11.1 SOURCE: Used in EN 301 178 V2.2.1, clause 8.10.1 SOURCE: Used in EN 301 178-01 V1.4.1, clause 8.10.1 SOURCE: Used in EN 301 466 V1.2.1, clause 8.10.1 SOURCE: Used in EN 301 925 V1.5.1, clause 10.10.1 SOURCE: Used in EN 301 929 V2.1.1, clause 8.9.1 SOURCE: Used in EN 301 929-01 V1.2.1, clause 8.9.1 SOURCE: Used in EN 302 885 V2.2.1, clause 8.10.1 SOURCE: Used in EN 302 885-01 V1.3.1, clause 8.10.1</w:t>
      </w:r>
    </w:p>
    <w:p w:rsidR="00761C1B" w:rsidRDefault="00761C1B" w:rsidP="00761C1B"/>
    <w:p w:rsidR="00761C1B" w:rsidRDefault="00761C1B" w:rsidP="00761C1B">
      <w:r>
        <w:t xml:space="preserve">                                                                                                                                                                                                                                                                                                                                                                                                                                                                                                                                                                                                                                                                                                                                                                                                                                                                                                                                                                                                                                                                                                                                                                                                                                                                                                                                                                                                                                                                                                                                                                                                                                                                                                                                                                                                                                                                                                                                                                                                                                                                                                                                                                                                                                                                                                                                                                                                                                                                                                                                                                                                                                                                                                                                                                                                                                                                                                                                                                                                                                                                                                                                                                                                                                                                                                                                                                                                                                                                                                                                                                                                                                                                                                                                                                                                                                                                                                                                                                                                                                                                                                                                                                                                                                                                                                                                                                                                                                                                                                                                                                                                                                                                                                                                                                                                                                                                                                                                                                                                                                                                                                                                                                                                                                                                                                                                                                                                                                                                                                                                                                                                                                                                                                                                                                                                                                                                                                                                                                                                                                                                                                                                                                                                                                                                                                                                                                                                                                                                                                                                                                                                                                                                                                                                                                                                                                                                                                                                                                                                                                                                                                                              The response of the transmitter at modulation frequencies above 3 khz is the frequency deviation expressed as a function of modulation frequencies above 3 khz. </w:t>
      </w:r>
    </w:p>
    <w:p w:rsidR="00761C1B" w:rsidRDefault="00761C1B" w:rsidP="00761C1B">
      <w:r>
        <w:t>SOURCE: Used in EN 301 796 V1.1.1, clause 7.4.2.1</w:t>
      </w:r>
    </w:p>
    <w:p w:rsidR="00761C1B" w:rsidRDefault="00761C1B" w:rsidP="00761C1B"/>
    <w:p w:rsidR="00761C1B" w:rsidRDefault="00761C1B" w:rsidP="00761C1B">
      <w:r>
        <w:t xml:space="preserve">                                                                                                                                                                                                                                                                                                                                                                                                                                                                                                                                                                                                                                                                                                                                                                                                                                                                                                                                                                                                                                                                                                                                                                                                                                                                                                                                                                                                                                                                                                                                                                                                                                                                                                                                                                                                                                                                                                                                                                                                                                                                                                                                                                                                                                                                                                                                                                                                                                                                                                                                                                                                                                                                                                                                                                                                                                                                                                                                                                                                                                                                                                                                                                                                                                                                                                                                                                                                                                                                                                                                                                                                                                                                                                                                                                                                                                                                                                                                                                                                                                                                                                                                                                                                                                                                                                                                                                                                                                                                                                                                                                                                                                                                                                                                                                                                                                                                                                                                                                                                                                                                                                                                                                                                                                                                                                                                                                                                                                                                                                                                                                                                                                                                                                                                                                                                                                                                                                                                                                                                                                                                                                                                                                                                                                                                                                                                                                                                                                                                                                                                                                                                                                                                                                                                                                                                                                                                                                                                                                                                                                                                                                                              result definition result information element shall indicate whether the previously made definition request was successful or unsuccessful. definition result information element shall be as described in table 27. table 27: definition result information element contents information element length value remark definition result 3 0002 request failed for any reason 0012 accepted by swmi, see note 1 0102 accepted, but definition values changed by swmi 0112 user not authorized 1002 unknown tetra identity, see note 2 1012 reserved 1102 parameters not valid, see note 3 1112 insufficient information note 1: further details how definition values are changes may be available by interrogation. note 2: applicable to the restricted party information element. note 3: applicable to all other information elements than the restricted party information element. </w:t>
      </w:r>
    </w:p>
    <w:p w:rsidR="00761C1B" w:rsidRDefault="00761C1B" w:rsidP="00761C1B">
      <w:r>
        <w:t>SOURCE: Used in EN 300 392-1218 V1.1.1, clause 5.3.2.7</w:t>
      </w:r>
    </w:p>
    <w:p w:rsidR="00761C1B" w:rsidRDefault="00761C1B" w:rsidP="00761C1B"/>
    <w:p w:rsidR="00761C1B" w:rsidRDefault="00761C1B" w:rsidP="00761C1B">
      <w:r>
        <w:t xml:space="preserve">                                                                                                                                                                                                                                                                                                                                                                                                                                                                                                                                                                                                                                                                                                                                                                                                                                                                                                                                                                                                                                                                                                                                                                                                                                                                                                                                                                                                                                                                                                                                                                                                                                                                                                                                                                                                                                                                                                                                                                                                                                                                                                                                                                                                                                                                                                                                                                                                                                                                                                                                                                                                                                                                                                                                                                                                                                                                                                                                                                                                                                                                                                                                                                                                                                                                                                                                                                                                                                                                                                                                                                                                                                                                                                                                                                                                                                                                                                                                                                                                                                                                                                                                                                                                                                                                                                                                                                                                                                                                                                                                                                                                                                                                                                                                                                                                                                                                                                                                                                                                                                                                                                                                                                                                                                                                                                                                                                                                                                                                                                                                                                                                                                                                                                                                                                                                                                                                                                                                                                                                                                                                                                                                                                                                                                                                                                                                                                                                                                                                                                                                                                                                                                                                                                                                                                                                                                                                                                                                                                                                                                                                                                                                  result definition result information element shall indicate whether the previously made definition request was successful or unsuccessful. definition result information element shall be as described in table 28. table 27: definition result information element contents information element length value remark definition result 3 0002 request failed for any reason 0012 accepted 1 0102 accepted, but definition values changed by swmi, 0112 user not authorized 1002 unknown tetra identity, see note 2 1012 reserved 1102 parameters not valid, see note 3 1112 insufficient information note 1: further details how definition values are changes may be available by interrogation. note 2: applicable to the restricted party information element. note 3: applicable to all other information elements than the restricted party information element. </w:t>
      </w:r>
    </w:p>
    <w:p w:rsidR="00761C1B" w:rsidRDefault="00761C1B" w:rsidP="00761C1B">
      <w:r>
        <w:t>SOURCE: Used in EN 300 392-1219 V1.1.1, clause 5.3.2.7</w:t>
      </w:r>
    </w:p>
    <w:p w:rsidR="00761C1B" w:rsidRDefault="00761C1B" w:rsidP="00761C1B"/>
    <w:p w:rsidR="00761C1B" w:rsidRDefault="00761C1B" w:rsidP="00761C1B">
      <w:r>
        <w:t xml:space="preserve">                                                                                                                                                                                                                                                                                                                                                                                                                                                                                                                                                                                                                                                                                                                                                                                                                                                                                                                                                                                                                                                                                                                                                                                                                                                                                                                                                                                                                                                                                                                                                                                                                                                                                                                                                                                                                                                                                                                                                                                                                                                                                                                                                                                                                                                                                                                                                                                                                                                                                                                                                                                                                                                                                                                                                                                                                                                                                                                                                                                                                                                                                                                                                                                                                                                                                                                                                                                                                                                                                                                                                                                                                                                                                                                                                                                                                                                                                                                                                                                                                                                                                                                                                                                                                                                                                                                                                                                                                                                                                                                                                                                                                                                                                                                                                                                                                                                                                                                                                                                                                                                                                                                                                                                                                                                                                                                                                                                                                                                                                                                                                                                                                                                                                                                                                                                                                                                                                                                                                                                                                                                                                                                                                                                                                                                                                                                                                                                                                                                                                                                                                                                                                                                                                                                                                                                                                                                                                                                                                                                                                                                                                                                                  result the information element definition result shall indicate whether the previous request for definition has been successful or unsuccessful as defined in table 23. table 23: definition result information element content information element length value remark definition result 1 0 definition unsuccessful 1 definition successful </w:t>
      </w:r>
    </w:p>
    <w:p w:rsidR="00761C1B" w:rsidRDefault="00761C1B" w:rsidP="00761C1B">
      <w:r>
        <w:t>SOURCE: Used in EN 300 392-1208 V1.2.1, clause 5.2.2.7</w:t>
      </w:r>
    </w:p>
    <w:p w:rsidR="00761C1B" w:rsidRDefault="00761C1B" w:rsidP="00761C1B"/>
    <w:p w:rsidR="00761C1B" w:rsidRDefault="00761C1B" w:rsidP="00761C1B">
      <w:r>
        <w:t xml:space="preserve">                                                                                                                                                                                                                                                                                                                                                                                                                                                                                                                                                                                                                                                                                                                                                                                                                                                                                                                                                                                                                                                                                                                                                                                                                                                                                                                                                                                                                                                                                                                                                                                                                                                                                                                                                                                                                                                                                                                                                                                                                                                                                                                                                                                                                                                                                                                                                                                                                                                                                                                                                                                                                                                                                                                                                                                                                                                                                                                                                                                                                                                                                                                                                                                                                                                                                                                                                                                                                                                                                                                                                                                                                                                                                                                                                                                                                                                                                                                                                                                                                                                                                                                                                                                                                                                                                                                                                                                                                                                                                                                                                                                                                                                                                                                                                                                                                                                                                                                                                                                                                                                                                                                                                                                                                                                                                                                                                                                                                                                                                                                                                                                                                                                                                                                                                                                                                                                                                                                                                                                                                                                                                                                                                                                                                                                                                                                                                                                                                                                                                                                                                                                                                                                                                                                                                                                                                                                                                                                                                                                                                                                                                                                                  The return loss, rl, is a measure of the attenuation of the reflected signal, p_ref, relative to the incident signal, p_inc, that results when an amplifier (or other rf component) is connected to an rf system of a given characteristic impedance z_0. the reflected signal results from a mismatch between the characteristic impedance of the system and the terminal impedances of the amplifier. rl(db)=-10ã—ã€– logã€—_10 (p_ref/p_inc ) =-20ã—ã€–logã€—_10 |((z_a-z_0 ))/((z_a+z_0 ) )| where: z_a is the impedance of the amplifier (defined separately at the input and output). p_ref is the power reflected by the aut in the linear domain. p_inc is the incident power in the linear domain. the return loss is thus a measure of mismatch between the amplifier (input or output) impedance and the characteristic impedance of the rf system. </w:t>
      </w:r>
    </w:p>
    <w:p w:rsidR="00761C1B" w:rsidRDefault="00761C1B" w:rsidP="00761C1B">
      <w:r>
        <w:t>SOURCE: Used in EN 303 354 V1.1.1, clause 4.5.4.1</w:t>
      </w:r>
    </w:p>
    <w:p w:rsidR="00761C1B" w:rsidRDefault="00761C1B" w:rsidP="00761C1B"/>
    <w:p w:rsidR="00761C1B" w:rsidRDefault="00761C1B" w:rsidP="00761C1B">
      <w:r>
        <w:t xml:space="preserve">                                                                                                                                                                                                                                                                                                                                                                                                                                                                                                                                                                                                                                                                                                                                                                                                                                                                                                                                                                                                                                                                                                                                                                                                                                                                                                                                                                                                                                                                                                                                                                                                                                                                                                                                                                                                                                                                                                                                                                                                                                                                                                                                                                                                                                                                                                                                                                                                                                                                                                                                                                                                                                                                                                                                                                                                                                                                                                                                                                                                                                                                                                                                                                                                                                                                                                                                                                                                                                                                                                                                                                                                                                                                                                                                                                                                                                                                                                                                                                                                                                                                                                                                                                                                                                                                                                                                                                                                                                                                                                                                                                                                                                                                                                                                                                                                                                                                                                                                                                                                                                                                                                                                                                                                                                                                                                                                                                                                                                                                                                                                                                                                                                                                                                                                                                                                                                                                                                                                                                                                                                                                                                                                                                                                                                                                                                                                                                                                                                                                                                                                                                                                                                                                                                                                                                                                                                                                                                                                                                                                                                                                                                                              The rf immunity of the equipment is defined in en 301 783-1 [1], clause 5.3.1. </w:t>
      </w:r>
    </w:p>
    <w:p w:rsidR="00761C1B" w:rsidRDefault="00761C1B" w:rsidP="00761C1B">
      <w:r>
        <w:t>SOURCE: Used in EN 301 783-02 V1.2.1, clause 4.2.3.1</w:t>
      </w:r>
    </w:p>
    <w:p w:rsidR="00761C1B" w:rsidRDefault="00761C1B" w:rsidP="00761C1B"/>
    <w:p w:rsidR="00761C1B" w:rsidRDefault="00761C1B" w:rsidP="00761C1B">
      <w:r>
        <w:t xml:space="preserve">                                                                                                                                                                                                                                                                                                                                                                                                                                                                                                                                                                                                                                                                                                                                                                                                                                                                                                                                                                                                                                                                                                                                                                                                                                                                                                                                                                                                                                                                                                                                                                                                                                                                                                                                                                                                                                                                                                                                                                                                                                                                                                                                                                                                                                                                                                                                                                                                                                                                                                                                                                                                                                                                                                                                                                                                                                                                                                                                                                                                                                                                                                                                                                                                                                                                                                                                                                                                                                                                                                                                                                                                                                                                                                                                                                                                                                                                                                                                                                                                                                                                                                                                                                                                                                                                                                                                                                                                                                                                                                                                                                                                                                                                                                                                                                                                                                                                                                                                                                                                                                                                                                                                                                                                                                                                                                                                                                                                                                                                                                                                                                                                                                                                                                                                                                                                                                                                                                                                                                                                                                                                                                                                                                                                                                                                                                                                                                                                                                                                                                                                                                                                                                                                                                                                                                                                                                                                                                                                                                                                                                                                                                                              The rf intermodulation response is defined as the rejection of intermodulation products originating from two unwanted signals with given levels and frequencies, expressed as that level at which the symbol error rate is 10-2. </w:t>
      </w:r>
    </w:p>
    <w:p w:rsidR="00761C1B" w:rsidRDefault="00761C1B" w:rsidP="00761C1B">
      <w:r>
        <w:t>SOURCE: Used in EN 300 338 V1.2.1, clause 9.5.1</w:t>
      </w:r>
    </w:p>
    <w:p w:rsidR="00761C1B" w:rsidRDefault="00761C1B" w:rsidP="00761C1B"/>
    <w:p w:rsidR="00761C1B" w:rsidRDefault="00761C1B" w:rsidP="00761C1B">
      <w:r>
        <w:t xml:space="preserve">                                                                                                                                                                                                                                                                                                                                                                                                                                                                                                                                                                                                                                                                                                                                                                                                                                                                                                                                                                                                                                                                                                                                                                                                                                                                                                                                                                                                                                                                                                                                                                                                                                                                                                                                                                                                                                                                                                                                                                                                                                                                                                                                                                                                                                                                                                                                                                                                                                                                                                                                                                                                                                                                                                                                                                                                                                                                                                                                                                                                                                                                                                                                                                                                                                                                                                                                                                                                                                                                                                                                                                                                                                                                                                                                                                                                                                                                                                                                                                                                                                                                                                                                                                                                                                                                                                                                                                                                                                                                                                                                                                                                                                                                                                                                                                                                                                                                                                                                                                                                                                                                                                                                                                                                                                                                                                                                                                                                                                                                                                                                                                                                                                                                                                                                                                                                                                                                                                                                                                                                                                                                                                                                                                                                                                                                                                                                                                                                                                                                                                                                                                                                                                                                                                                                                                                                                                                                                                                                                                                                                                                                                                                              The rf intermodulation response is the ability of rejection of intermodulation products from two unwanted signals with given levels and frequencies, at which the symbol error rate will result in a decoded dsc message. </w:t>
      </w:r>
    </w:p>
    <w:p w:rsidR="00761C1B" w:rsidRDefault="00761C1B" w:rsidP="00761C1B">
      <w:r>
        <w:t>SOURCE: Used in EN 300 373-01 V1.4.1, clause 11.4.1</w:t>
      </w:r>
    </w:p>
    <w:p w:rsidR="00761C1B" w:rsidRDefault="00761C1B" w:rsidP="00761C1B"/>
    <w:p w:rsidR="00761C1B" w:rsidRDefault="00761C1B" w:rsidP="00761C1B">
      <w:r>
        <w:t xml:space="preserve">                                                                                                                                                                                                                                                                                                                                                                                                                                                                                                                                                                                                                                                                                                                                                                                                                                                                                                                                                                                                                                                                                                                                                                                                                                                                                                                                                                                                                                                                                                                                                                                                                                                                                                                                                                                                                                                                                                                                                                                                                                                                                                                                                                                                                                                                                                                                                                                                                                                                                                                                                                                                                                                                                                                                                                                                                                                                                                                                                                                                                                                                                                                                                                                                                                                                                                                                                                                                                                                                                                                                                                                                                                                                                                                                                                                                                                                                                                                                                                                                                                                                                                                                                                                                                                                                                                                                                                                                                                                                                                                                                                                                                                                                                                                                                                                                                                                                                                                                                                                                                                                                                                                                                                                                                                                                                                                                                                                                                                                                                                                                                                                                                                                                                                                                                                                                                                                                                                                                                                                                                                                                                                                                                                                                                                                                                                                                                                                                                                                                                                                                                                                                                                                                                                                                                                                                                                                                                                                                                                                                                                                                                                                              The rf intermodulation response is the rejection of intermodulation products originating from two unwanted signals at given levels and frequencies. </w:t>
      </w:r>
    </w:p>
    <w:p w:rsidR="00761C1B" w:rsidRDefault="00761C1B" w:rsidP="00761C1B">
      <w:r>
        <w:t>SOURCE: Used in EN 301 033 V1.4.1, clause 8.5.1 SOURCE: Used in EN 301 033 V1.4.1, clause 9.5.1</w:t>
      </w:r>
    </w:p>
    <w:p w:rsidR="00761C1B" w:rsidRDefault="00761C1B" w:rsidP="00761C1B"/>
    <w:p w:rsidR="00761C1B" w:rsidRDefault="00761C1B" w:rsidP="00761C1B">
      <w:r>
        <w:t xml:space="preserve">                                                                                                                                                                                                                                                                                                                                                                                                                                                                                                                                                                                                                                                                                                                                                                                                                                                                                                                                                                                                                                                                                                                                                                                                                                                                                                                                                                                                                                                                                                                                                                                                                                                                                                                                                                                                                                                                                                                                                                                                                                                                                                                                                                                                                                                                                                                                                                                                                                                                                                                                                                                                                                                                                                                                                                                                                                                                                                                                                                                                                                                                                                                                                                                                                                                                                                                                                                                                                                                                                                                                                                                                                                                                                                                                                                                                                                                                                                                                                                                                                                                                                                                                                                                                                                                                                                                                                                                                                                                                                                                                                                                                                                                                                                                                                                                                                                                                                                                                                                                                                                                                                                                                                                                                                                                                                                                                                                                                                                                                                                                                                                                                                                                                                                                                                                                                                                                                                                                                                                                                                                                                                                                                                                                                                                                                                                                                                                                                                                                                                                                                                                                                                                                                                                                                                                                                                                                                                                                                                                                                                                                                                                                              The rf output power is defined as the mean equivalent isotropic radiated power (e.i.r.p.) of the equipment during a transmission burst. </w:t>
      </w:r>
    </w:p>
    <w:p w:rsidR="00761C1B" w:rsidRDefault="00761C1B" w:rsidP="00761C1B">
      <w:r>
        <w:t>SOURCE: Used in EN 300 328 V2.1.1, clause 4.3.2.2.2</w:t>
      </w:r>
    </w:p>
    <w:p w:rsidR="00761C1B" w:rsidRDefault="00761C1B" w:rsidP="00761C1B"/>
    <w:p w:rsidR="00761C1B" w:rsidRDefault="00761C1B" w:rsidP="00761C1B">
      <w:r>
        <w:t xml:space="preserve">                                                                                                                                                                                                                                                                                                                                                                                                                                                                                                                                                                                                                                                                                                                                                                                                                                                                                                                                                                                                                                                                                                                                                                                                                                                                                                                                                                                                                                                                                                                                                                                                                                                                                                                                                                                                                                                                                                                                                                                                                                                                                                                                                                                                                                                                                                                                                                                                                                                                                                                                                                                                                                                                                                                                                                                                                                                                                                                                                                                                                                                                                                                                                                                                                                                                                                                                                                                                                                                                                                                                                                                                                                                                                                                                                                                                                                                                                                                                                                                                                                                                                                                                                                                                                                                                                                                                                                                                                                                                                                                                                                                                                                                                                                                                                                                                                                                                                                                                                                                                                                                                                                                                                                                                                                                                                                                                                                                                                                                                                                                                                                                                                                                                                                                                                                                                                                                                                                                                                                                                                                                                                                                                                                                                                                                                                                                                                                                                                                                                                                                                                                                                                                                                                                                                                                                                                                                                                                                                                                                                                                                                                                                              The rf output power is defined as the mean equivalent isotropically radiated power (e.i.r.p.) of the equipment during a transmission burst. </w:t>
      </w:r>
    </w:p>
    <w:p w:rsidR="00761C1B" w:rsidRDefault="00761C1B" w:rsidP="00761C1B">
      <w:r>
        <w:t>SOURCE: Used in EN 300 328 V2.1.1, clause 4.3.1.2.2</w:t>
      </w:r>
    </w:p>
    <w:p w:rsidR="00761C1B" w:rsidRDefault="00761C1B" w:rsidP="00761C1B"/>
    <w:p w:rsidR="00761C1B" w:rsidRDefault="00761C1B" w:rsidP="00761C1B">
      <w:r>
        <w:t xml:space="preserve">                                                                                                                                                                                                                                                                                                                                                                                                                                                                                                                                                                                                                                                                                                                                                                                                                                                                                                                                                                                                                                                                                                                                                                                                                                                                                                                                                                                                                                                                                                                                                                                                                                                                                                                                                                                                                                                                                                                                                                                                                                                                                                                                                                                                                                                                                                                                                                                                                                                                                                                                                                                                                                                                                                                                                                                                                                                                                                                                                                                                                                                                                                                                                                                                                                                                                                                                                                                                                                                                                                                                                                                                                                                                                                                                                                                                                                                                                                                                                                                                                                                                                                                                                                                                                                                                                                                                                                                                                                                                                                                                                                                                                                                                                                                                                                                                                                                                                                                                                                                                                                                                                                                                                                                                                                                                                                                                                                                                                                                                                                                                                                                                                                                                                                                                                                                                                                                                                                                                                                                                                                                                                                                                                                                                                                                                                                                                                                                                                                                                                                                                                                                                                                                                                                                                                                                                                                                                                                                                                                                                                                                                                                                              The rf output power is the mean conducted power applied to the antenna assembly, during a transmission burst. the eirp is the maximum radiated power of the equipment relative to an isotropic antenna. the eirp spectral density is the mean eirp evaluated within a specified measurement bandwidth during a transmission burst. </w:t>
      </w:r>
    </w:p>
    <w:p w:rsidR="00761C1B" w:rsidRDefault="00761C1B" w:rsidP="00761C1B">
      <w:r>
        <w:t>SOURCE: Used in EN 302 502 V2.1.1, clause 4.2.2.1</w:t>
      </w:r>
    </w:p>
    <w:p w:rsidR="00761C1B" w:rsidRDefault="00761C1B" w:rsidP="00761C1B"/>
    <w:p w:rsidR="00761C1B" w:rsidRDefault="00761C1B" w:rsidP="00761C1B">
      <w:r>
        <w:t xml:space="preserve">                                                                                                                                                                                                                                                                                                                                                                                                                                                                                                                                                                                                                                                                                                                                                                                                                                                                                                                                                                                                                                                                                                                                                                                                                                                                                                                                                                                                                                                                                                                                                                                                                                                                                                                                                                                                                                                                                                                                                                                                                                                                                                                                                                                                                                                                                                                                                                                                                                                                                                                                                                                                                                                                                                                                                                                                                                                                                                                                                                                                                                                                                                                                                                                                                                                                                                                                                                                                                                                                                                                                                                                                                                                                                                                                                                                                                                                                                                                                                                                                                                                                                                                                                                                                                                                                                                                                                                                                                                                                                                                                                                                                                                                                                                                                                                                                                                                                                                                                                                                                                                                                                                                                                                                                                                                                                                                                                                                                                                                                                                                                                                                                                                                                                                                                                                                                                                                                                                                                                                                                                                                                                                                                                                                                                                                                                                                                                                                                                                                                                                                                                                                                                                                                                                                                                                                                                                                                                                                                                                                                                                                                                                                              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 </w:t>
      </w:r>
    </w:p>
    <w:p w:rsidR="00761C1B" w:rsidRDefault="00761C1B" w:rsidP="00761C1B">
      <w:r>
        <w:t>SOURCE: Used in EN 302 686 V1.1.1, clause 7.1.1</w:t>
      </w:r>
    </w:p>
    <w:p w:rsidR="00761C1B" w:rsidRDefault="00761C1B" w:rsidP="00761C1B"/>
    <w:p w:rsidR="00761C1B" w:rsidRDefault="00761C1B" w:rsidP="00761C1B">
      <w:r>
        <w:t xml:space="preserve">                                                                                                                                                                                                                                                                                                                                                                                                                                                                                                                                                                                                                                                                                                                                                                                                                                                                                                                                                                                                                                                                                                                                                                                                                                                                                                                                                                                                                                                                                                                                                                                                                                                                                                                                                                                                                                                                                                                                                                                                                                                                                                                                                                                                                                                                                                                                                                                                                                                                                                                                                                                                                                                                                                                                                                                                                                                                                                                                                                                                                                                                                                                                                                                                                                                                                                                                                                                                                                                                                                                                                                                                                                                                                                                                                                                                                                                                                                                                                                                                                                                                                                                                                                                                                                                                                                                                                                                                                                                                                                                                                                                                                                                                                                                                                                                                                                                                                                                                                                                                                                                                                                                                                                                                                                                                                                                                                                                                                                                                                                                                                                                                                                                                                                                                                                                                                                                                                                                                                                                                                                                                                                                                                                                                                                                                                                                                                                                                                                                                                                                                                                                                                                                                                                                                                                                                                                                                                                                                                                                                                                                                                                                              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 </w:t>
      </w:r>
    </w:p>
    <w:p w:rsidR="00761C1B" w:rsidRDefault="00761C1B" w:rsidP="00761C1B">
      <w:r>
        <w:t>SOURCE: Used in EN 305 550-01 V1.2.1, clause 7.2.1</w:t>
      </w:r>
    </w:p>
    <w:p w:rsidR="00761C1B" w:rsidRDefault="00761C1B" w:rsidP="00761C1B"/>
    <w:p w:rsidR="00761C1B" w:rsidRDefault="00761C1B" w:rsidP="00761C1B">
      <w:r>
        <w:t xml:space="preserve">                                                                                                                                                                                                                                                                                                                                                                                                                                                                                                                                                                                                                                                                                                                                                                                                                                                                                                                                                                                                                                                                                                                                                                                                                                                                                                                                                                                                                                                                                                                                                                                                                                                                                                                                                                                                                                                                                                                                                                                                                                                                                                                                                                                                                                                                                                                                                                                                                                                                                                                                                                                                                                                                                                                                                                                                                                                                                                                                                                                                                                                                                                                                                                                                                                                                                                                                                                                                                                                                                                                                                                                                                                                                                                                                                                                                                                                                                                                                                                                                                                                                                                                                                                                                                                                                                                                                                                                                                                                                                                                                                                                                                                                                                                                                                                                                                                                                                                                                                                                                                                                                                                                                                                                                                                                                                                                                                                                                                                                                                                                                                                                                                                                                                                                                                                                                                                                                                                                                                                                                                                                                                                                                                                                                                                                                                                                                                                                                                                                                                                                                                                                                                                                                                                                                                                                                                                                                                                                                                                                                                                                                                                                              The rf output power is the mean equivalent isotropically radiated power (eirp) for the equipment during a transmission burst. </w:t>
      </w:r>
    </w:p>
    <w:p w:rsidR="00761C1B" w:rsidRDefault="00761C1B" w:rsidP="00761C1B">
      <w:r>
        <w:t>SOURCE: Used in EN 302 567 V2.1.1, clause 4.2.2.1</w:t>
      </w:r>
    </w:p>
    <w:p w:rsidR="00761C1B" w:rsidRDefault="00761C1B" w:rsidP="00761C1B"/>
    <w:p w:rsidR="00761C1B" w:rsidRDefault="00761C1B" w:rsidP="00761C1B">
      <w:r>
        <w:t xml:space="preserve">                                                                                                                                                                                                                                                                                                                                                                                                                                                                                                                                                                                                                                                                                                                                                                                                                                                                                                                                                                                                                                                                                                                                                                                                                                                                                                                                                                                                                                                                                                                                                                                                                                                                                                                                                                                                                                                                                                                                                                                                                                                                                                                                                                                                                                                                                                                                                                                                                                                                                                                                                                                                                                                                                                                                                                                                                                                                                                                                                                                                                                                                                                                                                                                                                                                                                                                                                                                                                                                                                                                                                                                                                                                                                                                                                                                                                                                                                                                                                                                                                                                                                                                                                                                                                                                                                                                                                                                                                                                                                                                                                                                                                                                                                                                                                                                                                                                                                                                                                                                                                                                                                                                                                                                                                                                                                                                                                                                                                                                                                                                                                                                                                                                                                                                                                                                                                                                                                                                                                                                                                                                                                                                                                                                                                                                                                                                                                                                                                                                                                                                                                                                                                                                                                                                                                                                                                                                                                                                                                                                                                                                                                                                              The rf power release time is the time taken for the transmitted power level to decay by a given value below the manufacturer declared output power level. </w:t>
      </w:r>
    </w:p>
    <w:p w:rsidR="00761C1B" w:rsidRDefault="00761C1B" w:rsidP="00761C1B">
      <w:r>
        <w:t>SOURCE: Used in EN 301 842-05 V2.1.1, clause 4.2.2.3.1</w:t>
      </w:r>
    </w:p>
    <w:p w:rsidR="00761C1B" w:rsidRDefault="00761C1B" w:rsidP="00761C1B"/>
    <w:p w:rsidR="00761C1B" w:rsidRDefault="00761C1B" w:rsidP="00761C1B">
      <w:r>
        <w:t xml:space="preserve">                                                                                                                                                                                                                                                                                                                                                                                                                                                                                                                                                                                                                                                                                                                                                                                                                                                                                                                                                                                                                                                                                                                                                                                                                                                                                                                                                                                                                                                                                                                                                                                                                                                                                                                                                                                                                                                                                                                                                                                                                                                                                                                                                                                                                                                                                                                                                                                                                                                                                                                                                                                                                                                                                                                                                                                                                                                                                                                                                                                                                                                                                                                                                                                                                                                                                                                                                                                                                                                                                                                                                                                                                                                                                                                                                                                                                                                                                                                                                                                                                                                                                                                                                                                                                                                                                                                                                                                                                                                                                                                                                                                                                                                                                                                                                                                                                                                                                                                                                                                                                                                                                                                                                                                                                                                                                                                                                                                                                                                                                                                                                                                                                                                                                                                                                                                                                                                                                                                                                                                                                                                                                                                                                                                                                                                                                                                                                                                                                                                                                                                                                                                                                                                                                                                                                                                                                                                                                                                                                                                                                                                                                                                              The rf power rise time is the time taken for the transmitter power level to reach no less than 90 % of the mean output power level measured during signal transmission. </w:t>
      </w:r>
    </w:p>
    <w:p w:rsidR="00761C1B" w:rsidRDefault="00761C1B" w:rsidP="00761C1B">
      <w:r>
        <w:t>SOURCE: Used in EN 301 842-05 V2.1.1, clause 4.2.2.2.1</w:t>
      </w:r>
    </w:p>
    <w:p w:rsidR="00761C1B" w:rsidRDefault="00761C1B" w:rsidP="00761C1B"/>
    <w:p w:rsidR="00761C1B" w:rsidRDefault="00761C1B" w:rsidP="00761C1B">
      <w:r>
        <w:t xml:space="preserve">                                                                                                                                                                                                                                                                                                                                                                                                                                                                                                                                                                                                                                                                                                                                                                                                                                                                                                                                                                                                                                                                                                                                                                                                                                                                                                                                                                                                                                                                                                                                                                                                                                                                                                                                                                                                                                                                                                                                                                                                                                                                                                                                                                                                                                                                                                                                                                                                                                                                                                                                                                                                                                                                                                                                                                                                                                                                                                                                                                                                                                                                                                                                                                                                                                                                                                                                                                                                                                                                                                                                                                                                                                                                                                                                                                                                                                                                                                                                                                                                                                                                                                                                                                                                                                                                                                                                                                                                                                                                                                                                                                                                                                                                                                                                                                                                                                                                                                                                                                                                                                                                                                                                                                                                                                                                                                                                                                                                                                                                                                                                                                                                                                                                                                                                                                                                                                                                                                                                                                                                                                                                                                                                                                                                                                                                                                                                                                                                                                                                                                                                                                                                                                                                                                                                                                                                                                                                                                                                                                                                                                                                                                                              The rf spectrum mask is defined as the output power, relative to the maximum power in the frequency band 406,0 mhz to 406,1 mhz. </w:t>
      </w:r>
    </w:p>
    <w:p w:rsidR="00761C1B" w:rsidRDefault="00761C1B" w:rsidP="00761C1B">
      <w:r>
        <w:t>SOURCE: Used in EN 300 066 V1.3.1, clause 7.6.1</w:t>
      </w:r>
    </w:p>
    <w:p w:rsidR="00761C1B" w:rsidRDefault="00761C1B" w:rsidP="00761C1B"/>
    <w:p w:rsidR="00761C1B" w:rsidRDefault="00761C1B" w:rsidP="00761C1B">
      <w:r>
        <w:t xml:space="preserve">                                                                                                                                                                                                                                                                                                                                                                                                                                                                                                                                                                                                                                                                                                                                                                                                                                                                                                                                                                                                                                                                                                                                                                                                                                                                                                                                                                                                                                                                                                                                                                                                                                                                                                                                                                                                                                                                                                                                                                                                                                                                                                                                                                                                                                                                                                                                                                                                                                                                                                                                                                                                                                                                                                                                                                                                                                                                                                                                                                                                                                                                                                                                                                                                                                                                                                                                                                                                                                                                                                                                                                                                                                                                                                                                                                                                                                                                                                                                                                                                                                                                                                                                                                                                                                                                                                                                                                                                                                                                                                                                                                                                                                                                                                                                                                                                                                                                                                                                                                                                                                                                                                                                                                                                                                                                                                                                                                                                                                                                                                                                                                                                                                                                                                                                                                                                                                                                                                                                                                                                                                                                                                                                                                                                                                                                                                                                                                                                                                                                                                                                                                                                                                                                                                                                                                                                                                                                                                                                                                                                                                                                                                                              The rise time (tr) and the fall time (tf) of the modulated waveform is the time measured between the 0,9 points of the peak-to-peak phase transition (figure 10). figure 10: modulation rise and fall times </w:t>
      </w:r>
    </w:p>
    <w:p w:rsidR="00761C1B" w:rsidRDefault="00761C1B" w:rsidP="00761C1B">
      <w:r>
        <w:t>SOURCE: Used in EN 300 066 V1.3.1, clause 7.8.1</w:t>
      </w:r>
    </w:p>
    <w:p w:rsidR="00761C1B" w:rsidRDefault="00761C1B" w:rsidP="00761C1B"/>
    <w:p w:rsidR="00761C1B" w:rsidRDefault="00761C1B" w:rsidP="00761C1B">
      <w:r>
        <w:t xml:space="preserve">                                                                                                                                                                                                                                                                                                                                                                                                                                                                                                                                                                                                                                                                                                                                                                                                                                                                                                                                                                                                                                                                                                                                                                                                                                                                                                                                                                                                                                                                                                                                                                                                                                                                                                                                                                                                                                                                                                                                                                                                                                                                                                                                                                                                                                                                                                                                                                                                                                                                                                                                                                                                                                                                                                                                                                                                                                                                                                                                                                                                                                                                                                                                                                                                                                                                                                                                                                                                                                                                                                                                                                                                                                                                                                                                                                                                                                                                                                                                                                                                                                                                                                                                                                                                                                                                                                                                                                                                                                                                                                                                                                                                                                                                                                                                                                                                                                                                                                                                                                                                                                                                                                                                                                                                                                                                                                                                                                                                                                                                                                                                                                                                                                                                                                                                                                                                                                                                                                                                                                                                                                                                                                                                                                                                                                                                                                                                                                                                                                                                                                                                                                                                                                                                                                                                                                                                                                                                                                                                                                                                                                                                                                                              The routing process can be centralized, partially centralized, or distributed, depending on operator/vendor policy. this function makes use of the routing tables. the routing tables can be centralized, partially centralized, or distributed, depending on operator/vendor policy. this subclause deals with the routing at an equipment level. when present within an equipment, the routing process allows for selecting the appropriate interfaces to connect. this function translates a network wide input information (e.g. ip or e.164 address) into an equipment level information (interface identification), by using the routing tables. this process generally leads to several appropriate solutions, since in many cases, different network routes can reach the same destination. in that case, the routing has to select the adequate solution, based on various criteria (e.g. network policy). these criteria need further study. an interface identification includes all the levels involved in the connection (see figure 20). for example, an interface for a vc connection is defined by a set of {tm identifier, tp identifier, vpi, vci}. figure 20: interface to be considered for a vc connection in the case of point to point connections (see figure 21), the routing consists of determining zero, one or several couples of {input interface, output interface}, (...\...) [the expected end of this definition was beyond the limit of 200 words] </w:t>
      </w:r>
    </w:p>
    <w:p w:rsidR="00761C1B" w:rsidRDefault="00761C1B" w:rsidP="00761C1B">
      <w:r>
        <w:t>SOURCE: Used in EN 301 163-0101 V1.1.1, clause 10.4.1.2.1</w:t>
      </w:r>
    </w:p>
    <w:p w:rsidR="00761C1B" w:rsidRDefault="00761C1B" w:rsidP="00761C1B"/>
    <w:p w:rsidR="00761C1B" w:rsidRDefault="00761C1B" w:rsidP="00761C1B">
      <w:r>
        <w:t xml:space="preserve">                                                                                                                                                                                                                                                                                                                                                                                                                                                                                                                                                                                                                                                                                                                                                                                                                                                                                                                                                                                                                                                                                                                                                                                                                                                                                                                                                                                                                                                                                                                                                                                                                                                                                                                                                                                                                                                                                                                                                                                                                                                                                                                                                                                                                                                                                                                                                                                                                                                                                                                                                                                                                                                                                                                                                                                                                                                                                                                                                                                                                                                                                                                                                                                                                                                                                                                                                                                                                                                                                                                                                                                                                                                                                                                                                                                                                                                                                                                                                                                                                                                                                                                                                                                                                                                                                                                                                                                                                                                                                                                                                                                                                                                                                                                                                                                                                                                                                                                                                                                                                                                                                                                                                                                                                                                                                                                                                                                                                                                                                                                                                                                                                                                                                                                                                                                                                                                                                                                                                                                                                                                                                                                                                                                                                                                                                                                                                                                                                                                                                                                                                                                                                                                                                                                                                                                                                                                                                                                                                                                                                                                                                                                              The rsu transmitter spectrum mask is defined as the radiated power density around the carrier frequency caused by the modulated transmitter. the reuse distance between multiple rsus is determined by the spectrum-mask attenuation. the present document defines different classes of performance for reused distance expressed as class a, class b and class c. the manufacturer shall declare the specific spectrum-mask class(es) offered. </w:t>
      </w:r>
    </w:p>
    <w:p w:rsidR="00761C1B" w:rsidRDefault="00761C1B" w:rsidP="00761C1B">
      <w:r>
        <w:t>SOURCE: Used in EN 300 674 V1.1.1, clause 7.3.1</w:t>
      </w:r>
    </w:p>
    <w:p w:rsidR="00761C1B" w:rsidRDefault="00761C1B" w:rsidP="00761C1B"/>
    <w:p w:rsidR="00761C1B" w:rsidRDefault="00761C1B" w:rsidP="00761C1B">
      <w:r>
        <w:t xml:space="preserve">                                                                                                                                                                                                                                                                                                                                                                                                                                                                                                                                                                                                                                                                                                                                                                                                                                                                                                                                                                                                                                                                                                                                                                                                                                                                                                                                                                                                                                                                                                                                                                                                                                                                                                                                                                                                                                                                                                                                                                                                                                                                                                                                                                                                                                                                                                                                                                                                                                                                                                                                                                                                                                                                                                                                                                                                                                                                                                                                                                                                                                                                                                                                                                                                                                                                                                                                                                                                                                                                                                                                                                                                                                                                                                                                                                                                                                                                                                                                                                                                                                                                                                                                                                                                                                                                                                                                                                                                                                                                                                                                                                                                                                                                                                                                                                                                                                                                                                                                                                                                                                                                                                                                                                                                                                                                                                                                                                                                                                                                                                                                                                                                                                                                                                                                                                                                                                                                                                                                                                                                                                                                                                                                                                                                                                                                                                                                                                                                                                                                                                                                                                                                                                                                                                                                                                                                                                                                                                                                                                                                                                                                                                                              The saturation output power is the maximum equivalent isotropically radiated power (e.i.r.p.) of the equipment for a sinusoidal input signal of any power level. it relates to the maximum output power level of the system when presented with a high level non-gnss signal such as a radar pulse. it is not related to the level of re-radiated gnss signal. re-radiated gnss signals would be limited to a significantly lower level by virtue of the limitation on gain given in clause 4.2.2. </w:t>
      </w:r>
    </w:p>
    <w:p w:rsidR="00761C1B" w:rsidRDefault="00761C1B" w:rsidP="00761C1B">
      <w:r>
        <w:t>SOURCE: Used in EN 302 645 V1.1.1, clause 4.2.3.1</w:t>
      </w:r>
    </w:p>
    <w:p w:rsidR="00761C1B" w:rsidRDefault="00761C1B" w:rsidP="00761C1B"/>
    <w:p w:rsidR="00761C1B" w:rsidRDefault="00761C1B" w:rsidP="00761C1B">
      <w:r>
        <w:t xml:space="preserve">                                                                                                                                                                                                                                                                                                                                                                                                                                                                                                                                                                                                                                                                                                                                                                                                                                                                                                                                                                                                                                                                                                                                                                                                                                                                                                                                                                                                                                                                                                                                                                                                                                                                                                                                                                                                                                                                                                                                                                                                                                                                                                                                                                                                                                                                                                                                                                                                                                                                                                                                                                                                                                                                                                                                                                                                                                                                                                                                                                                                                                                                                                                                                                                                                                                                                                                                                                                                                                                                                                                                                                                                                                                                                                                                                                                                                                                                                                                                                                                                                                                                                                                                                                                                                                                                                                                                                                                                                                                                                                                                                                                                                                                                                                                                                                                                                                                                                                                                                                                                                                                                                                                                                                                                                                                                                                                                                                                                                                                                                                                                                                                                                                                                                                                                                                                                                                                                                                                                                                                                                                                                                                                                                                                                                                                                                                                                                                                                                                                                                                                                                                                                                                                                                                                                                                                                                                                                                                                                                                                                                                                                                                                              scanning efficiency is the ability of the decoder to correctly identify calls preceded by more than 20 bits of a 200 bit dot pattern ignoring all other signals and noise and generate suitable signals to control an associated scanning receiver. </w:t>
      </w:r>
    </w:p>
    <w:p w:rsidR="00761C1B" w:rsidRDefault="00761C1B" w:rsidP="00761C1B">
      <w:r>
        <w:t>SOURCE: Used in EN 300 338 V1.2.1, clause 11.2.1</w:t>
      </w:r>
    </w:p>
    <w:p w:rsidR="00761C1B" w:rsidRDefault="00761C1B" w:rsidP="00761C1B"/>
    <w:p w:rsidR="00761C1B" w:rsidRDefault="00761C1B" w:rsidP="00761C1B">
      <w:r>
        <w:t xml:space="preserve">                                                                                                                                                                                                                                                                                                                                                                                                                                                                                                                                                                                                                                                                                                                                                                                                                                                                                                                                                                                                                                                                                                                                                                                                                                                                                                                                                                                                                                                                                                                                                                                                                                                                                                                                                                                                                                                                                                                                                                                                                                                                                                                                                                                                                                                                                                                                                                                                                                                                                                                                                                                                                                                                                                                                                                                                                                                                                                                                                                                                                                                                                                                                                                                                                                                                                                                                                                                                                                                                                                                                                                                                                                                                                                                                                                                                                                                                                                                                                                                                                                                                                                                                                                                                                                                                                                                                                                                                                                                                                                                                                                                                                                                                                                                                                                                                                                                                                                                                                                                                                                                                                                                                                                                                                                                                                                                                                                                                                                                                                                                                                                                                                                                                                                                                                                                                                                                                                                                                                                                                                                                                                                                                                                                                                                                                                                                                                                                                                                                                                                                                                                                                                                                                                                                                                                                                                                                                                                                                                                                                                                                                                                                                  scanning efficiency is the ability of the decoder to correctly identify dsc messages preceded by more than 20 bits of a 200 bit dot pattern ignoring all other signals and noise and generate suitable signals to control an associated scanning receiver. </w:t>
      </w:r>
    </w:p>
    <w:p w:rsidR="00761C1B" w:rsidRDefault="00761C1B" w:rsidP="00761C1B">
      <w:r>
        <w:t>SOURCE: Used in EN 300 338-01 V1.4.1, clause 6.2.4.2.1</w:t>
      </w:r>
    </w:p>
    <w:p w:rsidR="00761C1B" w:rsidRDefault="00761C1B" w:rsidP="00761C1B"/>
    <w:p w:rsidR="00761C1B" w:rsidRDefault="00761C1B" w:rsidP="00761C1B">
      <w:r>
        <w:t xml:space="preserve">                                                                                                                                                                                                                                                                                                                                                                                                                                                                                                                                                                                                                                                                                                                                                                                                                                                                                                                                                                                                                                                                                                                                                                                                                                                                                                                                                                                                                                                                                                                                                                                                                                                                                                                                                                                                                                                                                                                                                                                                                                                                                                                                                                                                                                                                                                                                                                                                                                                                                                                                                                                                                                                                                                                                                                                                                                                                                                                                                                                                                                                                                                                                                                                                                                                                                                                                                                                                                                                                                                                                                                                                                                                                                                                                                                                                                                                                                                                                                                                                                                                                                                                                                                                                                                                                                                                                                                                                                                                                                                                                                                                                                                                                                                                                                                                                                                                                                                                                                                                                                                                                                                                                                                                                                                                                                                                                                                                                                                                                                                                                                                                                                                                                                                                                                                                                                                                                                                                                                                                                                                                                                                                                                                                                                                                                                                                                                                                                                                                                                                                                                                                                                                                                                                                                                                                                                                                                                                                                                                                                                                                                                                                                  scanning efficiency is the ability of the receiver to correctly receive calls preceded by more than 20 bits of a 200 bit dot pattern and transmitted on one frequency whilst scanning up to six frequencies ignoring all other signals and noise. </w:t>
      </w:r>
    </w:p>
    <w:p w:rsidR="00761C1B" w:rsidRDefault="00761C1B" w:rsidP="00761C1B">
      <w:r>
        <w:t>SOURCE: Used in EN 301 033 V1.4.1, clause 8.12.1</w:t>
      </w:r>
    </w:p>
    <w:p w:rsidR="00761C1B" w:rsidRDefault="00761C1B" w:rsidP="00761C1B"/>
    <w:p w:rsidR="00761C1B" w:rsidRDefault="00761C1B" w:rsidP="00761C1B">
      <w:r>
        <w:t xml:space="preserve">                                                                                                                                                                                                                                                                                                                                                                                                                                                                                                                                                                                                                                                                                                                                                                                                                                                                                                                                                                                                                                                                                                                                                                                                                                                                                                                                                                                                                                                                                                                                                                                                                                                                                                                                                                                                                                                                                                                                                                                                                                                                                                                                                                                                                                                                                                                                                                                                                                                                                                                                                                                                                                                                                                                                                                                                                                                                                                                                                                                                                                                                                                                                                                                                                                                                                                                                                                                                                                                                                                                                                                                                                                                                                                                                                                                                                                                                                                                                                                                                                                                                                                                                                                                                                                                                                                                                                                                                                                                                                                                                                                                                                                                                                                                                                                                                                                                                                                                                                                                                                                                                                                                                                                                                                                                                                                                                                                                                                                                                                                                                                                                                                                                                                                                                                                                                                                                                                                                                                                                                                                                                                                                                                                                                                                                                                                                                                                                                                                                                                                                                                                                                                                                                                                                                                                                                                                                                                                                                                                                                                                                                                                                                  scanning efficiency is the ability of the receiver/decoder to correctly receive calls preceded by more than 20 bits of a 200 bit dot pattern and transmitted on one frequency whilst scanning up to six frequencies ignoring all other signals and noise. </w:t>
      </w:r>
    </w:p>
    <w:p w:rsidR="00761C1B" w:rsidRDefault="00761C1B" w:rsidP="00761C1B">
      <w:r>
        <w:t>SOURCE: Used in EN 300 338 V1.2.1, clause 9.1.1</w:t>
      </w:r>
    </w:p>
    <w:p w:rsidR="00761C1B" w:rsidRDefault="00761C1B" w:rsidP="00761C1B"/>
    <w:p w:rsidR="00761C1B" w:rsidRDefault="00761C1B" w:rsidP="00761C1B">
      <w:r>
        <w:t xml:space="preserve">                                                                                                                                                                                                                                                                                                                                                                                                                                                                                                                                                                                                                                                                                                                                                                                                                                                                                                                                                                                                                                                                                                                                                                                                                                                                                                                                                                                                                                                                                                                                                                                                                                                                                                                                                                                                                                                                                                                                                                                                                                                                                                                                                                                                                                                                                                                                                                                                                                                                                                                                                                                                                                                                                                                                                                                                                                                                                                                                                                                                                                                                                                                                                                                                                                                                                                                                                                                                                                                                                                                                                                                                                                                                                                                                                                                                                                                                                                                                                                                                                                                                                                                                                                                                                                                                                                                                                                                                                                                                                                                                                                                                                                                                                                                                                                                                                                                                                                                                                                                                                                                                                                                                                                                                                                                                                                                                                                                                                                                                                                                                                                                                                                                                                                                                                                                                                                                                                                                                                                                                                                                                                                                                                                                                                                                                                                                                                                                                                                                                                                                                                                                                                                                                                                                                                                                                                                                                                                                                                                                                                                                                                                                                  The scanning period is the time between the start of two successive samples of the priority channel in the absence of a signal on that channel. the dwell time on the priority channel is the time between the start and finish of any sample of the priority channel in the absence of a signal on that channel. the dwell time on the additional channel is the time between the start and finish of any sample of the additional channel. </w:t>
      </w:r>
    </w:p>
    <w:p w:rsidR="00761C1B" w:rsidRDefault="00761C1B" w:rsidP="00761C1B">
      <w:r>
        <w:t>SOURCE: Used in EN 300 162-01 V1.4.1, clause 9.14.1</w:t>
      </w:r>
    </w:p>
    <w:p w:rsidR="00761C1B" w:rsidRDefault="00761C1B" w:rsidP="00761C1B"/>
    <w:p w:rsidR="00761C1B" w:rsidRDefault="00761C1B" w:rsidP="00761C1B">
      <w:r>
        <w:t xml:space="preserve">                                                                                                                                                                                                                                                                                                                                                                                                                                                                                                                                                                                                                                                                                                                                                                                                                                                                                                                                                                                                                                                                                                                                                                                                                                                                                                                                                                                                                                                                                                                                                                                                                                                                                                                                                                                                                                                                                                                                                                                                                                                                                                                                                                                                                                                                                                                                                                                                                                                                                                                                                                                                                                                                                                                                                                                                                                                                                                                                                                                                                                                                                                                                                                                                                                                                                                                                                                                                                                                                                                                                                                                                                                                                                                                                                                                                                                                                                                                                                                                                                                                                                                                                                                                                                                                                                                                                                                                                                                                                                                                                                                                                                                                                                                                                                                                                                                                                                                                                                                                                                                                                                                                                                                                                                                                                                                                                                                                                                                                                                                                                                                                                                                                                                                                                                                                                                                                                                                                                                                                                                                                                                                                                                                                                                                                                                                                                                                                                                                                                                                                                                                                                                                                                                                                                                                                                                                                                                                                                                                                                                                                                                                                              The scanning period is the time between the start of two successive samples of the priority channel in the absence of a signal on that channel. the dwell time on the priority channel is the time between the start and finish of any sample of the priority channel in the absence of a signal on that channel. the dwell time on the additional channel is the time between the start and finish of any sample of the additional channel. </w:t>
      </w:r>
    </w:p>
    <w:p w:rsidR="00761C1B" w:rsidRDefault="00761C1B" w:rsidP="00761C1B">
      <w:r>
        <w:t>SOURCE: Used in EN 301 025 V2.2.1, clause 9.14.1 SOURCE: Used in EN 301 025-01 V1.5.1, clause 9.14.1 SOURCE: Used in EN 301 925 V1.5.1, clause 12.13.1</w:t>
      </w:r>
    </w:p>
    <w:p w:rsidR="00761C1B" w:rsidRDefault="00761C1B" w:rsidP="00761C1B"/>
    <w:p w:rsidR="00761C1B" w:rsidRDefault="00761C1B" w:rsidP="00761C1B">
      <w:r>
        <w:t xml:space="preserve">                                                                                                                                                                                                                                                                                                                                                                                                                                                                                                                                                                                                                                                                                                                                                                                                                                                                                                                                                                                                                                                                                                                                                                                                                                                                                                                                                                                                                                                                                                                                                                                                                                                                                                                                                                                                                                                                                                                                                                                                                                                                                                                                                                                                                                                                                                                                                                                                                                                                                                                                                                                                                                                                                                                                                                                                                                                                                                                                                                                                                                                                                                                                                                                                                                                                                                                                                                                                                                                                                                                                                                                                                                                                                                                                                                                                                                                                                                                                                                                                                                                                                                                                                                                                                                                                                                                                                                                                                                                                                                                                                                                                                                                                                                                                                                                                                                                                                                                                                                                                                                                                                                                                                                                                                                                                                                                                                                                                                                                                                                                                                                                                                                                                                                                                                                                                                                                                                                                                                                                                                                                                                                                                                                                                                                                                                                                                                                                                                                                                                                                                                                                                                                                                                                                                                                                                                                                                                                                                                                                                                                                                                                                              sea clutter is caused by reflection of the radar signal at surface waves in the vicinity of the own vessel and brightens the centre area of the radar picture. by time depending modulation of the receivers sensitivity (stc) the disturbing effect of see clutter can be reduced. rain clutter is caused by any kind of precipitation (rain, snow) and brightens affected areas of the radar picture. by suitable means, i.e. high passing the radar video signal (ftc), the disturbing effect of rain clutter can be reduced. </w:t>
      </w:r>
    </w:p>
    <w:p w:rsidR="00761C1B" w:rsidRDefault="00761C1B" w:rsidP="00761C1B">
      <w:r>
        <w:t>SOURCE: Used in EN 302 194 V2.1.1, clause 8.1.12.1</w:t>
      </w:r>
    </w:p>
    <w:p w:rsidR="00761C1B" w:rsidRDefault="00761C1B" w:rsidP="00761C1B"/>
    <w:p w:rsidR="00761C1B" w:rsidRDefault="00761C1B" w:rsidP="00761C1B">
      <w:r>
        <w:t xml:space="preserve">                                                                                                                                                                                                                                                                                                                                                                                                                                                                                                                                                                                                                                                                                                                                                                                                                                                                                                                                                                                                                                                                                                                                                                                                                                                                                                                                                                                                                                                                                                                                                                                                                                                                                                                                                                                                                                                                                                                                                                                                                                                                                                                                                                                                                                                                                                                                                                                                                                                                                                                                                                                                                                                                                                                                                                                                                                                                                                                                                                                                                                                                                                                                                                                                                                                                                                                                                                                                                                                                                                                                                                                                                                                                                                                                                                                                                                                                                                                                                                                                                                                                                                                                                                                                                                                                                                                                                                                                                                                                                                                                                                                                                                                                                                                                                                                                                                                                                                                                                                                                                                                                                                                                                                                                                                                                                                                                                                                                                                                                                                                                                                                                                                                                                                                                                                                                                                                                                                                                                                                                                                                                                                                                                                                                                                                                                                                                                                                                                                                                                                                                                                                                                                                                                                                                                                                                                                                                                                                                                                                                                                                                                                                                  sea clutter is caused by reflection of the radar signal at surface waves in the vicinity of the own vessel and brightens the centre area of the radar picture. by time depending modulation of the receivers sensitivity (stc) the disturbing effect of see clutter can be reduced. rain clutter is caused by any kind of precipitation (rain, snow) and brightens affected areas of the radar picture. by suitable means, i.e. high passing the radar video signal (ftc), the disturbing effect of rain clutter can be reduced. </w:t>
      </w:r>
    </w:p>
    <w:p w:rsidR="00761C1B" w:rsidRDefault="00761C1B" w:rsidP="00761C1B">
      <w:r>
        <w:t>SOURCE: Used in EN 302 194-01 V1.1.2, clause 7.1.12.1</w:t>
      </w:r>
    </w:p>
    <w:p w:rsidR="00761C1B" w:rsidRDefault="00761C1B" w:rsidP="00761C1B"/>
    <w:p w:rsidR="00761C1B" w:rsidRDefault="00761C1B" w:rsidP="00761C1B">
      <w:r>
        <w:t xml:space="preserve">                                                                                                                                                                                                                                                                                                                                                                                                                                                                                                                                                                                                                                                                                                                                                                                                                                                                                                                                                                                                                                                                                                                                                                                                                                                                                                                                                                                                                                                                                                                                                                                                                                                                                                                                                                                                                                                                                                                                                                                                                                                                                                                                                                                                                                                                                                                                                                                                                                                                                                                                                                                                                                                                                                                                                                                                                                                                                                                                                                                                                                                                                                                                                                                                                                                                                                                                                                                                                                                                                                                                                                                                                                                                                                                                                                                                                                                                                                                                                                                                                                                                                                                                                                                                                                                                                                                                                                                                                                                                                                                                                                                                                                                                                                                                                                                                                                                                                                                                                                                                                                                                                                                                                                                                                                                                                                                                                                                                                                                                                                                                                                                                                                                                                                                                                                                                                                                                                                                                                                                                                                                                                                                                                                                                                                                                                                                                                                                                                                                                                                                                                                                                                                                                                                                                                                                                                                                                                                                                                                                                                                                                                                                                  see clause 3.1. </w:t>
      </w:r>
    </w:p>
    <w:p w:rsidR="00761C1B" w:rsidRDefault="00761C1B" w:rsidP="00761C1B">
      <w:r>
        <w:t>SOURCE: Used in EN 300 422-01 V2.1.2, clause 8.4.1 SOURCE: Used in EN 300 422-02 V2.1.1, clause 8.4.1 SOURCE: Used in EN 300 422-03 V2.1.1, clause 8.4.1 SOURCE: Used in EN 300 422-04 V2.1.1, clause 8.4.1</w:t>
      </w:r>
    </w:p>
    <w:p w:rsidR="00761C1B" w:rsidRDefault="00761C1B" w:rsidP="00761C1B"/>
    <w:p w:rsidR="00761C1B" w:rsidRDefault="00761C1B" w:rsidP="00761C1B">
      <w:r>
        <w:t xml:space="preserve">                                                                                                                                                                                                                                                                                                                                                                                                                                                                                                                                                                                                                                                                                                                                                                                                                                                                                                                                                                                                                                                                                                                                                                                                                                                                                                                                                                                                                                                                                                                                                                                                                                                                                                                                                                                                                                                                                                                                                                                                                                                                                                                                                                                                                                                                                                                                                                                                                                                                                                                                                                                                                                                                                                                                                                                                                                                                                                                                                                                                                                                                                                                                                                                                                                                                                                                                                                                                                                                                                                                                                                                                                                                                                                                                                                                                                                                                                                                                                                                                                                                                                                                                                                                                                                                                                                                                                                                                                                                                                                                                                                                                                                                                                                                                                                                                                                                                                                                                                                                                                                                                                                                                                                                                                                                                                                                                                                                                                                                                                                                                                                                                                                                                                                                                                                                                                                                                                                                                                                                                                                                                                                                                                                                                                                                                                                                                                                                                                                                                                                                                                                                                                                                                                                                                                                                                                                                                                                                                                                                                                                                                                                                                  sending side. side (pt or ft) that triggers abnormal release by sending a {cc-release-com} message. receiving side. side (pt or ft) that receives the {cc-release-com} message. </w:t>
      </w:r>
    </w:p>
    <w:p w:rsidR="00761C1B" w:rsidRDefault="00761C1B" w:rsidP="00761C1B">
      <w:r>
        <w:t>SOURCE: Used in EN 300 175-05 V2.7.1, clause 9.5.2.1</w:t>
      </w:r>
    </w:p>
    <w:p w:rsidR="00761C1B" w:rsidRDefault="00761C1B" w:rsidP="00761C1B"/>
    <w:p w:rsidR="00761C1B" w:rsidRDefault="00761C1B" w:rsidP="00761C1B">
      <w:r>
        <w:t xml:space="preserve">                                                                                                                                                                                                                                                                                                                                                                                                                                                                                                                                                                                                                                                                                                                                                                                                                                                                                                                                                                                                                                                                                                                                                                                                                                                                                                                                                                                                                                                                                                                                                                                                                                                                                                                                                                                                                                                                                                                                                                                                                                                                                                                                                                                                                                                                                                                                                                                                                                                                                                                                                                                                                                                                                                                                                                                                                                                                                                                                                                                                                                                                                                                                                                                                                                                                                                                                                                                                                                                                                                                                                                                                                                                                                                                                                                                                                                                                                                                                                                                                                                                                                                                                                                                                                                                                                                                                                                                                                                                                                                                                                                                                                                                                                                                                                                                                                                                                                                                                                                                                                                                                                                                                                                                                                                                                                                                                                                                                                                                                                                                                                                                                                                                                                                                                                                                                                                                                                                                                                                                                                                                                                                                                                                                                                                                                                                                                                                                                                                                                                                                                                                                                                                                                                                                                                                                                                                                                                                                                                                                                                                                                                                                                  The sensitivity is defined in en 301 166-1 [2], clause 8.1.1 (analogue conducted), clause 8.2.1 (analogue field strength), clause 8.3.1 (digital conducted) and clause 8.4.1 (digital field strength). in addition, for duplex equipment (equipment providing simultaneous transmission and reception), the receiver desensitization is defined in en 301 166-1 [2], clause 9.1.1. </w:t>
      </w:r>
    </w:p>
    <w:p w:rsidR="00761C1B" w:rsidRDefault="00761C1B" w:rsidP="00761C1B">
      <w:r>
        <w:t>SOURCE: Used in EN 301 166-02 V1.2.1, clause 4.3.1.1</w:t>
      </w:r>
    </w:p>
    <w:p w:rsidR="00761C1B" w:rsidRDefault="00761C1B" w:rsidP="00761C1B"/>
    <w:p w:rsidR="00761C1B" w:rsidRDefault="00761C1B" w:rsidP="00761C1B">
      <w:r>
        <w:t xml:space="preserve">                                                                                                                                                                                                                                                                                                                                                                                                                                                                                                                                                                                                                                                                                                                                                                                                                                                                                                                                                                                                                                                                                                                                                                                                                                                                                                                                                                                                                                                                                                                                                                                                                                                                                                                                                                                                                                                                                                                                                                                                                                                                                                                                                                                                                                                                                                                                                                                                                                                                                                                                                                                                                                                                                                                                                                                                                                                                                                                                                                                                                                                                                                                                                                                                                                                                                                                                                                                                                                                                                                                                                                                                                                                                                                                                                                                                                                                                                                                                                                                                                                                                                                                                                                                                                                                                                                                                                                                                                                                                                                                                                                                                                                                                                                                                                                                                                                                                                                                                                                                                                                                                                                                                                                                                                                                                                                                                                                                                                                                                                                                                                                                                                                                                                                                                                                                                                                                                                                                                                                                                                                                                                                                                                                                                                                                                                                                                                                                                                                                                                                                                                                                                                                                                                                                                                                                                                                                                                                                                                                                                                                                                                                                              sensitivity of the dr receiver is the minimum signal power input to the receiver which ensures demodulation of wanted signal while achieving target link performance, characterized by frame error ratio of not more than 1 %. the test input signal is generated at the nominal dr operating frequency and modulated with normal modulation. </w:t>
      </w:r>
    </w:p>
    <w:p w:rsidR="00761C1B" w:rsidRDefault="00761C1B" w:rsidP="00761C1B">
      <w:r>
        <w:t>SOURCE: Used in EN 303 520 V1.1.1, clause 4.2.2.3.1</w:t>
      </w:r>
    </w:p>
    <w:p w:rsidR="00761C1B" w:rsidRDefault="00761C1B" w:rsidP="00761C1B"/>
    <w:p w:rsidR="00761C1B" w:rsidRDefault="00761C1B" w:rsidP="00761C1B">
      <w:r>
        <w:t xml:space="preserve">                                                                                                                                                                                                                                                                                                                                                                                                                                                                                                                                                                                                                                                                                                                                                                                                                                                                                                                                                                                                                                                                                                                                                                                                                                                                                                                                                                                                                                                                                                                                                                                                                                                                                                                                                                                                                                                                                                                                                                                                                                                                                                                                                                                                                                                                                                                                                                                                                                                                                                                                                                                                                                                                                                                                                                                                                                                                                                                                                                                                                                                                                                                                                                                                                                                                                                                                                                                                                                                                                                                                                                                                                                                                                                                                                                                                                                                                                                                                                                                                                                                                                                                                                                                                                                                                                                                                                                                                                                                                                                                                                                                                                                                                                                                                                                                                                                                                                                                                                                                                                                                                                                                                                                                                                                                                                                                                                                                                                                                                                                                                                                                                                                                                                                                                                                                                                                                                                                                                                                                                                                                                                                                                                                                                                                                                                                                                                                                                                                                                                                                                                                                                                                                                                                                                                                                                                                                                                                                                                                                                                                                                                                                                  The sensitivity of the receiver is a defined level of the radio-frequency signal at which the receiver gives a character error ratio better than a defined value. </w:t>
      </w:r>
    </w:p>
    <w:p w:rsidR="00761C1B" w:rsidRDefault="00761C1B" w:rsidP="00761C1B">
      <w:r>
        <w:t>SOURCE: Used in EN 300 065-03 V1.2.1, clause 4.4.2.1</w:t>
      </w:r>
    </w:p>
    <w:p w:rsidR="00761C1B" w:rsidRDefault="00761C1B" w:rsidP="00761C1B"/>
    <w:p w:rsidR="00761C1B" w:rsidRDefault="00761C1B" w:rsidP="00761C1B">
      <w:r>
        <w:t xml:space="preserve">                                                                                                                                                                                                                                                                                                                                                                                                                                                                                                                                                                                                                                                                                                                                                                                                                                                                                                                                                                                                                                                                                                                                                                                                                                                                                                                                                                                                                                                                                                                                                                                                                                                                                                                                                                                                                                                                                                                                                                                                                                                                                                                                                                                                                                                                                                                                                                                                                                                                                                                                                                                                                                                                                                                                                                                                                                                                                                                                                                                                                                                                                                                                                                                                                                                                                                                                                                                                                                                                                                                                                                                                                                                                                                                                                                                                                                                                                                                                                                                                                                                                                                                                                                                                                                                                                                                                                                                                                                                                                                                                                                                                                                                                                                                                                                                                                                                                                                                                                                                                                                                                                                                                                                                                                                                                                                                                                                                                                                                                                                                                                                                                                                                                                                                                                                                                                                                                                                                                                                                                                                                                                                                                                                                                                                                                                                                                                                                                                                                                                                                                                                                                                                                                                                                                                                                                                                                                                                                                                                                                                                                                                                                              The sensitivity of the receiver is the level of the signal at the nominal frequency of the receiver which, when applied to the receiver input with normal test modulation (see clause 5.2.3), produces: * in all cases, an audio frequency output power not less than 50 % of the rated output power (see clause 5.2.5); and * a sinad ratio of 12 db, measured at the receiver output using a psophometric telephone filtering network as described in recommendation itu-t o.41 [2]. </w:t>
      </w:r>
    </w:p>
    <w:p w:rsidR="00761C1B" w:rsidRDefault="00761C1B" w:rsidP="00761C1B">
      <w:r>
        <w:t>SOURCE: Used in EN 302 617 V2.3.1, clause 7.1.1</w:t>
      </w:r>
    </w:p>
    <w:p w:rsidR="00761C1B" w:rsidRDefault="00761C1B" w:rsidP="00761C1B"/>
    <w:p w:rsidR="00761C1B" w:rsidRDefault="00761C1B" w:rsidP="00761C1B">
      <w:r>
        <w:t xml:space="preserve">                                                                                                                                                                                                                                                                                                                                                                                                                                                                                                                                                                                                                                                                                                                                                                                                                                                                                                                                                                                                                                                                                                                                                                                                                                                                                                                                                                                                                                                                                                                                                                                                                                                                                                                                                                                                                                                                                                                                                                                                                                                                                                                                                                                                                                                                                                                                                                                                                                                                                                                                                                                                                                                                                                                                                                                                                                                                                                                                                                                                                                                                                                                                                                                                                                                                                                                                                                                                                                                                                                                                                                                                                                                                                                                                                                                                                                                                                                                                                                                                                                                                                                                                                                                                                                                                                                                                                                                                                                                                                                                                                                                                                                                                                                                                                                                                                                                                                                                                                                                                                                                                                                                                                                                                                                                                                                                                                                                                                                                                                                                                                                                                                                                                                                                                                                                                                                                                                                                                                                                                                                                                                                                                                                                                                                                                                                                                                                                                                                                                                                                                                                                                                                                                                                                                                                                                                                                                                                                                                                                                                                                                                                                              The sensitivity of the receiver is the level of the signal at the nominal frequency of the receiver which, when applied to the receiver input with normal test modulation (see clause 6.1.3), produces: * in all cases, an audio frequency output power not less than 50 % of the rated output power (see clause 6.1.5); and * a sinad ratio of 12 db, measured at the receiver output using a psophometric telephone filtering network as described in itu-t recommendation o.41 [1]. </w:t>
      </w:r>
    </w:p>
    <w:p w:rsidR="00761C1B" w:rsidRDefault="00761C1B" w:rsidP="00761C1B">
      <w:r>
        <w:t>SOURCE: Used in EN 300 676-01 V1.5.1, clause 8.1.1 SOURCE: Used in EN 302 617-01 V1.1.1, clause 8.1.1</w:t>
      </w:r>
    </w:p>
    <w:p w:rsidR="00761C1B" w:rsidRDefault="00761C1B" w:rsidP="00761C1B"/>
    <w:p w:rsidR="00761C1B" w:rsidRDefault="00761C1B" w:rsidP="00761C1B">
      <w:r>
        <w:t xml:space="preserve">                                                                                                                                                                                                                                                                                                                                                                                                                                                                                                                                                                                                                                                                                                                                                                                                                                                                                                                                                                                                                                                                                                                                                                                                                                                                                                                                                                                                                                                                                                                                                                                                                                                                                                                                                                                                                                                                                                                                                                                                                                                                                                                                                                                                                                                                                                                                                                                                                                                                                                                                                                                                                                                                                                                                                                                                                                                                                                                                                                                                                                                                                                                                                                                                                                                                                                                                                                                                                                                                                                                                                                                                                                                                                                                                                                                                                                                                                                                                                                                                                                                                                                                                                                                                                                                                                                                                                                                                                                                                                                                                                                                                                                                                                                                                                                                                                                                                                                                                                                                                                                                                                                                                                                                                                                                                                                                                                                                                                                                                                                                                                                                                                                                                                                                                                                                                                                                                                                                                                                                                                                                                                                                                                                                                                                                                                                                                                                                                                                                                                                                                                                                                                                                                                                                                                                                                                                                                                                                                                                                                                                                                                                                              The sensitivity of the receiver is the level of the signal at the nominal frequency of the receiver which, when applied to the receiver input with normal test modulation (see clause 6.1.3), produces: - in all cases, an audio frequency output power not less than 50 % of the rated output power (see clause 6.1.5); and - a sinad ratio of 12 db, measured at the receiver output using a psophometric telephone filtering network as described in itu-t recommendation p.53 [3]. </w:t>
      </w:r>
    </w:p>
    <w:p w:rsidR="00761C1B" w:rsidRDefault="00761C1B" w:rsidP="00761C1B">
      <w:r>
        <w:t>SOURCE: Used in EN 300 676 V1.3.1, clause 8.1.1</w:t>
      </w:r>
    </w:p>
    <w:p w:rsidR="00761C1B" w:rsidRDefault="00761C1B" w:rsidP="00761C1B"/>
    <w:p w:rsidR="00761C1B" w:rsidRDefault="00761C1B" w:rsidP="00761C1B">
      <w:r>
        <w:t xml:space="preserve">                                                                                                                                                                                                                                                                                                                                                                                                                                                                                                                                                                                                                                                                                                                                                                                                                                                                                                                                                                                                                                                                                                                                                                                                                                                                                                                                                                                                                                                                                                                                                                                                                                                                                                                                                                                                                                                                                                                                                                                                                                                                                                                                                                                                                                                                                                                                                                                                                                                                                                                                                                                                                                                                                                                                                                                                                                                                                                                                                                                                                                                                                                                                                                                                                                                                                                                                                                                                                                                                                                                                                                                                                                                                                                                                                                                                                                                                                                                                                                                                                                                                                                                                                                                                                                                                                                                                                                                                                                                                                                                                                                                                                                                                                                                                                                                                                                                                                                                                                                                                                                                                                                                                                                                                                                                                                                                                                                                                                                                                                                                                                                                                                                                                                                                                                                                                                                                                                                                                                                                                                                                                                                                                                                                                                                                                                                                                                                                                                                                                                                                                                                                                                                                                                                                                                                                                                                                                                                                                                                                                                                                                                                                              The sensitivity of the receiver is the minimum field strength of a signal, at the nominal frequency of the receiver, with normal test modulation (subclause 6.4) which will produce: - an audio frequency output power of at least 50 % of the rated output power; - a sinad ratio of 20 db measured at the output of the receiver through a telephone psophometric weighting network; in accordance with itu-t recommendation o.41 [5]. note: sinad ratio: sinad = (s+n+d)/(n+d), where: - s - signal power; - n - noise power; - d - distortion power. the sinad meter needed for the receiver measurements is specified ets 300 086 [4]. </w:t>
      </w:r>
    </w:p>
    <w:p w:rsidR="00761C1B" w:rsidRDefault="00761C1B" w:rsidP="00761C1B">
      <w:r>
        <w:t>SOURCE: Used in EN 301 796 V1.1.1, clause 8.1.1</w:t>
      </w:r>
    </w:p>
    <w:p w:rsidR="00761C1B" w:rsidRDefault="00761C1B" w:rsidP="00761C1B"/>
    <w:p w:rsidR="00761C1B" w:rsidRDefault="00761C1B" w:rsidP="00761C1B">
      <w:r>
        <w:t xml:space="preserve">                                                                                                                                                                                                                                                                                                                                                                                                                                                                                                                                                                                                                                                                                                                                                                                                                                                                                                                                                                                                                                                                                                                                                                                                                                                                                                                                                                                                                                                                                                                                                                                                                                                                                                                                                                                                                                                                                                                                                                                                                                                                                                                                                                                                                                                                                                                                                                                                                                                                                                                                                                                                                                                                                                                                                                                                                                                                                                                                                                                                                                                                                                                                                                                                                                                                                                                                                                                                                                                                                                                                                                                                                                                                                                                                                                                                                                                                                                                                                                                                                                                                                                                                                                                                                                                                                                                                                                                                                                                                                                                                                                                                                                                                                                                                                                                                                                                                                                                                                                                                                                                                                                                                                                                                                                                                                                                                                                                                                                                                                                                                                                                                                                                                                                                                                                                                                                                                                                                                                                                                                                                                                                                                                                                                                                                                                                                                                                                                                                                                                                                                                                                                                                                                                                                                                                                                                                                                                                                                                                                                                                                                                                                              separate radiated spurious measurements need not be made on receivers co-located with transmitters. the definitions from clause 7.2.1 on transmitter spurious and out-of-band emissions apply. </w:t>
      </w:r>
    </w:p>
    <w:p w:rsidR="00761C1B" w:rsidRDefault="00761C1B" w:rsidP="00761C1B">
      <w:r>
        <w:t>SOURCE: Used in EN 302 264-01 V1.1.1, clause 8.1.1</w:t>
      </w:r>
    </w:p>
    <w:p w:rsidR="00761C1B" w:rsidRDefault="00761C1B" w:rsidP="00761C1B"/>
    <w:p w:rsidR="00761C1B" w:rsidRDefault="00761C1B" w:rsidP="00761C1B">
      <w:r>
        <w:t xml:space="preserve">                                                                                                                                                                                                                                                                                                                                                                                                                                                                                                                                                                                                                                                                                                                                                                                                                                                                                                                                                                                                                                                                                                                                                                                                                                                                                                                                                                                                                                                                                                                                                                                                                                                                                                                                                                                                                                                                                                                                                                                                                                                                                                                                                                                                                                                                                                                                                                                                                                                                                                                                                                                                                                                                                                                                                                                                                                                                                                                                                                                                                                                                                                                                                                                                                                                                                                                                                                                                                                                                                                                                                                                                                                                                                                                                                                                                                                                                                                                                                                                                                                                                                                                                                                                                                                                                                                                                                                                                                                                                                                                                                                                                                                                                                                                                                                                                                                                                                                                                                                                                                                                                                                                                                                                                                                                                                                                                                                                                                                                                                                                                                                                                                                                                                                                                                                                                                                                                                                                                                                                                                                                                                                                                                                                                                                                                                                                                                                                                                                                                                                                                                                                                                                                                                                                                                                                                                                                                                                                                                                                                                                                                                                                                  separate radiated spurious measurements need not be made on receivers co-located with transmitters. the definitions from clause 7.2.1 on transmitter spurious and out-of-band emissions apply. </w:t>
      </w:r>
    </w:p>
    <w:p w:rsidR="00761C1B" w:rsidRDefault="00761C1B" w:rsidP="00761C1B">
      <w:r>
        <w:t>SOURCE: Used in EN 302 288-01 V1.6.1, clause 8.1.1</w:t>
      </w:r>
    </w:p>
    <w:p w:rsidR="00761C1B" w:rsidRDefault="00761C1B" w:rsidP="00761C1B"/>
    <w:p w:rsidR="00761C1B" w:rsidRDefault="00761C1B" w:rsidP="00761C1B">
      <w:r>
        <w:t xml:space="preserve">                                                                                                                                                                                                                                                                                                                                                                                                                                                                                                                                                                                                                                                                                                                                                                                                                                                                                                                                                                                                                                                                                                                                                                                                                                                                                                                                                                                                                                                                                                                                                                                                                                                                                                                                                                                                                                                                                                                                                                                                                                                                                                                                                                                                                                                                                                                                                                                                                                                                                                                                                                                                                                                                                                                                                                                                                                                                                                                                                                                                                                                                                                                                                                                                                                                                                                                                                                                                                                                                                                                                                                                                                                                                                                                                                                                                                                                                                                                                                                                                                                                                                                                                                                                                                                                                                                                                                                                                                                                                                                                                                                                                                                                                                                                                                                                                                                                                                                                                                                                                                                                                                                                                                                                                                                                                                                                                                                                                                                                                                                                                                                                                                                                                                                                                                                                                                                                                                                                                                                                                                                                                                                                                                                                                                                                                                                                                                                                                                                                                                                                                                                                                                                                                                                                                                                                                                                                                                                                                                                                                                                                                                                                                  separate radiated spurious measurements need not be made on receivers co-located with transmitters. the definitions from clause 7.8 on transmitter spurious emissions apply. </w:t>
      </w:r>
    </w:p>
    <w:p w:rsidR="00761C1B" w:rsidRDefault="00761C1B" w:rsidP="00761C1B">
      <w:r>
        <w:t>SOURCE: Used in EN 302 858-01 V1.3.1, clause 8.1.1</w:t>
      </w:r>
    </w:p>
    <w:p w:rsidR="00761C1B" w:rsidRDefault="00761C1B" w:rsidP="00761C1B"/>
    <w:p w:rsidR="00761C1B" w:rsidRDefault="00761C1B" w:rsidP="00761C1B">
      <w:r>
        <w:t xml:space="preserve">                                                                                                                                                                                                                                                                                                                                                                                                                                                                                                                                                                                                                                                                                                                                                                                                                                                                                                                                                                                                                                                                                                                                                                                                                                                                                                                                                                                                                                                                                                                                                                                                                                                                                                                                                                                                                                                                                                                                                                                                                                                                                                                                                                                                                                                                                                                                                                                                                                                                                                                                                                                                                                                                                                                                                                                                                                                                                                                                                                                                                                                                                                                                                                                                                                                                                                                                                                                                                                                                                                                                                                                                                                                                                                                                                                                                                                                                                                                                                                                                                                                                                                                                                                                                                                                                                                                                                                                                                                                                                                                                                                                                                                                                                                                                                                                                                                                                                                                                                                                                                                                                                                                                                                                                                                                                                                                                                                                                                                                                                                                                                                                                                                                                                                                                                                                                                                                                                                                                                                                                                                                                                                                                                                                                                                                                                                                                                                                                                                                                                                                                                                                                                                                                                                                                                                                                                                                                                                                                                                                                                                                                                                                                  sequence generation the transmitter calculates the hec value across the entire atm cell header and inserts the result in the appropriate header field. the notation used to describe the hec is based on the property of cyclic codes. (for example code vectors such as "1000000100001" can be represented by a polynomial p(x) = x12 + x5 + 1). the elements of a n-element code word are, therefore, the coefficients of a polynomial of order n-1. in this application, these coefficients can have the value 0 or 1 and the polynomial operations are performed using modulo 2 operations. the polynomial representing the content of a header excluding the hec field is generated using the first bit of a header as the coefficient of the highest order term. the hec field shall be an 8-bit sequence. it shall be the remainder of the division (modulo 2) by the generator polynomial g(x) = x8 + x2 + x + 1 of the product x8, multiplied by the content of the header excluding the hec field. at the transmitter, the initial content of the register of the device computing the remainder of the division is pre-set to all 0s and is then modified by (...\...) [the expected end of this definition was beyond the limit of 200 words] </w:t>
      </w:r>
    </w:p>
    <w:p w:rsidR="00761C1B" w:rsidRDefault="00761C1B" w:rsidP="00761C1B">
      <w:r>
        <w:t>SOURCE: Used in EN 300 299 V1.3.1, clause 10.3.2</w:t>
      </w:r>
    </w:p>
    <w:p w:rsidR="00761C1B" w:rsidRDefault="00761C1B" w:rsidP="00761C1B"/>
    <w:p w:rsidR="00761C1B" w:rsidRDefault="00761C1B" w:rsidP="00761C1B">
      <w:r>
        <w:t xml:space="preserve">                                                                                                                                                                                                                                                                                                                                                                                                                                                                                                                                                                                                                                                                                                                                                                                                                                                                                                                                                                                                                                                                                                                                                                                                                                                                                                                                                                                                                                                                                                                                                                                                                                                                                                                                                                                                                                                                                                                                                                                                                                                                                                                                                                                                                                                                                                                                                                                                                                                                                                                                                                                                                                                                                                                                                                                                                                                                                                                                                                                                                                                                                                                                                                                                                                                                                                                                                                                                                                                                                                                                                                                                                                                                                                                                                                                                                                                                                                                                                                                                                                                                                                                                                                                                                                                                                                                                                                                                                                                                                                                                                                                                                                                                                                                                                                                                                                                                                                                                                                                                                                                                                                                                                                                                                                                                                                                                                                                                                                                                                                                                                                                                                                                                                                                                                                                                                                                                                                                                                                                                                                                                                                                                                                                                                                                                                                                                                                                                                                                                                                                                                                                                                                                                                                                                                                                                                                                                                                                                                                                                                                                                                                                                  The service channel is divided into 16 different service message types. a service message consist of 1 to 16 l3-blocks where each block corresponds to the information part in an l2-block. the service channel is a layer 3 link between transmitter and receiver on layer 3. the service channel transfer service and channel information to the receivers and without this information the receivers cannot synchronize with the accurate physical channel. the structure of a service message is shown in figure 12. max. 304 bytes ?---------------------------? service message 19 bytes ?---------? l3-first block header data l3-block header data l3-last block header data padding figure 12: partition of service messages into l3-blocks each service block (seb) consists of a header and 19 bytes of data. padding bytes are added to the last block if needed to complete it. the service message consists of a maximum number of 16 blocks allowing a maximum length of 304 bytes. </w:t>
      </w:r>
    </w:p>
    <w:p w:rsidR="00761C1B" w:rsidRDefault="00761C1B" w:rsidP="00761C1B">
      <w:r>
        <w:t>SOURCE: Used in EN 300 751 V1.2.1, clause 8.3.1</w:t>
      </w:r>
    </w:p>
    <w:p w:rsidR="00761C1B" w:rsidRDefault="00761C1B" w:rsidP="00761C1B"/>
    <w:p w:rsidR="00761C1B" w:rsidRDefault="00761C1B" w:rsidP="00761C1B">
      <w:r>
        <w:t xml:space="preserve">                                                                                                                                                                                                                                                                                                                                                                                                                                                                                                                                                                                                                                                                                                                                                                                                                                                                                                                                                                                                                                                                                                                                                                                                                                                                                                                                                                                                                                                                                                                                                                                                                                                                                                                                                                                                                                                                                                                                                                                                                                                                                                                                                                                                                                                                                                                                                                                                                                                                                                                                                                                                                                                                                                                                                                                                                                                                                                                                                                                                                                                                                                                                                                                                                                                                                                                                                                                                                                                                                                                                                                                                                                                                                                                                                                                                                                                                                                                                                                                                                                                                                                                                                                                                                                                                                                                                                                                                                                                                                                                                                                                                                                                                                                                                                                                                                                                                                                                                                                                                                                                                                                                                                                                                                                                                                                                                                                                                                                                                                                                                                                                                                                                                                                                                                                                                                                                                                                                                                                                                                                                                                                                                                                                                                                                                                                                                                                                                                                                                                                                                                                                                                                                                                                                                                                                                                                                                                                                                                                                                                                                                                                                              shaping pulse shaping is performed on the whole mapped stream of symbols. to comply with regulatory bodies, the bandwidth of the transmitted signal needs to be band limited prior to digital-to-analog conversion, up conversion and amplification. therefore, a (real-valued) root-raised cosine roll off filter is applied to the i and q component, respectively. if the same filter was also applied at the receiver side, the signal could be detected isi-free (free of inter symbol interference) in a non-dispersive channel. the available roll off factor is ?=0,15. any mismatch to existing roll off factors in the receivers (e.g. 0,20 or 0,25) is negligible, so other roll-off factors are not specified. however, other values of the roll-off factors may be considered optionally on the transmitter side. this would be the case if small overlaps of frequency bands are tolerated or the transmitters are already in situ. for the pulse shaping, the following formula applies: for for for , where denotes the nyquist frequency, fs the symbol frequency and ??the roll-off factor. 5 parameter selection the following parameters have been derived for different scenarios: * profile ipl-sc-a: symbol rate of 4,31 msps (5 mhz channel grid, mode 1, frame length 432 ms); * (...\...) [the expected end of this definition was beyond the limit of 200 words] </w:t>
      </w:r>
    </w:p>
    <w:p w:rsidR="00761C1B" w:rsidRDefault="00761C1B" w:rsidP="00761C1B">
      <w:r>
        <w:t>SOURCE: Used in EN 302 550-0102 V1.1.1, clause 4.5</w:t>
      </w:r>
    </w:p>
    <w:p w:rsidR="00761C1B" w:rsidRDefault="00761C1B" w:rsidP="00761C1B"/>
    <w:p w:rsidR="00761C1B" w:rsidRDefault="00761C1B" w:rsidP="00761C1B">
      <w:r>
        <w:t xml:space="preserve">                                                                                                                                                                                                                                                                                                                                                                                                                                                                                                                                                                                                                                                                                                                                                                                                                                                                                                                                                                                                                                                                                                                                                                                                                                                                                                                                                                                                                                                                                                                                                                                                                                                                                                                                                                                                                                                                                                                                                                                                                                                                                                                                                                                                                                                                                                                                                                                                                                                                                                                                                                                                                                                                                                                                                                                                                                                                                                                                                                                                                                                                                                                                                                                                                                                                                                                                                                                                                                                                                                                                                                                                                                                                                                                                                                                                                                                                                                                                                                                                                                                                                                                                                                                                                                                                                                                                                                                                                                                                                                                                                                                                                                                                                                                                                                                                                                                                                                                                                                                                                                                                                                                                                                                                                                                                                                                                                                                                                                                                                                                                                                                                                                                                                                                                                                                                                                                                                                                                                                                                                                                                                                                                                                                                                                                                                                                                                                                                                                                                                                                                                                                                                                                                                                                                                                                                                                                                                                                                                                                                                                                                                                                                  short control signalling transmissions are transmissions used by adaptive equipment to send control signals (e.g. ack/nack signals, etc.) without sensing the operating channel for the presence of other signals. adaptive equipment may or may not have short control signalling transmissions. </w:t>
      </w:r>
    </w:p>
    <w:p w:rsidR="00761C1B" w:rsidRDefault="00761C1B" w:rsidP="00761C1B">
      <w:r>
        <w:t>SOURCE: Used in EN 300 328 V2.1.1, clause 4.3.2.6.4.1</w:t>
      </w:r>
    </w:p>
    <w:p w:rsidR="00761C1B" w:rsidRDefault="00761C1B" w:rsidP="00761C1B"/>
    <w:p w:rsidR="00761C1B" w:rsidRDefault="00761C1B" w:rsidP="00761C1B">
      <w:r>
        <w:t xml:space="preserve">                                                                                                                                                                                                                                                                                                                                                                                                                                                                                                                                                                                                                                                                                                                                                                                                                                                                                                                                                                                                                                                                                                                                                                                                                                                                                                                                                                                                                                                                                                                                                                                                                                                                                                                                                                                                                                                                                                                                                                                                                                                                                                                                                                                                                                                                                                                                                                                                                                                                                                                                                                                                                                                                                                                                                                                                                                                                                                                                                                                                                                                                                                                                                                                                                                                                                                                                                                                                                                                                                                                                                                                                                                                                                                                                                                                                                                                                                                                                                                                                                                                                                                                                                                                                                                                                                                                                                                                                                                                                                                                                                                                                                                                                                                                                                                                                                                                                                                                                                                                                                                                                                                                                                                                                                                                                                                                                                                                                                                                                                                                                                                                                                                                                                                                                                                                                                                                                                                                                                                                                                                                                                                                                                                                                                                                                                                                                                                                                                                                                                                                                                                                                                                                                                                                                                                                                                                                                                                                                                                                                                                                                                                                                  short control signalling transmissions are transmissions used by adaptive frequency hopping equipment to send control signals (e.g. ack/nack signals, etc.) without sensing the frequency for the presence of other signals. adaptive equipment may or may not have short control signalling transmissions. </w:t>
      </w:r>
    </w:p>
    <w:p w:rsidR="00761C1B" w:rsidRDefault="00761C1B" w:rsidP="00761C1B">
      <w:r>
        <w:t>SOURCE: Used in EN 300 328 V2.1.1, clause 4.3.1.7.4.1</w:t>
      </w:r>
    </w:p>
    <w:p w:rsidR="00761C1B" w:rsidRDefault="00761C1B" w:rsidP="00761C1B"/>
    <w:p w:rsidR="00761C1B" w:rsidRDefault="00761C1B" w:rsidP="00761C1B">
      <w:r>
        <w:t xml:space="preserve">                                                                                                                                                                                                                                                                                                                                                                                                                                                                                                                                                                                                                                                                                                                                                                                                                                                                                                                                                                                                                                                                                                                                                                                                                                                                                                                                                                                                                                                                                                                                                                                                                                                                                                                                                                                                                                                                                                                                                                                                                                                                                                                                                                                                                                                                                                                                                                                                                                                                                                                                                                                                                                                                                                                                                                                                                                                                                                                                                                                                                                                                                                                                                                                                                                                                                                                                                                                                                                                                                                                                                                                                                                                                                                                                                                                                                                                                                                                                                                                                                                                                                                                                                                                                                                                                                                                                                                                                                                                                                                                                                                                                                                                                                                                                                                                                                                                                                                                                                                                                                                                                                                                                                                                                                                                                                                                                                                                                                                                                                                                                                                                                                                                                                                                                                                                                                                                                                                                                                                                                                                                                                                                                                                                                                                                                                                                                                                                                                                                                                                                                                                                                                                                                                                                                                                                                                                                                                                                                                                                                                                                                                                                                  The short term frequency stability is the stability during a predetermined number of transmissions. </w:t>
      </w:r>
    </w:p>
    <w:p w:rsidR="00761C1B" w:rsidRDefault="00761C1B" w:rsidP="00761C1B">
      <w:r>
        <w:t>SOURCE: Used in EN 300 066 V1.3.1, clause 7.3.1</w:t>
      </w:r>
    </w:p>
    <w:p w:rsidR="00761C1B" w:rsidRDefault="00761C1B" w:rsidP="00761C1B"/>
    <w:p w:rsidR="00761C1B" w:rsidRDefault="00761C1B" w:rsidP="00761C1B">
      <w:r>
        <w:t xml:space="preserve">                                                                                                                                                                                                                                                                                                                                                                                                                                                                                                                                                                                                                                                                                                                                                                                                                                                                                                                                                                                                                                                                                                                                                                                                                                                                                                                                                                                                                                                                                                                                                                                                                                                                                                                                                                                                                                                                                                                                                                                                                                                                                                                                                                                                                                                                                                                                                                                                                                                                                                                                                                                                                                                                                                                                                                                                                                                                                                                                                                                                                                                                                                                                                                                                                                                                                                                                                                                                                                                                                                                                                                                                                                                                                                                                                                                                                                                                                                                                                                                                                                                                                                                                                                                                                                                                                                                                                                                                                                                                                                                                                                                                                                                                                                                                                                                                                                                                                                                                                                                                                                                                                                                                                                                                                                                                                                                                                                                                                                                                                                                                                                                                                                                                                                                                                                                                                                                                                                                                                                                                                                                                                                                                                                                                                                                                                                                                                                                                                                                                                                                                                                                                                                                                                                                                                                                                                                                                                                                                                                                                                                                                                                                              signal application note: this clause does not apply to supervisory-unequipped signals. the unequipped signal indicates to downstream transport processing functions that the connection is not bound to, or not connected (via a matrix connection) to a termination source function. if an unequipped vc signal is received, almost every bit in the vc is unspecified. consequently, defect reporting of unspecified bits during an unequipped condition should be suppressed (i.e. ctim, crdi). also, far-end pm processing is not possible (rdi and rei are undefined). one of the possible errors which may occur while the network is being provisioned by the network manager is the unintended release of a matrix connection, resulting in an open connection matrix output (i.e. not connected to a connection matrix input). in this case, the transmitted signal will be the unequipped vc signal (refer to clause 8.2.2.7). the receiving termination function can detect this disconnection by evaluating the signal label byte/bits for code '0' (unequipped). formally, the reception of a signal label code '0' is not a payload mismatch defect, but rather a "loss of signal" condition (see note 1). note 1: the unintentionally removed matrix connection and the broken cable/fiber both result in an unplanned disconnection. connection (...\...) [the expected end of this definition was beyond the limit of 200 words] </w:t>
      </w:r>
    </w:p>
    <w:p w:rsidR="00761C1B" w:rsidRDefault="00761C1B" w:rsidP="00761C1B">
      <w:r>
        <w:t>SOURCE: Used in EN 300 417-0101 V1.2.1, clause 7.2.1</w:t>
      </w:r>
    </w:p>
    <w:p w:rsidR="00761C1B" w:rsidRDefault="00761C1B" w:rsidP="00761C1B"/>
    <w:p w:rsidR="00761C1B" w:rsidRDefault="00761C1B" w:rsidP="00761C1B">
      <w:r>
        <w:t xml:space="preserve">                                                                                                                                                                                                                                                                                                                                                                                                                                                                                                                                                                                                                                                                                                                                                                                                                                                                                                                                                                                                                                                                                                                                                                                                                                                                                                                                                                                                                                                                                                                                                                                                                                                                                                                                                                                                                                                                                                                                                                                                                                                                                                                                                                                                                                                                                                                                                                                                                                                                                                                                                                                                                                                                                                                                                                                                                                                                                                                                                                                                                                                                                                                                                                                                                                                                                                                                                                                                                                                                                                                                                                                                                                                                                                                                                                                                                                                                                                                                                                                                                                                                                                                                                                                                                                                                                                                                                                                                                                                                                                                                                                                                                                                                                                                                                                                                                                                                                                                                                                                                                                                                                                                                                                                                                                                                                                                                                                                                                                                                                                                                                                                                                                                                                                                                                                                                                                                                                                                                                                                                                                                                                                                                                                                                                                                                                                                                                                                                                                                                                                                                                                                                                                                                                                                                                                                                                                                                                                                                                                                                                                                                                                                                  The signalling information element confidentiality feature is the property that a given piece of signalling information which is exchanged between mss and base stations is not made available or disclosed to unauthorized individuals, entities or processes. </w:t>
      </w:r>
    </w:p>
    <w:p w:rsidR="00761C1B" w:rsidRDefault="00761C1B" w:rsidP="00761C1B">
      <w:r>
        <w:t>SOURCE: Used in EN 300 920 V7.1.1, clause 3.5.1</w:t>
      </w:r>
    </w:p>
    <w:p w:rsidR="00761C1B" w:rsidRDefault="00761C1B" w:rsidP="00761C1B"/>
    <w:p w:rsidR="00761C1B" w:rsidRDefault="00761C1B" w:rsidP="00761C1B">
      <w:r>
        <w:t xml:space="preserve">                                                                                                                                                                                                                                                                                                                                                                                                                                                                                                                                                                                                                                                                                                                                                                                                                                                                                                                                                                                                                                                                                                                                                                                                                                                                                                                                                                                                                                                                                                                                                                                                                                                                                                                                                                                                                                                                                                                                                                                                                                                                                                                                                                                                                                                                                                                                                                                                                                                                                                                                                                                                                                                                                                                                                                                                                                                                                                                                                                                                                                                                                                                                                                                                                                                                                                                                                                                                                                                                                                                                                                                                                                                                                                                                                                                                                                                                                                                                                                                                                                                                                                                                                                                                                                                                                                                                                                                                                                                                                                                                                                                                                                                                                                                                                                                                                                                                                                                                                                                                                                                                                                                                                                                                                                                                                                                                                                                                                                                                                                                                                                                                                                                                                                                                                                                                                                                                                                                                                                                                                                                                                                                                                                                                                                                                                                                                                                                                                                                                                                                                                                                                                                                                                                                                                                                                                                                                                                                                                                                                                                                                                                                              signals from radar beacons as specified in itu-r recommendation m.824-2 [4] are displayed as a coded radial line in the radar picture. </w:t>
      </w:r>
    </w:p>
    <w:p w:rsidR="00761C1B" w:rsidRDefault="00761C1B" w:rsidP="00761C1B">
      <w:r>
        <w:t>SOURCE: Used in EN 302 194-01 V1.1.2, clause 7.1.14.1</w:t>
      </w:r>
    </w:p>
    <w:p w:rsidR="00761C1B" w:rsidRDefault="00761C1B" w:rsidP="00761C1B"/>
    <w:p w:rsidR="00761C1B" w:rsidRDefault="00761C1B" w:rsidP="00761C1B">
      <w:r>
        <w:t xml:space="preserve">                                                                                                                                                                                                                                                                                                                                                                                                                                                                                                                                                                                                                                                                                                                                                                                                                                                                                                                                                                                                                                                                                                                                                                                                                                                                                                                                                                                                                                                                                                                                                                                                                                                                                                                                                                                                                                                                                                                                                                                                                                                                                                                                                                                                                                                                                                                                                                                                                                                                                                                                                                                                                                                                                                                                                                                                                                                                                                                                                                                                                                                                                                                                                                                                                                                                                                                                                                                                                                                                                                                                                                                                                                                                                                                                                                                                                                                                                                                                                                                                                                                                                                                                                                                                                                                                                                                                                                                                                                                                                                                                                                                                                                                                                                                                                                                                                                                                                                                                                                                                                                                                                                                                                                                                                                                                                                                                                                                                                                                                                                                                                                                                                                                                                                                                                                                                                                                                                                                                                                                                                                                                                                                                                                                                                                                                                                                                                                                                                                                                                                                                                                                                                                                                                                                                                                                                                                                                                                                                                                                                                                                                                                                                  signals from radar beacons as specified in recommendation itu-r m.824-2 [i.6] are displayed as a coded radial line in the radar picture. </w:t>
      </w:r>
    </w:p>
    <w:p w:rsidR="00761C1B" w:rsidRDefault="00761C1B" w:rsidP="00761C1B">
      <w:r>
        <w:t>SOURCE: Used in EN 302 194 V2.1.1, clause 8.1.14.1</w:t>
      </w:r>
    </w:p>
    <w:p w:rsidR="00761C1B" w:rsidRDefault="00761C1B" w:rsidP="00761C1B"/>
    <w:p w:rsidR="00761C1B" w:rsidRDefault="00761C1B" w:rsidP="00761C1B">
      <w:r>
        <w:t xml:space="preserve">                                                                                                                                                                                                                                                                                                                                                                                                                                                                                                                                                                                                                                                                                                                                                                                                                                                                                                                                                                                                                                                                                                                                                                                                                                                                                                                                                                                                                                                                                                                                                                                                                                                                                                                                                                                                                                                                                                                                                                                                                                                                                                                                                                                                                                                                                                                                                                                                                                                                                                                                                                                                                                                                                                                                                                                                                                                                                                                                                                                                                                                                                                                                                                                                                                                                                                                                                                                                                                                                                                                                                                                                                                                                                                                                                                                                                                                                                                                                                                                                                                                                                                                                                                                                                                                                                                                                                                                                                                                                                                                                                                                                                                                                                                                                                                                                                                                                                                                                                                                                                                                                                                                                                                                                                                                                                                                                                                                                                                                                                                                                                                                                                                                                                                                                                                                                                                                                                                                                                                                                                                                                                                                                                                                                                                                                                                                                                                                                                                                                                                                                                                                                                                                                                                                                                                                                                                                                                                                                                                                                                                                                                                                                  The sim - me interface initialisation sequence allows the sim to indicate to the me that it is toolkit enabled. a me supporting toolkit would then perform the toolkit initialisation sequence. this test applies to all mes supporting sim application toolkit. </w:t>
      </w:r>
    </w:p>
    <w:p w:rsidR="00761C1B" w:rsidRDefault="00761C1B" w:rsidP="00761C1B">
      <w:r>
        <w:t>SOURCE: Used in EN 300 607-04 V5.1.1, clause 27.22.1.1</w:t>
      </w:r>
    </w:p>
    <w:p w:rsidR="00761C1B" w:rsidRDefault="00761C1B" w:rsidP="00761C1B"/>
    <w:p w:rsidR="00761C1B" w:rsidRDefault="00761C1B" w:rsidP="00761C1B">
      <w:r>
        <w:t xml:space="preserve">                                                                                                                                                                                                                                                                                                                                                                                                                                                                                                                                                                                                                                                                                                                                                                                                                                                                                                                                                                                                                                                                                                                                                                                                                                                                                                                                                                                                                                                                                                                                                                                                                                                                                                                                                                                                                                                                                                                                                                                                                                                                                                                                                                                                                                                                                                                                                                                                                                                                                                                                                                                                                                                                                                                                                                                                                                                                                                                                                                                                                                                                                                                                                                                                                                                                                                                                                                                                                                                                                                                                                                                                                                                                                                                                                                                                                                                                                                                                                                                                                                                                                                                                                                                                                                                                                                                                                                                                                                                                                                                                                                                                                                                                                                                                                                                                                                                                                                                                                                                                                                                                                                                                                                                                                                                                                                                                                                                                                                                                                                                                                                                                                                                                                                                                                                                                                                                                                                                                                                                                                                                                                                                                                                                                                                                                                                                                                                                                                                                                                                                                                                                                                                                                                                                                                                                                                                                                                                                                                                                                                                                                                                                              simultaneous reception is the ability of the unit to correctly receive dsc traffic and radiotelephony traffic at the same time. </w:t>
      </w:r>
    </w:p>
    <w:p w:rsidR="00761C1B" w:rsidRDefault="00761C1B" w:rsidP="00761C1B">
      <w:r>
        <w:t>SOURCE: Used in EN 301 025 V2.2.1, clause 10.8.1</w:t>
      </w:r>
    </w:p>
    <w:p w:rsidR="00761C1B" w:rsidRDefault="00761C1B" w:rsidP="00761C1B"/>
    <w:p w:rsidR="00761C1B" w:rsidRDefault="00761C1B" w:rsidP="00761C1B">
      <w:r>
        <w:t xml:space="preserve">                                                                                                                                                                                                                                                                                                                                                                                                                                                                                                                                                                                                                                                                                                                                                                                                                                                                                                                                                                                                                                                                                                                                                                                                                                                                                                                                                                                                                                                                                                                                                                                                                                                                                                                                                                                                                                                                                                                                                                                                                                                                                                                                                                                                                                                                                                                                                                                                                                                                                                                                                                                                                                                                                                                                                                                                                                                                                                                                                                                                                                                                                                                                                                                                                                                                                                                                                                                                                                                                                                                                                                                                                                                                                                                                                                                                                                                                                                                                                                                                                                                                                                                                                                                                                                                                                                                                                                                                                                                                                                                                                                                                                                                                                                                                                                                                                                                                                                                                                                                                                                                                                                                                                                                                                                                                                                                                                                                                                                                                                                                                                                                                                                                                                                                                                                                                                                                                                                                                                                                                                                                                                                                                                                                                                                                                                                                                                                                                                                                                                                                                                                                                                                                                                                                                                                                                                                                                                                                                                                                                                                                                                                                                  simultaneous reception is the ability of the unit to correctly receive dsc traffic and radiotelephony traffic at the same time. </w:t>
      </w:r>
    </w:p>
    <w:p w:rsidR="00761C1B" w:rsidRDefault="00761C1B" w:rsidP="00761C1B">
      <w:r>
        <w:t>SOURCE: Used in EN 301 025-01 V1.5.1, clause 10.8.1</w:t>
      </w:r>
    </w:p>
    <w:p w:rsidR="00761C1B" w:rsidRDefault="00761C1B" w:rsidP="00761C1B"/>
    <w:p w:rsidR="00761C1B" w:rsidRDefault="00761C1B" w:rsidP="00761C1B">
      <w:r>
        <w:t xml:space="preserve">                                                                                                                                                                                                                                                                                                                                                                                                                                                                                                                                                                                                                                                                                                                                                                                                                                                                                                                                                                                                                                                                                                                                                                                                                                                                                                                                                                                                                                                                                                                                                                                                                                                                                                                                                                                                                                                                                                                                                                                                                                                                                                                                                                                                                                                                                                                                                                                                                                                                                                                                                                                                                                                                                                                                                                                                                                                                                                                                                                                                                                                                                                                                                                                                                                                                                                                                                                                                                                                                                                                                                                                                                                                                                                                                                                                                                                                                                                                                                                                                                                                                                                                                                                                                                                                                                                                                                                                                                                                                                                                                                                                                                                                                                                                                                                                                                                                                                                                                                                                                                                                                                                                                                                                                                                                                                                                                                                                                                                                                                                                                                                                                                                                                                                                                                                                                                                                                                                                                                                                                                                                                                                                                                                                                                                                                                                                                                                                                                                                                                                                                                                                                                                                                                                                                                                                                                                                                                                                                                                                                                                                                                                                                  The single tone desensitization is a measure of the base station receiver's ability to receive a wanted signal on the assigned channel frequency in the presence of a continuous wave signal (single tone) that is offset from the centre frequency of the assigned channel. </w:t>
      </w:r>
    </w:p>
    <w:p w:rsidR="00761C1B" w:rsidRDefault="00761C1B" w:rsidP="00761C1B">
      <w:r>
        <w:t>SOURCE: Used in EN 301 449 V1.1.1, clause 4.2.7.1</w:t>
      </w:r>
    </w:p>
    <w:p w:rsidR="00761C1B" w:rsidRDefault="00761C1B" w:rsidP="00761C1B"/>
    <w:p w:rsidR="00761C1B" w:rsidRDefault="00761C1B" w:rsidP="00761C1B">
      <w:r>
        <w:t xml:space="preserve">                                                                                                                                                                                                                                                                                                                                                                                                                                                                                                                                                                                                                                                                                                                                                                                                                                                                                                                                                                                                                                                                                                                                                                                                                                                                                                                                                                                                                                                                                                                                                                                                                                                                                                                                                                                                                                                                                                                                                                                                                                                                                                                                                                                                                                                                                                                                                                                                                                                                                                                                                                                                                                                                                                                                                                                                                                                                                                                                                                                                                                                                                                                                                                                                                                                                                                                                                                                                                                                                                                                                                                                                                                                                                                                                                                                                                                                                                                                                                                                                                                                                                                                                                                                                                                                                                                                                                                                                                                                                                                                                                                                                                                                                                                                                                                                                                                                                                                                                                                                                                                                                                                                                                                                                                                                                                                                                                                                                                                                                                                                                                                                                                                                                                                                                                                                                                                                                                                                                                                                                                                                                                                                                                                                                                                                                                                                                                                                                                                                                                                                                                                                                                                                                                                                                                                                                                                                                                                                                                                                                                                                                                                                              some operation functions need a directly access. this can be done by separate controls or by always visible menus. </w:t>
      </w:r>
    </w:p>
    <w:p w:rsidR="00761C1B" w:rsidRDefault="00761C1B" w:rsidP="00761C1B">
      <w:r>
        <w:t>SOURCE: Used in EN 302 194 V2.1.1, clause 8.2.1.1</w:t>
      </w:r>
    </w:p>
    <w:p w:rsidR="00761C1B" w:rsidRDefault="00761C1B" w:rsidP="00761C1B"/>
    <w:p w:rsidR="00761C1B" w:rsidRDefault="00761C1B" w:rsidP="00761C1B">
      <w:r>
        <w:t xml:space="preserve">                                                                                                                                                                                                                                                                                                                                                                                                                                                                                                                                                                                                                                                                                                                                                                                                                                                                                                                                                                                                                                                                                                                                                                                                                                                                                                                                                                                                                                                                                                                                                                                                                                                                                                                                                                                                                                                                                                                                                                                                                                                                                                                                                                                                                                                                                                                                                                                                                                                                                                                                                                                                                                                                                                                                                                                                                                                                                                                                                                                                                                                                                                                                                                                                                                                                                                                                                                                                                                                                                                                                                                                                                                                                                                                                                                                                                                                                                                                                                                                                                                                                                                                                                                                                                                                                                                                                                                                                                                                                                                                                                                                                                                                                                                                                                                                                                                                                                                                                                                                                                                                                                                                                                                                                                                                                                                                                                                                                                                                                                                                                                                                                                                                                                                                                                                                                                                                                                                                                                                                                                                                                                                                                                                                                                                                                                                                                                                                                                                                                                                                                                                                                                                                                                                                                                                                                                                                                                                                                                                                                                                                                                                                                  some operation functions need a directly access. this can be done by separate controls or by always visible menus. </w:t>
      </w:r>
    </w:p>
    <w:p w:rsidR="00761C1B" w:rsidRDefault="00761C1B" w:rsidP="00761C1B">
      <w:r>
        <w:t>SOURCE: Used in EN 302 194-01 V1.1.2, clause 7.2.1.1</w:t>
      </w:r>
    </w:p>
    <w:p w:rsidR="00761C1B" w:rsidRDefault="00761C1B" w:rsidP="00761C1B"/>
    <w:p w:rsidR="00761C1B" w:rsidRDefault="00761C1B" w:rsidP="00761C1B">
      <w:r>
        <w:t xml:space="preserve">                                                                                                                                                                                                                                                                                                                                                                                                                                                                                                                                                                                                                                                                                                                                                                                                                                                                                                                                                                                                                                                                                                                                                                                                                                                                                                                                                                                                                                                                                                                                                                                                                                                                                                                                                                                                                                                                                                                                                                                                                                                                                                                                                                                                                                                                                                                                                                                                                                                                                                                                                                                                                                                                                                                                                                                                                                                                                                                                                                                                                                                                                                                                                                                                                                                                                                                                                                                                                                                                                                                                                                                                                                                                                                                                                                                                                                                                                                                                                                                                                                                                                                                                                                                                                                                                                                                                                                                                                                                                                                                                                                                                                                                                                                                                                                                                                                                                                                                                                                                                                                                                                                                                                                                                                                                                                                                                                                                                                                                                                                                                                                                                                                                                                                                                                                                                                                                                                                                                                                                                                                                                                                                                                                                                                                                                                                                                                                                                                                                                                                                                                                                                                                                                                                                                                                                                                                                                                                                                                                                                                                                                                                                                  some supplementary services (e.g. call barring) can be offered to a subscriber with the subscription option of using a password to control the service. when this option is selected every action (related to that supplementary service), such as registration, erasure, activation or deactivation is performed by the mobile subscriber with the concurrent entry of the password. </w:t>
      </w:r>
    </w:p>
    <w:p w:rsidR="00761C1B" w:rsidRDefault="00761C1B" w:rsidP="00761C1B">
      <w:r>
        <w:t>SOURCE: Used in EN 300 918 V7.1.2, clause 5.1</w:t>
      </w:r>
    </w:p>
    <w:p w:rsidR="00761C1B" w:rsidRDefault="00761C1B" w:rsidP="00761C1B"/>
    <w:p w:rsidR="00761C1B" w:rsidRDefault="00761C1B" w:rsidP="00761C1B">
      <w:r>
        <w:t xml:space="preserve">                                                                                                                                                                                                                                                                                                                                                                                                                                                                                                                                                                                                                                                                                                                                                                                                                                                                                                                                                                                                                                                                                                                                                                                                                                                                                                                                                                                                                                                                                                                                                                                                                                                                                                                                                                                                                                                                                                                                                                                                                                                                                                                                                                                                                                                                                                                                                                                                                                                                                                                                                                                                                                                                                                                                                                                                                                                                                                                                                                                                                                                                                                                                                                                                                                                                                                                                                                                                                                                                                                                                                                                                                                                                                                                                                                                                                                                                                                                                                                                                                                                                                                                                                                                                                                                                                                                                                                                                                                                                                                                                                                                                                                                                                                                                                                                                                                                                                                                                                                                                                                                                                                                                                                                                                                                                                                                                                                                                                                                                                                                                                                                                                                                                                                                                                                                                                                                                                                                                                                                                                                                                                                                                                                                                                                                                                                                                                                                                                                                                                                                                                                                                                                                                                                                                                                                                                                                                                                                                                                                                                                                                                                                                  The spectral carrier power ratio is the ratio of the total power of the emission to the power centred on the carrier in a specified bandwidth, both measurements taken under normal audio modulated conditions. </w:t>
      </w:r>
    </w:p>
    <w:p w:rsidR="00761C1B" w:rsidRDefault="00761C1B" w:rsidP="00761C1B">
      <w:r>
        <w:t>SOURCE: Used in EN 302 961 V2.1.2, clause 8.3.1</w:t>
      </w:r>
    </w:p>
    <w:p w:rsidR="00761C1B" w:rsidRDefault="00761C1B" w:rsidP="00761C1B"/>
    <w:p w:rsidR="00761C1B" w:rsidRDefault="00761C1B" w:rsidP="00761C1B">
      <w:r>
        <w:t xml:space="preserve">                                                                                                                                                                                                                                                                                                                                                                                                                                                                                                                                                                                                                                                                                                                                                                                                                                                                                                                                                                                                                                                                                                                                                                                                                                                                                                                                                                                                                                                                                                                                                                                                                                                                                                                                                                                                                                                                                                                                                                                                                                                                                                                                                                                                                                                                                                                                                                                                                                                                                                                                                                                                                                                                                                                                                                                                                                                                                                                                                                                                                                                                                                                                                                                                                                                                                                                                                                                                                                                                                                                                                                                                                                                                                                                                                                                                                                                                                                                                                                                                                                                                                                                                                                                                                                                                                                                                                                                                                                                                                                                                                                                                                                                                                                                                                                                                                                                                                                                                                                                                                                                                                                                                                                                                                                                                                                                                                                                                                                                                                                                                                                                                                                                                                                                                                                                                                                                                                                                                                                                                                                                                                                                                                                                                                                                                                                                                                                                                                                                                                                                                                                                                                                                                                                                                                                                                                                                                                                                                                                                                                                                                                                                              The spectral carrier power ratio is the ratio of the total power of the emission to the power centred on the carrier in a specified bandwidth, both measurements taken under normal audio modulated conditions. </w:t>
      </w:r>
    </w:p>
    <w:p w:rsidR="00761C1B" w:rsidRDefault="00761C1B" w:rsidP="00761C1B">
      <w:r>
        <w:t>SOURCE: Used in EN 302 961-01 V1.2.1, clause 8.3.1</w:t>
      </w:r>
    </w:p>
    <w:p w:rsidR="00761C1B" w:rsidRDefault="00761C1B" w:rsidP="00761C1B"/>
    <w:p w:rsidR="00761C1B" w:rsidRDefault="00761C1B" w:rsidP="00761C1B">
      <w:r>
        <w:t xml:space="preserve">                                                                                                                                                                                                                                                                                                                                                                                                                                                                                                                                                                                                                                                                                                                                                                                                                                                                                                                                                                                                                                                                                                                                                                                                                                                                                                                                                                                                                                                                                                                                                                                                                                                                                                                                                                                                                                                                                                                                                                                                                                                                                                                                                                                                                                                                                                                                                                                                                                                                                                                                                                                                                                                                                                                                                                                                                                                                                                                                                                                                                                                                                                                                                                                                                                                                                                                                                                                                                                                                                                                                                                                                                                                                                                                                                                                                                                                                                                                                                                                                                                                                                                                                                                                                                                                                                                                                                                                                                                                                                                                                                                                                                                                                                                                                                                                                                                                                                                                                                                                                                                                                                                                                                                                                                                                                                                                                                                                                                                                                                                                                                                                                                                                                                                                                                                                                                                                                                                                                                                                                                                                                                                                                                                                                                                                                                                                                                                                                                                                                                                                                                                                                                                                                                                                                                                                                                                                                                                                                                                                                                                                                                                                              The spectral carrier power ratio is the ratio of the total power of the emission to the power centred on the carrier in a specified bandwidth, both measurements taken under normal modulated conditions. </w:t>
      </w:r>
    </w:p>
    <w:p w:rsidR="00761C1B" w:rsidRDefault="00761C1B" w:rsidP="00761C1B">
      <w:r>
        <w:t>SOURCE: Used in EN 300 152 V1.2.1, clause 8.3.1 SOURCE: Used in EN 300 152-01 V1.2.2, clause 8.3.1</w:t>
      </w:r>
    </w:p>
    <w:p w:rsidR="00761C1B" w:rsidRDefault="00761C1B" w:rsidP="00761C1B"/>
    <w:p w:rsidR="00761C1B" w:rsidRDefault="00761C1B" w:rsidP="00761C1B">
      <w:r>
        <w:t xml:space="preserve">                                                                                                                                                                                                                                                                                                                                                                                                                                                                                                                                                                                                                                                                                                                                                                                                                                                                                                                                                                                                                                                                                                                                                                                                                                                                                                                                                                                                                                                                                                                                                                                                                                                                                                                                                                                                                                                                                                                                                                                                                                                                                                                                                                                                                                                                                                                                                                                                                                                                                                                                                                                                                                                                                                                                                                                                                                                                                                                                                                                                                                                                                                                                                                                                                                                                                                                                                                                                                                                                                                                                                                                                                                                                                                                                                                                                                                                                                                                                                                                                                                                                                                                                                                                                                                                                                                                                                                                                                                                                                                                                                                                                                                                                                                                                                                                                                                                                                                                                                                                                                                                                                                                                                                                                                                                                                                                                                                                                                                                                                                                                                                                                                                                                                                                                                                                                                                                                                                                                                                                                                                                                                                                                                                                                                                                                                                                                                                                                                                                                                                                                                                                                                                                                                                                                                                                                                                                                                                                                                                                                                                                                                                                              The spectral carrier power ratio shall be as defined in en 302 961-1 [1], clause 8.3.1. </w:t>
      </w:r>
    </w:p>
    <w:p w:rsidR="00761C1B" w:rsidRDefault="00761C1B" w:rsidP="00761C1B">
      <w:r>
        <w:t>SOURCE: Used in EN 302 961-02 V1.2.1, clause 4.2.4.1</w:t>
      </w:r>
    </w:p>
    <w:p w:rsidR="00761C1B" w:rsidRDefault="00761C1B" w:rsidP="00761C1B"/>
    <w:p w:rsidR="00761C1B" w:rsidRDefault="00761C1B" w:rsidP="00761C1B">
      <w:r>
        <w:t xml:space="preserve">                                                                                                                                                                                                                                                                                                                                                                                                                                                                                                                                                                                                                                                                                                                                                                                                                                                                                                                                                                                                                                                                                                                                                                                                                                                                                                                                                                                                                                                                                                                                                                                                                                                                                                                                                                                                                                                                                                                                                                                                                                                                                                                                                                                                                                                                                                                                                                                                                                                                                                                                                                                                                                                                                                                                                                                                                                                                                                                                                                                                                                                                                                                                                                                                                                                                                                                                                                                                                                                                                                                                                                                                                                                                                                                                                                                                                                                                                                                                                                                                                                                                                                                                                                                                                                                                                                                                                                                                                                                                                                                                                                                                                                                                                                                                                                                                                                                                                                                                                                                                                                                                                                                                                                                                                                                                                                                                                                                                                                                                                                                                                                                                                                                                                                                                                                                                                                                                                                                                                                                                                                                                                                                                                                                                                                                                                                                                                                                                                                                                                                                                                                                                                                                                                                                                                                                                                                                                                                                                                                                                                                                                                                                              The spectral power density is the mean equivalent isotropically radiated power (eirp) density in dbm per megahertz during a transmission burst. </w:t>
      </w:r>
    </w:p>
    <w:p w:rsidR="00761C1B" w:rsidRDefault="00761C1B" w:rsidP="00761C1B">
      <w:r>
        <w:t>SOURCE: Used in EN 302 567 V2.1.1, clause 4.2.1.1</w:t>
      </w:r>
    </w:p>
    <w:p w:rsidR="00761C1B" w:rsidRDefault="00761C1B" w:rsidP="00761C1B"/>
    <w:p w:rsidR="00761C1B" w:rsidRDefault="00761C1B" w:rsidP="00761C1B">
      <w:r>
        <w:t xml:space="preserve">                                                                                                                                                                                                                                                                                                                                                                                                                                                                                                                                                                                                                                                                                                                                                                                                                                                                                                                                                                                                                                                                                                                                                                                                                                                                                                                                                                                                                                                                                                                                                                                                                                                                                                                                                                                                                                                                                                                                                                                                                                                                                                                                                                                                                                                                                                                                                                                                                                                                                                                                                                                                                                                                                                                                                                                                                                                                                                                                                                                                                                                                                                                                                                                                                                                                                                                                                                                                                                                                                                                                                                                                                                                                                                                                                                                                                                                                                                                                                                                                                                                                                                                                                                                                                                                                                                                                                                                                                                                                                                                                                                                                                                                                                                                                                                                                                                                                                                                                                                                                                                                                                                                                                                                                                                                                                                                                                                                                                                                                                                                                                                                                                                                                                                                                                                                                                                                                                                                                                                                                                                                                                                                                                                                                                                                                                                                                                                                                                                                                                                                                                                                                                                                                                                                                                                                                                                                                                                                                                                                                                                                                                                                              The spectrum access mechanisms, including lbt and afa procedures, are defined in en 303 203-1 [1], clause 10. </w:t>
      </w:r>
    </w:p>
    <w:p w:rsidR="00761C1B" w:rsidRDefault="00761C1B" w:rsidP="00761C1B">
      <w:r>
        <w:t>SOURCE: Used in EN 303 203-02 V1.1.1, clause 4.2.3.1</w:t>
      </w:r>
    </w:p>
    <w:p w:rsidR="00761C1B" w:rsidRDefault="00761C1B" w:rsidP="00761C1B"/>
    <w:p w:rsidR="00761C1B" w:rsidRDefault="00761C1B" w:rsidP="00761C1B">
      <w:r>
        <w:t xml:space="preserve">                                                                                                                                                                                                                                                                                                                                                                                                                                                                                                                                                                                                                                                                                                                                                                                                                                                                                                                                                                                                                                                                                                                                                                                                                                                                                                                                                                                                                                                                                                                                                                                                                                                                                                                                                                                                                                                                                                                                                                                                                                                                                                                                                                                                                                                                                                                                                                                                                                                                                                                                                                                                                                                                                                                                                                                                                                                                                                                                                                                                                                                                                                                                                                                                                                                                                                                                                                                                                                                                                                                                                                                                                                                                                                                                                                                                                                                                                                                                                                                                                                                                                                                                                                                                                                                                                                                                                                                                                                                                                                                                                                                                                                                                                                                                                                                                                                                                                                                                                                                                                                                                                                                                                                                                                                                                                                                                                                                                                                                                                                                                                                                                                                                                                                                                                                                                                                                                                                                                                                                                                                                                                                                                                                                                                                                                                                                                                                                                                                                                                                                                                                                                                                                                                                                                                                                                                                                                                                                                                                                                                                                                                                                              The spectrum due to modulation and wideband noise is the spectral spread caused by the modulation process in the transmitter. </w:t>
      </w:r>
    </w:p>
    <w:p w:rsidR="00761C1B" w:rsidRDefault="00761C1B" w:rsidP="00761C1B">
      <w:r>
        <w:t>SOURCE: Used in EN 302 480 V2.1.1, clause 4.2.2.2.1.1</w:t>
      </w:r>
    </w:p>
    <w:p w:rsidR="00761C1B" w:rsidRDefault="00761C1B" w:rsidP="00761C1B"/>
    <w:p w:rsidR="00761C1B" w:rsidRDefault="00761C1B" w:rsidP="00761C1B">
      <w:r>
        <w:t xml:space="preserve">                                                                                                                                                                                                                                                                                                                                                                                                                                                                                                                                                                                                                                                                                                                                                                                                                                                                                                                                                                                                                                                                                                                                                                                                                                                                                                                                                                                                                                                                                                                                                                                                                                                                                                                                                                                                                                                                                                                                                                                                                                                                                                                                                                                                                                                                                                                                                                                                                                                                                                                                                                                                                                                                                                                                                                                                                                                                                                                                                                                                                                                                                                                                                                                                                                                                                                                                                                                                                                                                                                                                                                                                                                                                                                                                                                                                                                                                                                                                                                                                                                                                                                                                                                                                                                                                                                                                                                                                                                                                                                                                                                                                                                                                                                                                                                                                                                                                                                                                                                                                                                                                                                                                                                                                                                                                                                                                                                                                                                                                                                                                                                                                                                                                                                                                                                                                                                                                                                                                                                                                                                                                                                                                                                                                                                                                                                                                                                                                                                                                                                                                                                                                                                                                                                                                                                                                                                                                                                                                                                                                                                                                                                                              The spectrum due to switching transients is the undesirable spectrum components in the transmission if the rf power is ramped too quickly. </w:t>
      </w:r>
    </w:p>
    <w:p w:rsidR="00761C1B" w:rsidRDefault="00761C1B" w:rsidP="00761C1B">
      <w:r>
        <w:t>SOURCE: Used in EN 302 480 V2.1.1, clause 4.2.2.2.2.1</w:t>
      </w:r>
    </w:p>
    <w:p w:rsidR="00761C1B" w:rsidRDefault="00761C1B" w:rsidP="00761C1B"/>
    <w:p w:rsidR="00761C1B" w:rsidRDefault="00761C1B" w:rsidP="00761C1B">
      <w:r>
        <w:t xml:space="preserve">                                                                                                                                                                                                                                                                                                                                                                                                                                                                                                                                                                                                                                                                                                                                                                                                                                                                                                                                                                                                                                                                                                                                                                                                                                                                                                                                                                                                                                                                                                                                                                                                                                                                                                                                                                                                                                                                                                                                                                                                                                                                                                                                                                                                                                                                                                                                                                                                                                                                                                                                                                                                                                                                                                                                                                                                                                                                                                                                                                                                                                                                                                                                                                                                                                                                                                                                                                                                                                                                                                                                                                                                                                                                                                                                                                                                                                                                                                                                                                                                                                                                                                                                                                                                                                                                                                                                                                                                                                                                                                                                                                                                                                                                                                                                                                                                                                                                                                                                                                                                                                                                                                                                                                                                                                                                                                                                                                                                                                                                                                                                                                                                                                                                                                                                                                                                                                                                                                                                                                                                                                                                                                                                                                                                                                                                                                                                                                                                                                                                                                                                                                                                                                                                                                                                                                                                                                                                                                                                                                                                                                                                                                                              spectrum emission mask defines an out of band emission requirement for the base station transmitter. these out of band emissions are emissions immediately outside the channel bandwidth resulting from the modulation process and non-linearity in the transmitter but excluding spurious emissions. 4.2.2.1.1 3,84 mcps tdd option the spectrum emission mask specifies the limit of the transmitter out of band emissions at frequency offsets from the assigned channel frequency of the wanted signal between 2,5 mhz and 12,5 mhz. 4.2.2.1.2 1,28 mcps tdd option the spectrum emission mask specifies the limit of the transmitter out of band emissions at frequency offsets from the assigned channel frequency of the wanted signal between 0,8 mhz and 4 mhz. 4.2.2.1.3 7,68 mcps tdd option the spectrum emission mask specifies the limit of the transmitter out of band emissions at frequency offsets from the assigned channel frequency of the wanted signal between 5 mhz and 25 mhz. </w:t>
      </w:r>
    </w:p>
    <w:p w:rsidR="00761C1B" w:rsidRDefault="00761C1B" w:rsidP="00761C1B">
      <w:r>
        <w:t>SOURCE: Used in EN 301 908-07 V5.2.1, clause 4.2.2.1</w:t>
      </w:r>
    </w:p>
    <w:p w:rsidR="00761C1B" w:rsidRDefault="00761C1B" w:rsidP="00761C1B"/>
    <w:p w:rsidR="00761C1B" w:rsidRDefault="00761C1B" w:rsidP="00761C1B">
      <w:r>
        <w:t xml:space="preserve">                                                                                                                                                                                                                                                                                                                                                                                                                                                                                                                                                                                                                                                                                                                                                                                                                                                                                                                                                                                                                                                                                                                                                                                                                                                                                                                                                                                                                                                                                                                                                                                                                                                                                                                                                                                                                                                                                                                                                                                                                                                                                                                                                                                                                                                                                                                                                                                                                                                                                                                                                                                                                                                                                                                                                                                                                                                                                                                                                                                                                                                                                                                                                                                                                                                                                                                                                                                                                                                                                                                                                                                                                                                                                                                                                                                                                                                                                                                                                                                                                                                                                                                                                                                                                                                                                                                                                                                                                                                                                                                                                                                                                                                                                                                                                                                                                                                                                                                                                                                                                                                                                                                                                                                                                                                                                                                                                                                                                                                                                                                                                                                                                                                                                                                                                                                                                                                                                                                                                                                                                                                                                                                                                                                                                                                                                                                                                                                                                                                                                                                                                                                                                                                                                                                                                                                                                                                                                                                                                                                                                                                                                                                                  spectrum emission mask defines an out of band emission requirement for the transmitter. these out of band emissions are unwanted emissions outside the channel bandwidth resulting from the modulation process and non-linearity in the transmitter but excluding spurious emissions. </w:t>
      </w:r>
    </w:p>
    <w:p w:rsidR="00761C1B" w:rsidRDefault="00761C1B" w:rsidP="00761C1B">
      <w:r>
        <w:t>SOURCE: Used in EN 301 908-19 V6.3.1, clause 4.2.3.1 SOURCE: Used in EN 301 908-21 V6.1.1, clause 4.2.2.1 SOURCE: Used in EN 301 908-22 V6.1.1, clause 4.2.2.1 SOURCE: Used in EN 302 544-01 V1.1.1, clause 4.2.2.1 SOURCE: Used in EN 302 544-02 V1.1.1, clause 4.2.2.1 SOURCE: Used in EN 302 623 V1.1.1, clause 4.2.3.1</w:t>
      </w:r>
    </w:p>
    <w:p w:rsidR="00761C1B" w:rsidRDefault="00761C1B" w:rsidP="00761C1B"/>
    <w:p w:rsidR="00761C1B" w:rsidRDefault="00761C1B" w:rsidP="00761C1B">
      <w:r>
        <w:t xml:space="preserve">                                                                                                                                                                                                                                                                                                                                                                                                                                                                                                                                                                                                                                                                                                                                                                                                                                                                                                                                                                                                                                                                                                                                                                                                                                                                                                                                                                                                                                                                                                                                                                                                                                                                                                                                                                                                                                                                                                                                                                                                                                                                                                                                                                                                                                                                                                                                                                                                                                                                                                                                                                                                                                                                                                                                                                                                                                                                                                                                                                                                                                                                                                                                                                                                                                                                                                                                                                                                                                                                                                                                                                                                                                                                                                                                                                                                                                                                                                                                                                                                                                                                                                                                                                                                                                                                                                                                                                                                                                                                                                                                                                                                                                                                                                                                                                                                                                                                                                                                                                                                                                                                                                                                                                                                                                                                                                                                                                                                                                                                                                                                                                                                                                                                                                                                                                                                                                                                                                                                                                                                                                                                                                                                                                                                                                                                                                                                                                                                                                                                                                                                                                                                                                                                                                                                                                                                                                                                                                                                                                                                                                                                                                                                  spectrum emission mask defines an out-of-band emission requirement for the ground station and aircraft station transmitters. these out-of-band emissions are emissions immediately outside the channel bandwidth resulting from the modulation process and non-linearity in the transmitter but excluding spurious emissions. its measurement is at the antenna port. </w:t>
      </w:r>
    </w:p>
    <w:p w:rsidR="00761C1B" w:rsidRDefault="00761C1B" w:rsidP="00761C1B">
      <w:r>
        <w:t>SOURCE: Used in EN 303 339 V1.1.1, clause 4.2.2.1</w:t>
      </w:r>
    </w:p>
    <w:p w:rsidR="00761C1B" w:rsidRDefault="00761C1B" w:rsidP="00761C1B"/>
    <w:p w:rsidR="00761C1B" w:rsidRDefault="00761C1B" w:rsidP="00761C1B">
      <w:r>
        <w:t xml:space="preserve">                                                                                                                                                                                                                                                                                                                                                                                                                                                                                                                                                                                                                                                                                                                                                                                                                                                                                                                                                                                                                                                                                                                                                                                                                                                                                                                                                                                                                                                                                                                                                                                                                                                                                                                                                                                                                                                                                                                                                                                                                                                                                                                                                                                                                                                                                                                                                                                                                                                                                                                                                                                                                                                                                                                                                                                                                                                                                                                                                                                                                                                                                                                                                                                                                                                                                                                                                                                                                                                                                                                                                                                                                                                                                                                                                                                                                                                                                                                                                                                                                                                                                                                                                                                                                                                                                                                                                                                                                                                                                                                                                                                                                                                                                                                                                                                                                                                                                                                                                                                                                                                                                                                                                                                                                                                                                                                                                                                                                                                                                                                                                                                                                                                                                                                                                                                                                                                                                                                                                                                                                                                                                                                                                                                                                                                                                                                                                                                                                                                                                                                                                                                                                                                                                                                                                                                                                                                                                                                                                                                                                                                                                                                                  The spectrum emission mask establishes out-of-band emission power limits of the user equipment transmitter. out-of-band emissions are emissions immediately outside the channel bandwidth resulting from the modulation process and non-linearity in the transmitter but excluding spurious emissions. 4.2.2.1.1 3,84 mcps tdd option the spectrum emission mask of the ue applies to frequency offsets between 2,5 mhz and 12,5 mhz on both sides of the ue centre carrier frequency. the out-of-channel emission is specified as a power level relative to the rrc-filtered mean power of the ue carrier. 4.2.2.1.2 1,28 mcps tdd option the spectrum emission mask of the ue applies to frequency offsets between 0,8 mhz and 4 mhz on both sides of the ue centre carrier frequency. the out-of-channel emission is specified as a power level relative to the rrc-filtered mean power of the ue carrier. 4.2.2.1.3 7,68 mcps tdd option the spectrum emission mask of the ue applies to frequency offsets between 5 mhz and 25 mhz on both sides of the ue centre carrier frequency. the out-of-channel emission is specified as a power level relative to the rrc-filtered mean power of the ue carrier. </w:t>
      </w:r>
    </w:p>
    <w:p w:rsidR="00761C1B" w:rsidRDefault="00761C1B" w:rsidP="00761C1B">
      <w:r>
        <w:t>SOURCE: Used in EN 301 908-06 V5.2.1, clause 4.2.2.1</w:t>
      </w:r>
    </w:p>
    <w:p w:rsidR="00761C1B" w:rsidRDefault="00761C1B" w:rsidP="00761C1B"/>
    <w:p w:rsidR="00761C1B" w:rsidRDefault="00761C1B" w:rsidP="00761C1B">
      <w:r>
        <w:t xml:space="preserve">                                                                                                                                                                                                                                                                                                                                                                                                                                                                                                                                                                                                                                                                                                                                                                                                                                                                                                                                                                                                                                                                                                                                                                                                                                                                                                                                                                                                                                                                                                                                                                                                                                                                                                                                                                                                                                                                                                                                                                                                                                                                                                                                                                                                                                                                                                                                                                                                                                                                                                                                                                                                                                                                                                                                                                                                                                                                                                                                                                                                                                                                                                                                                                                                                                                                                                                                                                                                                                                                                                                                                                                                                                                                                                                                                                                                                                                                                                                                                                                                                                                                                                                                                                                                                                                                                                                                                                                                                                                                                                                                                                                                                                                                                                                                                                                                                                                                                                                                                                                                                                                                                                                                                                                                                                                                                                                                                                                                                                                                                                                                                                                                                                                                                                                                                                                                                                                                                                                                                                                                                                                                                                                                                                                                                                                                                                                                                                                                                                                                                                                                                                                                                                                                                                                                                                                                                                                                                                                                                                                                                                                                                                                              The spectrum emission mask of the at applies to frequencies (î”foob) starting from the â± edge of the assigned e-utra channel bandwidth. </w:t>
      </w:r>
    </w:p>
    <w:p w:rsidR="00761C1B" w:rsidRDefault="00761C1B" w:rsidP="00761C1B">
      <w:r>
        <w:t>SOURCE: Used in EN 302 574-02 V2.1.1, clause 6.2.3.1</w:t>
      </w:r>
    </w:p>
    <w:p w:rsidR="00761C1B" w:rsidRDefault="00761C1B" w:rsidP="00761C1B"/>
    <w:p w:rsidR="00761C1B" w:rsidRDefault="00761C1B" w:rsidP="00761C1B">
      <w:r>
        <w:t xml:space="preserve">                                                                                                                                                                                                                                                                                                                                                                                                                                                                                                                                                                                                                                                                                                                                                                                                                                                                                                                                                                                                                                                                                                                                                                                                                                                                                                                                                                                                                                                                                                                                                                                                                                                                                                                                                                                                                                                                                                                                                                                                                                                                                                                                                                                                                                                                                                                                                                                                                                                                                                                                                                                                                                                                                                                                                                                                                                                                                                                                                                                                                                                                                                                                                                                                                                                                                                                                                                                                                                                                                                                                                                                                                                                                                                                                                                                                                                                                                                                                                                                                                                                                                                                                                                                                                                                                                                                                                                                                                                                                                                                                                                                                                                                                                                                                                                                                                                                                                                                                                                                                                                                                                                                                                                                                                                                                                                                                                                                                                                                                                                                                                                                                                                                                                                                                                                                                                                                                                                                                                                                                                                                                                                                                                                                                                                                                                                                                                                                                                                                                                                                                                                                                                                                                                                                                                                                                                                                                                                                                                                                                                                                                                                                              The spectrum emission mask of the ue applies to frequencies (î”foob) starting from the ï‚± edge of the assigned e-utra channel bandwidth. </w:t>
      </w:r>
    </w:p>
    <w:p w:rsidR="00761C1B" w:rsidRDefault="00761C1B" w:rsidP="00761C1B">
      <w:r>
        <w:t>SOURCE: Used in EN 301 908-13 V11.1.1, clause 4.2.3.1.1 SOURCE: Used in EN 302 574-02 V2.1.1, clause 8.2.3.1.1</w:t>
      </w:r>
    </w:p>
    <w:p w:rsidR="00761C1B" w:rsidRDefault="00761C1B" w:rsidP="00761C1B"/>
    <w:p w:rsidR="00761C1B" w:rsidRDefault="00761C1B" w:rsidP="00761C1B">
      <w:r>
        <w:t xml:space="preserve">                                                                                                                                                                                                                                                                                                                                                                                                                                                                                                                                                                                                                                                                                                                                                                                                                                                                                                                                                                                                                                                                                                                                                                                                                                                                                                                                                                                                                                                                                                                                                                                                                                                                                                                                                                                                                                                                                                                                                                                                                                                                                                                                                                                                                                                                                                                                                                                                                                                                                                                                                                                                                                                                                                                                                                                                                                                                                                                                                                                                                                                                                                                                                                                                                                                                                                                                                                                                                                                                                                                                                                                                                                                                                                                                                                                                                                                                                                                                                                                                                                                                                                                                                                                                                                                                                                                                                                                                                                                                                                                                                                                                                                                                                                                                                                                                                                                                                                                                                                                                                                                                                                                                                                                                                                                                                                                                                                                                                                                                                                                                                                                                                                                                                                                                                                                                                                                                                                                                                                                                                                                                                                                                                                                                                                                                                                                                                                                                                                                                                                                                                                                                                                                                                                                                                                                                                                                                                                                                                                                                                                                                                                                              The spectrum emission mask of the ue applies to frequencies, which are between 2,5 mhz and 12,5 mhz away from the ue centre carrier frequency. the out of channel emission is specified relative to the rrc filtered mean power of the ue carrier. </w:t>
      </w:r>
    </w:p>
    <w:p w:rsidR="00761C1B" w:rsidRDefault="00761C1B" w:rsidP="00761C1B">
      <w:r>
        <w:t>SOURCE: Used in EN 301 908-02 V11.1.1, clause 4.2.3.1.1</w:t>
      </w:r>
    </w:p>
    <w:p w:rsidR="00761C1B" w:rsidRDefault="00761C1B" w:rsidP="00761C1B"/>
    <w:p w:rsidR="00761C1B" w:rsidRDefault="00761C1B" w:rsidP="00761C1B">
      <w:r>
        <w:t xml:space="preserve">                                                                                                                                                                                                                                                                                                                                                                                                                                                                                                                                                                                                                                                                                                                                                                                                                                                                                                                                                                                                                                                                                                                                                                                                                                                                                                                                                                                                                                                                                                                                                                                                                                                                                                                                                                                                                                                                                                                                                                                                                                                                                                                                                                                                                                                                                                                                                                                                                                                                                                                                                                                                                                                                                                                                                                                                                                                                                                                                                                                                                                                                                                                                                                                                                                                                                                                                                                                                                                                                                                                                                                                                                                                                                                                                                                                                                                                                                                                                                                                                                                                                                                                                                                                                                                                                                                                                                                                                                                                                                                                                                                                                                                                                                                                                                                                                                                                                                                                                                                                                                                                                                                                                                                                                                                                                                                                                                                                                                                                                                                                                                                                                                                                                                                                                                                                                                                                                                                                                                                                                                                                                                                                                                                                                                                                                                                                                                                                                                                                                                                                                                                                                                                                                                                                                                                                                                                                                                                                                                                                                                                                                                                                              The spectrum emission mask of the ue applies to frequencies, which are between cbw/2 and ((cbw/2)+10) mhz away from the ue centre carrier frequency. the out of channel emission is specified relative to the filtered mean power of the ue carrier. </w:t>
      </w:r>
    </w:p>
    <w:p w:rsidR="00761C1B" w:rsidRDefault="00761C1B" w:rsidP="00761C1B">
      <w:r>
        <w:t>SOURCE: Used in EN 302 574-02 V2.1.1, clause 4.2.4.1</w:t>
      </w:r>
    </w:p>
    <w:p w:rsidR="00761C1B" w:rsidRDefault="00761C1B" w:rsidP="00761C1B"/>
    <w:p w:rsidR="00761C1B" w:rsidRDefault="00761C1B" w:rsidP="00761C1B">
      <w:r>
        <w:t xml:space="preserve">                                                                                                                                                                                                                                                                                                                                                                                                                                                                                                                                                                                                                                                                                                                                                                                                                                                                                                                                                                                                                                                                                                                                                                                                                                                                                                                                                                                                                                                                                                                                                                                                                                                                                                                                                                                                                                                                                                                                                                                                                                                                                                                                                                                                                                                                                                                                                                                                                                                                                                                                                                                                                                                                                                                                                                                                                                                                                                                                                                                                                                                                                                                                                                                                                                                                                                                                                                                                                                                                                                                                                                                                                                                                                                                                                                                                                                                                                                                                                                                                                                                                                                                                                                                                                                                                                                                                                                                                                                                                                                                                                                                                                                                                                                                                                                                                                                                                                                                                                                                                                                                                                                                                                                                                                                                                                                                                                                                                                                                                                                                                                                                                                                                                                                                                                                                                                                                                                                                                                                                                                                                                                                                                                                                                                                                                                                                                                                                                                                                                                                                                                                                                                                                                                                                                                                                                                                                                                                                                                                                                                                                                                                                              spectrum noise suppression is the restraint of sideband energy outside the active transmit channel. this rf spectrum is the result of power ramping, modulation and all sources of noise. the spectrum is primarily the result of events that do not occur at the same time: digital modulation, and power ramping (switching transients). the rf spectrum from these two events is specified separately. adjacent and first or second alternate channel power is that part of the mean power output of the transmitter resulting from the modulation and noise: which falls within a specified passband centred on either of the adjacent or first or second alternate channels. </w:t>
      </w:r>
    </w:p>
    <w:p w:rsidR="00761C1B" w:rsidRDefault="00761C1B" w:rsidP="00761C1B">
      <w:r>
        <w:t>SOURCE: Used in EN 301 908-08 V1.1.1, clause 4.2.2.1.1</w:t>
      </w:r>
    </w:p>
    <w:p w:rsidR="00761C1B" w:rsidRDefault="00761C1B" w:rsidP="00761C1B"/>
    <w:p w:rsidR="00761C1B" w:rsidRDefault="00761C1B" w:rsidP="00761C1B">
      <w:r>
        <w:t xml:space="preserve">                                                                                                                                                                                                                                                                                                                                                                                                                                                                                                                                                                                                                                                                                                                                                                                                                                                                                                                                                                                                                                                                                                                                                                                                                                                                                                                                                                                                                                                                                                                                                                                                                                                                                                                                                                                                                                                                                                                                                                                                                                                                                                                                                                                                                                                                                                                                                                                                                                                                                                                                                                                                                                                                                                                                                                                                                                                                                                                                                                                                                                                                                                                                                                                                                                                                                                                                                                                                                                                                                                                                                                                                                                                                                                                                                                                                                                                                                                                                                                                                                                                                                                                                                                                                                                                                                                                                                                                                                                                                                                                                                                                                                                                                                                                                                                                                                                                                                                                                                                                                                                                                                                                                                                                                                                                                                                                                                                                                                                                                                                                                                                                                                                                                                                                                                                                                                                                                                                                                                                                                                                                                                                                                                                                                                                                                                                                                                                                                                                                                                                                                                                                                                                                                                                                                                                                                                                                                                                                                                                                                                                                                                                                                  spectrum noise suppression is the restraint of sideband energy outside the active transmit channel. this rf spectrum is the result of power ramping, modulation and all sources of noise. the spectrum is primarily the result of events that do not occur at the same time: digital modulation, and power ramping (switching transients). the rf spectrum from these two events is specified separately. the out of band power arising from switching transients is the peak power of the spectrum, arising from the ramping-on and ramping-off of the transmitter, that fall within defined frequency bands outside the active transmit channel. </w:t>
      </w:r>
    </w:p>
    <w:p w:rsidR="00761C1B" w:rsidRDefault="00761C1B" w:rsidP="00761C1B">
      <w:r>
        <w:t>SOURCE: Used in EN 301 908-08 V1.1.1, clause 4.2.2.2.1</w:t>
      </w:r>
    </w:p>
    <w:p w:rsidR="00761C1B" w:rsidRDefault="00761C1B" w:rsidP="00761C1B"/>
    <w:p w:rsidR="00761C1B" w:rsidRDefault="00761C1B" w:rsidP="00761C1B">
      <w:r>
        <w:t xml:space="preserve">                                                                                                                                                                                                                                                                                                                                                                                                                                                                                                                                                                                                                                                                                                                                                                                                                                                                                                                                                                                                                                                                                                                                                                                                                                                                                                                                                                                                                                                                                                                                                                                                                                                                                                                                                                                                                                                                                                                                                                                                                                                                                                                                                                                                                                                                                                                                                                                                                                                                                                                                                                                                                                                                                                                                                                                                                                                                                                                                                                                                                                                                                                                                                                                                                                                                                                                                                                                                                                                                                                                                                                                                                                                                                                                                                                                                                                                                                                                                                                                                                                                                                                                                                                                                                                                                                                                                                                                                                                                                                                                                                                                                                                                                                                                                                                                                                                                                                                                                                                                                                                                                                                                                                                                                                                                                                                                                                                                                                                                                                                                                                                                                                                                                                                                                                                                                                                                                                                                                                                                                                                                                                                                                                                                                                                                                                                                                                                                                                                                                                                                                                                                                                                                                                                                                                                                                                                                                                                                                                                                                                                                                                                                                  speech decoding transforms the tch/s 7,2 kbit/s bit stream by channel decoding the incoming bit stream from the air interface and performing speech decoding to produce the resultant 16-bit linear pcm. this pcm is transmitted to, and stored by, the tss. speech encoding transforms the stored 16-bit linear pcm bit stream by speech and channel encoding it to produce the tch/s 7,2 kbit/s. therefore, this clause defines conformance tests for the tetra speech (or amr) encoder and speech decoder as specified in en 300 395-2 [2] in separation. the requirements and tests shall apply to all te supporting tch/s and supporting the option 2 configuration as given in clause 7.2. </w:t>
      </w:r>
    </w:p>
    <w:p w:rsidR="00761C1B" w:rsidRDefault="00761C1B" w:rsidP="00761C1B">
      <w:r>
        <w:t>SOURCE: Used in EN 300 395-04 V1.3.1, clause 7.4.1</w:t>
      </w:r>
    </w:p>
    <w:p w:rsidR="00761C1B" w:rsidRDefault="00761C1B" w:rsidP="00761C1B"/>
    <w:p w:rsidR="00761C1B" w:rsidRDefault="00761C1B" w:rsidP="00761C1B">
      <w:r>
        <w:t xml:space="preserve">                                                                                                                                                                                                                                                                                                                                                                                                                                                                                                                                                                                                                                                                                                                                                                                                                                                                                                                                                                                                                                                                                                                                                                                                                                                                                                                                                                                                                                                                                                                                                                                                                                                                                                                                                                                                                                                                                                                                                                                                                                                                                                                                                                                                                                                                                                                                                                                                                                                                                                                                                                                                                                                                                                                                                                                                                                                                                                                                                                                                                                                                                                                                                                                                                                                                                                                                                                                                                                                                                                                                                                                                                                                                                                                                                                                                                                                                                                                                                                                                                                                                                                                                                                                                                                                                                                                                                                                                                                                                                                                                                                                                                                                                                                                                                                                                                                                                                                                                                                                                                                                                                                                                                                                                                                                                                                                                                                                                                                                                                                                                                                                                                                                                                                                                                                                                                                                                                                                                                                                                                                                                                                                                                                                                                                                                                                                                                                                                                                                                                                                                                                                                                                                                                                                                                                                                                                                                                                                                                                                                                                                                                                                                  speech transcoding transforms the tch/s 7,2 kbit/s bit stream by channel decoding the incoming bit stream from the air interface and performing speech decoding to produce the resultant 16-bit linear pcm. this is followed by speech encoding the 16-bit linear pcm bit stream and channel encoding it to produce the tch/s 7,2 kbit/s. therefore, this clause provides the conformance test of the tetra speech encoder and speech decoder as specified in en 300 395-2 [2]. the requirements and test shall apply to all te supporting tch/s and supporting the option 1 configuration as given in clause 7.2. the encoder and decoder may reside in different tes, and be linked via external pcm ports and a link. </w:t>
      </w:r>
    </w:p>
    <w:p w:rsidR="00761C1B" w:rsidRDefault="00761C1B" w:rsidP="00761C1B">
      <w:r>
        <w:t>SOURCE: Used in EN 300 395-04 V1.3.1, clause 7.3.1</w:t>
      </w:r>
    </w:p>
    <w:p w:rsidR="00761C1B" w:rsidRDefault="00761C1B" w:rsidP="00761C1B"/>
    <w:p w:rsidR="00761C1B" w:rsidRDefault="00761C1B" w:rsidP="00761C1B">
      <w:r>
        <w:t xml:space="preserve">                                                                                                                                                                                                                                                                                                                                                                                                                                                                                                                                                                                                                                                                                                                                                                                                                                                                                                                                                                                                                                                                                                                                                                                                                                                                                                                                                                                                                                                                                                                                                                                                                                                                                                                                                                                                                                                                                                                                                                                                                                                                                                                                                                                                                                                                                                                                                                                                                                                                                                                                                                                                                                                                                                                                                                                                                                                                                                                                                                                                                                                                                                                                                                                                                                                                                                                                                                                                                                                                                                                                                                                                                                                                                                                                                                                                                                                                                                                                                                                                                                                                                                                                                                                                                                                                                                                                                                                                                                                                                                                                                                                                                                                                                                                                                                                                                                                                                                                                                                                                                                                                                                                                                                                                                                                                                                                                                                                                                                                                                                                                                                                                                                                                                                                                                                                                                                                                                                                                                                                                                                                                                                                                                                                                                                                                                                                                                                                                                                                                                                                                                                                                                                                                                                                                                                                                                                                                                                                                                                                                                                                                                                                                  spurious domain emission limits are defined as the calculated equivalent emissions produced (see annex d) for the declared loop size(s) measured at 10 m from the furthest point of the useful magnetic field volume, as declared by the manufacturer. the manufacturer shall declare the maximum loop size, which shall be stated in the test report. </w:t>
      </w:r>
    </w:p>
    <w:p w:rsidR="00761C1B" w:rsidRDefault="00761C1B" w:rsidP="00761C1B">
      <w:r>
        <w:t>SOURCE: Used in EN 303 348 V1.1.2, clause 5.3.4.1</w:t>
      </w:r>
    </w:p>
    <w:p w:rsidR="00761C1B" w:rsidRDefault="00761C1B" w:rsidP="00761C1B"/>
    <w:p w:rsidR="00761C1B" w:rsidRDefault="00761C1B" w:rsidP="00761C1B">
      <w:r>
        <w:t xml:space="preserve">                                                                                                                                                                                                                                                                                                                                                                                                                                                                                                                                                                                                                                                                                                                                                                                                                                                                                                                                                                                                                                                                                                                                                                                                                                                                                                                                                                                                                                                                                                                                                                                                                                                                                                                                                                                                                                                                                                                                                                                                                                                                                                                                                                                                                                                                                                                                                                                                                                                                                                                                                                                                                                                                                                                                                                                                                                                                                                                                                                                                                                                                                                                                                                                                                                                                                                                                                                                                                                                                                                                                                                                                                                                                                                                                                                                                                                                                                                                                                                                                                                                                                                                                                                                                                                                                                                                                                                                                                                                                                                                                                                                                                                                                                                                                                                                                                                                                                                                                                                                                                                                                                                                                                                                                                                                                                                                                                                                                                                                                                                                                                                                                                                                                                                                                                                                                                                                                                                                                                                                                                                                                                                                                                                                                                                                                                                                                                                                                                                                                                                                                                                                                                                                                                                                                                                                                                                                                                                                                                                                                                                                                                                                                  spurious domain emission limits are limits on emissions at frequencies other than those of the carrier and sidebands associated with normal test modulation (clause 6.1). the level of spurious emissions shall be measured at normal conditions (clause 5.3) as either: 1) a) their power or current level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761C1B" w:rsidRDefault="00761C1B" w:rsidP="00761C1B">
      <w:r>
        <w:t>SOURCE: Used in EN 300 330-01 V1.8.1, clause 7.5.1</w:t>
      </w:r>
    </w:p>
    <w:p w:rsidR="00761C1B" w:rsidRDefault="00761C1B" w:rsidP="00761C1B"/>
    <w:p w:rsidR="00761C1B" w:rsidRDefault="00761C1B" w:rsidP="00761C1B">
      <w:r>
        <w:t xml:space="preserve">                                                                                                                                                                                                                                                                                                                                                                                                                                                                                                                                                                                                                                                                                                                                                                                                                                                                                                                                                                                                                                                                                                                                                                                                                                                                                                                                                                                                                                                                                                                                                                                                                                                                                                                                                                                                                                                                                                                                                                                                                                                                                                                                                                                                                                                                                                                                                                                                                                                                                                                                                                                                                                                                                                                                                                                                                                                                                                                                                                                                                                                                                                                                                                                                                                                                                                                                                                                                                                                                                                                                                                                                                                                                                                                                                                                                                                                                                                                                                                                                                                                                                                                                                                                                                                                                                                                                                                                                                                                                                                                                                                                                                                                                                                                                                                                                                                                                                                                                                                                                                                                                                                                                                                                                                                                                                                                                                                                                                                                                                                                                                                                                                                                                                                                                                                                                                                                                                                                                                                                                                                                                                                                                                                                                                                                                                                                                                                                                                                                                                                                                                                                                                                                                                                                                                                                                                                                                                                                                                                                                                                                                                                                                  spurious domain emissions are emissions at frequencies other than those of the carrier and sidebands associated with normal test modulation, see also clause 3.1. </w:t>
      </w:r>
    </w:p>
    <w:p w:rsidR="00761C1B" w:rsidRDefault="00761C1B" w:rsidP="00761C1B">
      <w:r>
        <w:t>SOURCE: Used in EN 301 839 V2.1.1, clause 4.2.1.4.1</w:t>
      </w:r>
    </w:p>
    <w:p w:rsidR="00761C1B" w:rsidRDefault="00761C1B" w:rsidP="00761C1B"/>
    <w:p w:rsidR="00761C1B" w:rsidRDefault="00761C1B" w:rsidP="00761C1B">
      <w:r>
        <w:t xml:space="preserve">                                                                                                                                                                                                                                                                                                                                                                                                                                                                                                                                                                                                                                                                                                                                                                                                                                                                                                                                                                                                                                                                                                                                                                                                                                                                                                                                                                                                                                                                                                                                                                                                                                                                                                                                                                                                                                                                                                                                                                                                                                                                                                                                                                                                                                                                                                                                                                                                                                                                                                                                                                                                                                                                                                                                                                                                                                                                                                                                                                                                                                                                                                                                                                                                                                                                                                                                                                                                                                                                                                                                                                                                                                                                                                                                                                                                                                                                                                                                                                                                                                                                                                                                                                                                                                                                                                                                                                                                                                                                                                                                                                                                                                                                                                                                                                                                                                                                                                                                                                                                                                                                                                                                                                                                                                                                                                                                                                                                                                                                                                                                                                                                                                                                                                                                                                                                                                                                                                                                                                                                                                                                                                                                                                                                                                                                                                                                                                                                                                                                                                                                                                                                                                                                                                                                                                                                                                                                                                                                                                                                                                                                                                                                  spurious domain emissions are emissions at frequencies other than those of the carrier and sidebands associated with normal test modulation, see also clause 3.1. 8.4.1.1 method of measuring the effective radiated power of spurious domain emissions the level of spurious domain emissions shall be measured as: * their effective radiated power when radiated by the cabinet and the integral antenna; * their effective radiated power when radiated by the cabinet and any dedicated antenna provided by the manufacturer. measurements shall be made with the transmitter in operating (modulated) and stand-by modes. ulp-ami shall have the effective radiated power of their spurious domain emissions measured using the test fixture specified in clause 6.5. this measurement applies to equipment provided with an integral antenna and to equipment supplied with a dedicated antenna. measurements shall be made with each type of antenna provided with the equipment attached to it. if the equipment is designed to operate with different carrier powers, the rated power for each level or range of levels shall be declared by the provider. these measurements shall be performed at all power levels at which the transmitter is intended to operate. the measurement shall be carried out by the use of (...\...) [the expected end of this definition was beyond the limit of 200 words] </w:t>
      </w:r>
    </w:p>
    <w:p w:rsidR="00761C1B" w:rsidRDefault="00761C1B" w:rsidP="00761C1B">
      <w:r>
        <w:t>SOURCE: Used in EN 301 839-01 V1.3.1, clause 8.4.1</w:t>
      </w:r>
    </w:p>
    <w:p w:rsidR="00761C1B" w:rsidRDefault="00761C1B" w:rsidP="00761C1B"/>
    <w:p w:rsidR="00761C1B" w:rsidRDefault="00761C1B" w:rsidP="00761C1B">
      <w:r>
        <w:t xml:space="preserve">                                                                                                                                                                                                                                                                                                                                                                                                                                                                                                                                                                                                                                                                                                                                                                                                                                                                                                                                                                                                                                                                                                                                                                                                                                                                                                                                                                                                                                                                                                                                                                                                                                                                                                                                                                                                                                                                                                                                                                                                                                                                                                                                                                                                                                                                                                                                                                                                                                                                                                                                                                                                                                                                                                                                                                                                                                                                                                                                                                                                                                                                                                                                                                                                                                                                                                                                                                                                                                                                                                                                                                                                                                                                                                                                                                                                                                                                                                                                                                                                                                                                                                                                                                                                                                                                                                                                                                                                                                                                                                                                                                                                                                                                                                                                                                                                                                                                                                                                                                                                                                                                                                                                                                                                                                                                                                                                                                                                                                                                                                                                                                                                                                                                                                                                                                                                                                                                                                                                                                                                                                                                                                                                                                                                                                                                                                                                                                                                                                                                                                                                                                                                                                                                                                                                                                                                                                                                                                                                                                                                                                                                                                                                  spurious domain radiations from the receiver are components at any frequency, generated and radiated by active receiver circuitry and the antenna. </w:t>
      </w:r>
    </w:p>
    <w:p w:rsidR="00761C1B" w:rsidRDefault="00761C1B" w:rsidP="00761C1B">
      <w:r>
        <w:t>SOURCE: Used in EN 301 839 V2.1.1, clause 4.2.2.1.1</w:t>
      </w:r>
    </w:p>
    <w:p w:rsidR="00761C1B" w:rsidRDefault="00761C1B" w:rsidP="00761C1B"/>
    <w:p w:rsidR="00761C1B" w:rsidRDefault="00761C1B" w:rsidP="00761C1B">
      <w:r>
        <w:t xml:space="preserve">                                                                                                                                                                                                                                                                                                                                                                                                                                                                                                                                                                                                                                                                                                                                                                                                                                                                                                                                                                                                                                                                                                                                                                                                                                                                                                                                                                                                                                                                                                                                                                                                                                                                                                                                                                                                                                                                                                                                                                                                                                                                                                                                                                                                                                                                                                                                                                                                                                                                                                                                                                                                                                                                                                                                                                                                                                                                                                                                                                                                                                                                                                                                                                                                                                                                                                                                                                                                                                                                                                                                                                                                                                                                                                                                                                                                                                                                                                                                                                                                                                                                                                                                                                                                                                                                                                                                                                                                                                                                                                                                                                                                                                                                                                                                                                                                                                                                                                                                                                                                                                                                                                                                                                                                                                                                                                                                                                                                                                                                                                                                                                                                                                                                                                                                                                                                                                                                                                                                                                                                                                                                                                                                                                                                                                                                                                                                                                                                                                                                                                                                                                                                                                                                                                                                                                                                                                                                                                                                                                                                                                                                                                                                  spurious domain radiations from the receiver are components at any frequency, generated and radiated by active receiver circuitry and the antenna. 9.1.1.1 method of measuring the effective radiated power of spurious domain radiations the level of spurious domain radiation shall be measured by: * their effective radiated power when radiated by the cabinet and the integral antenna; or * their effective radiated power when radiated by the cabinet and any dedicated antenna provided by the manufacturer. if a modulated signal from a signal generator is required to conduct a test for receiver spurious domain radiations measurements as specified in this clause, the appropriate test modulation, d-m2 or d-m3 (see clause 6.1.1), as it relates to the receive function of the transceiver under test shall be used as the modulation source. modulated signal bandwidths of the signal generators shall be equivalent to the signal bandwidths that are normally used by the mics equipment. d-m2 is used to simulate the reception of bit stream information and d-m3 is defined as the control signal and instruction set format that the mics equipment is designed to use. measurements shall be made with each type of antenna provided by the manufacturer that attaches to the (...\...) [the expected end of this definition was beyond the limit of 200 words] </w:t>
      </w:r>
    </w:p>
    <w:p w:rsidR="00761C1B" w:rsidRDefault="00761C1B" w:rsidP="00761C1B">
      <w:r>
        <w:t>SOURCE: Used in EN 301 839-01 V1.3.1, clause 9.1.1</w:t>
      </w:r>
    </w:p>
    <w:p w:rsidR="00761C1B" w:rsidRDefault="00761C1B" w:rsidP="00761C1B"/>
    <w:p w:rsidR="00761C1B" w:rsidRDefault="00761C1B" w:rsidP="00761C1B">
      <w:r>
        <w:t xml:space="preserve">                                                                                                                                                                                                                                                                                                                                                                                                                                                                                                                                                                                                                                                                                                                                                                                                                                                                                                                                                                                                                                                                                                                                                                                                                                                                                                                                                                                                                                                                                                                                                                                                                                                                                                                                                                                                                                                                                                                                                                                                                                                                                                                                                                                                                                                                                                                                                                                                                                                                                                                                                                                                                                                                                                                                                                                                                                                                                                                                                                                                                                                                                                                                                                                                                                                                                                                                                                                                                                                                                                                                                                                                                                                                                                                                                                                                                                                                                                                                                                                                                                                                                                                                                                                                                                                                                                                                                                                                                                                                                                                                                                                                                                                                                                                                                                                                                                                                                                                                                                                                                                                                                                                                                                                                                                                                                                                                                                                                                                                                                                                                                                                                                                                                                                                                                                                                                                                                                                                                                                                                                                                                                                                                                                                                                                                                                                                                                                                                                                                                                                                                                                                                                                                                                                                                                                                                                                                                                                                                                                                                                                                                                                                                  spurious emission is emission on a frequency or frequencies outside the out-of-band domain and the level of which may be reduced without affecting the corresponding transmission of information. </w:t>
      </w:r>
    </w:p>
    <w:p w:rsidR="00761C1B" w:rsidRDefault="00761C1B" w:rsidP="00761C1B">
      <w:r>
        <w:t>SOURCE: Used in EN 303 276 V1.1.1, clause 8.4.1</w:t>
      </w:r>
    </w:p>
    <w:p w:rsidR="00761C1B" w:rsidRDefault="00761C1B" w:rsidP="00761C1B"/>
    <w:p w:rsidR="00761C1B" w:rsidRDefault="00761C1B" w:rsidP="00761C1B">
      <w:r>
        <w:t xml:space="preserve">                                                                                                                                                                                                                                                                                                                                                                                                                                                                                                                                                                                                                                                                                                                                                                                                                                                                                                                                                                                                                                                                                                                                                                                                                                                                                                                                                                                                                                                                                                                                                                                                                                                                                                                                                                                                                                                                                                                                                                                                                                                                                                                                                                                                                                                                                                                                                                                                                                                                                                                                                                                                                                                                                                                                                                                                                                                                                                                                                                                                                                                                                                                                                                                                                                                                                                                                                                                                                                                                                                                                                                                                                                                                                                                                                                                                                                                                                                                                                                                                                                                                                                                                                                                                                                                                                                                                                                                                                                                                                                                                                                                                                                                                                                                                                                                                                                                                                                                                                                                                                                                                                                                                                                                                                                                                                                                                                                                                                                                                                                                                                                                                                                                                                                                                                                                                                                                                                                                                                                                                                                                                                                                                                                                                                                                                                                                                                                                                                                                                                                                                                                                                                                                                                                                                                                                                                                                                                                                                                                                                                                                                                                                                  spurious emission is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300 066 V1.3.1, clause 10.3.6.1 SOURCE: Used in EN 302 152-01 V1.1.1, clause 8.2.6.1</w:t>
      </w:r>
    </w:p>
    <w:p w:rsidR="00761C1B" w:rsidRDefault="00761C1B" w:rsidP="00761C1B"/>
    <w:p w:rsidR="00761C1B" w:rsidRDefault="00761C1B" w:rsidP="00761C1B">
      <w:r>
        <w:t xml:space="preserve">                                                                                                                                                                                                                                                                                                                                                                                                                                                                                                                                                                                                                                                                                                                                                                                                                                                                                                                                                                                                                                                                                                                                                                                                                                                                                                                                                                                                                                                                                                                                                                                                                                                                                                                                                                                                                                                                                                                                                                                                                                                                                                                                                                                                                                                                                                                                                                                                                                                                                                                                                                                                                                                                                                                                                                                                                                                                                                                                                                                                                                                                                                                                                                                                                                                                                                                                                                                                                                                                                                                                                                                                                                                                                                                                                                                                                                                                                                                                                                                                                                                                                                                                                                                                                                                                                                                                                                                                                                                                                                                                                                                                                                                                                                                                                                                                                                                                                                                                                                                                                                                                                                                                                                                                                                                                                                                                                                                                                                                                                                                                                                                                                                                                                                                                                                                                                                                                                                                                                                                                                                                                                                                                                                                                                                                                                                                                                                                                                                                                                                                                                                                                                                                                                                                                                                                                                                                                                                                                                                                                                                                                                                                                  The spurious emission power is the power of the emissions generated or amplified in a receiver that appears at the aeronautical cgc antenna connector. the requirements apply to all aeronautical cgc with separate rx and tx antenna ports. the test shall be performed when both tx and rx are active with the tx port terminated. for all aeronautical cgc with common rx and tx antenna port, the transmitter spurious emission as specified in clause 6.2.4 shall apply. </w:t>
      </w:r>
    </w:p>
    <w:p w:rsidR="00761C1B" w:rsidRDefault="00761C1B" w:rsidP="00761C1B">
      <w:r>
        <w:t>SOURCE: Used in EN 302 574-01 V2.1.1, clause 6.2.7.1</w:t>
      </w:r>
    </w:p>
    <w:p w:rsidR="00761C1B" w:rsidRDefault="00761C1B" w:rsidP="00761C1B"/>
    <w:p w:rsidR="00761C1B" w:rsidRDefault="00761C1B" w:rsidP="00761C1B">
      <w:r>
        <w:t xml:space="preserve">                                                                                                                                                                                                                                                                                                                                                                                                                                                                                                                                                                                                                                                                                                                                                                                                                                                                                                                                                                                                                                                                                                                                                                                                                                                                                                                                                                                                                                                                                                                                                                                                                                                                                                                                                                                                                                                                                                                                                                                                                                                                                                                                                                                                                                                                                                                                                                                                                                                                                                                                                                                                                                                                                                                                                                                                                                                                                                                                                                                                                                                                                                                                                                                                                                                                                                                                                                                                                                                                                                                                                                                                                                                                                                                                                                                                                                                                                                                                                                                                                                                                                                                                                                                                                                                                                                                                                                                                                                                                                                                                                                                                                                                                                                                                                                                                                                                                                                                                                                                                                                                                                                                                                                                                                                                                                                                                                                                                                                                                                                                                                                                                                                                                                                                                                                                                                                                                                                                                                                                                                                                                                                                                                                                                                                                                                                                                                                                                                                                                                                                                                                                                                                                                                                                                                                                                                                                                                                                                                                                                                                                                                                                              The spurious emission power is the power of the emissions generated or amplified in a receiver that appears at the cgc antenna connector. the requirements apply to all cgc with separate rx and tx antenna ports. the test shall be performed when both tx and rx are active with the tx port terminated. for all cgc with common rx and tx antenna port, the transmitter spurious emission as specified in clause 4.2.4 shall apply. </w:t>
      </w:r>
    </w:p>
    <w:p w:rsidR="00761C1B" w:rsidRDefault="00761C1B" w:rsidP="00761C1B">
      <w:r>
        <w:t>SOURCE: Used in EN 302 574-01 V2.1.1, clause 4.2.7.1</w:t>
      </w:r>
    </w:p>
    <w:p w:rsidR="00761C1B" w:rsidRDefault="00761C1B" w:rsidP="00761C1B"/>
    <w:p w:rsidR="00761C1B" w:rsidRDefault="00761C1B" w:rsidP="00761C1B">
      <w:r>
        <w:t xml:space="preserve">                                                                                                                                                                                                                                                                                                                                                                                                                                                                                                                                                                                                                                                                                                                                                                                                                                                                                                                                                                                                                                                                                                                                                                                                                                                                                                                                                                                                                                                                                                                                                                                                                                                                                                                                                                                                                                                                                                                                                                                                                                                                                                                                                                                                                                                                                                                                                                                                                                                                                                                                                                                                                                                                                                                                                                                                                                                                                                                                                                                                                                                                                                                                                                                                                                                                                                                                                                                                                                                                                                                                                                                                                                                                                                                                                                                                                                                                                                                                                                                                                                                                                                                                                                                                                                                                                                                                                                                                                                                                                                                                                                                                                                                                                                                                                                                                                                                                                                                                                                                                                                                                                                                                                                                                                                                                                                                                                                                                                                                                                                                                                                                                                                                                                                                                                                                                                                                                                                                                                                                                                                                                                                                                                                                                                                                                                                                                                                                                                                                                                                                                                                                                                                                                                                                                                                                                                                                                                                                                                                                                                                                                                                                              The spurious emission power is the power of the emissions, generated or amplified in a receiver, which appear at the bs antenna connector. the requirements shall apply to all bs with separate rx and tx antenna port. the test shall be performed when both tx and rx are on with the tx port terminated. for all bs with common rx and tx antenna port the transmitter spurious emission as specified in clause 4.2.2.3 is valid. for a utra fdd bs additionally conforming to etsi en 301 908-18 [8], either the requirement of the present clause or the receiver spurious emissions requirement in clause 4.2.7 of etsi en 301 908-18 [8] can be equally applied. for a utra-obts additionally conforming to etsi en 301 908-3 [7], either the requirement of the present clause or the receiver spurious emissions requirement in clause 4.2.7 of etsi en 301 908-3 [7] can be equally applied. </w:t>
      </w:r>
    </w:p>
    <w:p w:rsidR="00761C1B" w:rsidRDefault="00761C1B" w:rsidP="00761C1B">
      <w:r>
        <w:t>SOURCE: Used in EN 302 480 V2.1.1, clause 4.2.3.6.1</w:t>
      </w:r>
    </w:p>
    <w:p w:rsidR="00761C1B" w:rsidRDefault="00761C1B" w:rsidP="00761C1B"/>
    <w:p w:rsidR="00761C1B" w:rsidRDefault="00761C1B" w:rsidP="00761C1B">
      <w:r>
        <w:t xml:space="preserve">                                                                                                                                                                                                                                                                                                                                                                                                                                                                                                                                                                                                                                                                                                                                                                                                                                                                                                                                                                                                                                                                                                                                                                                                                                                                                                                                                                                                                                                                                                                                                                                                                                                                                                                                                                                                                                                                                                                                                                                                                                                                                                                                                                                                                                                                                                                                                                                                                                                                                                                                                                                                                                                                                                                                                                                                                                                                                                                                                                                                                                                                                                                                                                                                                                                                                                                                                                                                                                                                                                                                                                                                                                                                                                                                                                                                                                                                                                                                                                                                                                                                                                                                                                                                                                                                                                                                                                                                                                                                                                                                                                                                                                                                                                                                                                                                                                                                                                                                                                                                                                                                                                                                                                                                                                                                                                                                                                                                                                                                                                                                                                                                                                                                                                                                                                                                                                                                                                                                                                                                                                                                                                                                                                                                                                                                                                                                                                                                                                                                                                                                                                                                                                                                                                                                                                                                                                                                                                                                                                                                                                                                                                                              The spurious emission power is the power of the emissions, generated or amplified in a receiver, which appear at the bs antenna connector. the requirements shall apply to all bs with separate rx and tx antenna port. the test shall be performed when both tx and rx are on with the tx port terminated. for all bs with common rx and tx antenna port the transmitter spurious emission as specified in clause 4.2.4 is valid. for a utra fdd bs additionally conforming to etsi en 301 908-18 [i.8], either the requirement of the present clause or the receiver spurious emissions requirement in clause 4.2.7 of etsi en 301 908-18 [i.8] can be equally applied, as listed in table 4.2.1-2. </w:t>
      </w:r>
    </w:p>
    <w:p w:rsidR="00761C1B" w:rsidRDefault="00761C1B" w:rsidP="00761C1B">
      <w:r>
        <w:t>SOURCE: Used in EN 301 908-03 V11.1.1, clause 4.2.7.1</w:t>
      </w:r>
    </w:p>
    <w:p w:rsidR="00761C1B" w:rsidRDefault="00761C1B" w:rsidP="00761C1B"/>
    <w:p w:rsidR="00761C1B" w:rsidRDefault="00761C1B" w:rsidP="00761C1B">
      <w:r>
        <w:t xml:space="preserve">                                                                                                                                                                                                                                                                                                                                                                                                                                                                                                                                                                                                                                                                                                                                                                                                                                                                                                                                                                                                                                                                                                                                                                                                                                                                                                                                                                                                                                                                                                                                                                                                                                                                                                                                                                                                                                                                                                                                                                                                                                                                                                                                                                                                                                                                                                                                                                                                                                                                                                                                                                                                                                                                                                                                                                                                                                                                                                                                                                                                                                                                                                                                                                                                                                                                                                                                                                                                                                                                                                                                                                                                                                                                                                                                                                                                                                                                                                                                                                                                                                                                                                                                                                                                                                                                                                                                                                                                                                                                                                                                                                                                                                                                                                                                                                                                                                                                                                                                                                                                                                                                                                                                                                                                                                                                                                                                                                                                                                                                                                                                                                                                                                                                                                                                                                                                                                                                                                                                                                                                                                                                                                                                                                                                                                                                                                                                                                                                                                                                                                                                                                                                                                                                                                                                                                                                                                                                                                                                                                                                                                                                                                                              spurious emission: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302 054 V2.2.1, clause 4.2.6.1</w:t>
      </w:r>
    </w:p>
    <w:p w:rsidR="00761C1B" w:rsidRDefault="00761C1B" w:rsidP="00761C1B"/>
    <w:p w:rsidR="00761C1B" w:rsidRDefault="00761C1B" w:rsidP="00761C1B">
      <w:r>
        <w:t xml:space="preserve">                                                                                                                                                                                                                                                                                                                                                                                                                                                                                                                                                                                                                                                                                                                                                                                                                                                                                                                                                                                                                                                                                                                                                                                                                                                                                                                                                                                                                                                                                                                                                                                                                                                                                                                                                                                                                                                                                                                                                                                                                                                                                                                                                                                                                                                                                                                                                                                                                                                                                                                                                                                                                                                                                                                                                                                                                                                                                                                                                                                                                                                                                                                                                                                                                                                                                                                                                                                                                                                                                                                                                                                                                                                                                                                                                                                                                                                                                                                                                                                                                                                                                                                                                                                                                                                                                                                                                                                                                                                                                                                                                                                                                                                                                                                                                                                                                                                                                                                                                                                                                                                                                                                                                                                                                                                                                                                                                                                                                                                                                                                                                                                                                                                                                                                                                                                                                                                                                                                                                                                                                                                                                                                                                                                                                                                                                                                                                                                                                                                                                                                                                                                                                                                                                                                                                                                                                                                                                                                                                                                                                                                                                                                                  spurious emission: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302 054-01 V1.2.1, clause 7.6.1 SOURCE: Used in EN 302 454 V2.2.1, clause 4.2.6.1 SOURCE: Used in EN 302 454-01 V1.2.1, clause 7.6.1</w:t>
      </w:r>
    </w:p>
    <w:p w:rsidR="00761C1B" w:rsidRDefault="00761C1B" w:rsidP="00761C1B"/>
    <w:p w:rsidR="00761C1B" w:rsidRDefault="00761C1B" w:rsidP="00761C1B">
      <w:r>
        <w:t xml:space="preserve">                                                                                                                                                                                                                                                                                                                                                                                                                                                                                                                                                                                                                                                                                                                                                                                                                                                                                                                                                                                                                                                                                                                                                                                                                                                                                                                                                                                                                                                                                                                                                                                                                                                                                                                                                                                                                                                                                                                                                                                                                                                                                                                                                                                                                                                                                                                                                                                                                                                                                                                                                                                                                                                                                                                                                                                                                                                                                                                                                                                                                                                                                                                                                                                                                                                                                                                                                                                                                                                                                                                                                                                                                                                                                                                                                                                                                                                                                                                                                                                                                                                                                                                                                                                                                                                                                                                                                                                                                                                                                                                                                                                                                                                                                                                                                                                                                                                                                                                                                                                                                                                                                                                                                                                                                                                                                                                                                                                                                                                                                                                                                                                                                                                                                                                                                                                                                                                                                                                                                                                                                                                                                                                                                                                                                                                                                                                                                                                                                                                                                                                                                                                                                                                                                                                                                                                                                                                                                                                                                                                                                                                                                                                                  spurious emission: see clause 3.1. </w:t>
      </w:r>
    </w:p>
    <w:p w:rsidR="00761C1B" w:rsidRDefault="00761C1B" w:rsidP="00761C1B">
      <w:r>
        <w:t>SOURCE: Used in EN 301 357-01 V1.4.1, clause 8.2.7.1</w:t>
      </w:r>
    </w:p>
    <w:p w:rsidR="00761C1B" w:rsidRDefault="00761C1B" w:rsidP="00761C1B"/>
    <w:p w:rsidR="00761C1B" w:rsidRDefault="00761C1B" w:rsidP="00761C1B">
      <w:r>
        <w:t xml:space="preserve">                                                                                                                                                                                                                                                                                                                                                                                                                                                                                                                                                                                                                                                                                                                                                                                                                                                                                                                                                                                                                                                                                                                                                                                                                                                                                                                                                                                                                                                                                                                                                                                                                                                                                                                                                                                                                                                                                                                                                                                                                                                                                                                                                                                                                                                                                                                                                                                                                                                                                                                                                                                                                                                                                                                                                                                                                                                                                                                                                                                                                                                                                                                                                                                                                                                                                                                                                                                                                                                                                                                                                                                                                                                                                                                                                                                                                                                                                                                                                                                                                                                                                                                                                                                                                                                                                                                                                                                                                                                                                                                                                                                                                                                                                                                                                                                                                                                                                                                                                                                                                                                                                                                                                                                                                                                                                                                                                                                                                                                                                                                                                                                                                                                                                                                                                                                                                                                                                                                                                                                                                                                                                                                                                                                                                                                                                                                                                                                                                                                                                                                                                                                                                                                                                                                                                                                                                                                                                                                                                                                                                                                                                                                                  spurious emissions are any radio frequency emissions generated in the receiver and radiated either by way of conduction to the antenna or other conductors connected to the receiver, or radiated directly by the receiver. </w:t>
      </w:r>
    </w:p>
    <w:p w:rsidR="00761C1B" w:rsidRDefault="00761C1B" w:rsidP="00761C1B">
      <w:r>
        <w:t>SOURCE: Used in EN 303 402 V2.1.1, clause 9.1.1</w:t>
      </w:r>
    </w:p>
    <w:p w:rsidR="00761C1B" w:rsidRDefault="00761C1B" w:rsidP="00761C1B"/>
    <w:p w:rsidR="00761C1B" w:rsidRDefault="00761C1B" w:rsidP="00761C1B">
      <w:r>
        <w:t xml:space="preserve">                                                                                                                                                                                                                                                                                                                                                                                                                                                                                                                                                                                                                                                                                                                                                                                                                                                                                                                                                                                                                                                                                                                                                                                                                                                                                                                                                                                                                                                                                                                                                                                                                                                                                                                                                                                                                                                                                                                                                                                                                                                                                                                                                                                                                                                                                                                                                                                                                                                                                                                                                                                                                                                                                                                                                                                                                                                                                                                                                                                                                                                                                                                                                                                                                                                                                                                                                                                                                                                                                                                                                                                                                                                                                                                                                                                                                                                                                                                                                                                                                                                                                                                                                                                                                                                                                                                                                                                                                                                                                                                                                                                                                                                                                                                                                                                                                                                                                                                                                                                                                                                                                                                                                                                                                                                                                                                                                                                                                                                                                                                                                                                                                                                                                                                                                                                                                                                                                                                                                                                                                                                                                                                                                                                                                                                                                                                                                                                                                                                                                                                                                                                                                                                                                                                                                                                                                                                                                                                                                                                                                                                                                                                                  spurious emissions are any radio frequency emissions generated in the receiver and radiated either by way of conduction to the antenna or other conductors connected to the receiver, or radiated directly by the receiver. for the purposes of the present document only spurious emissions conducted by way of the antenna shall be considered. </w:t>
      </w:r>
    </w:p>
    <w:p w:rsidR="00761C1B" w:rsidRDefault="00761C1B" w:rsidP="00761C1B">
      <w:r>
        <w:t>SOURCE: Used in EN 300 373-02 V1.2.1, clause 4.2.11.1</w:t>
      </w:r>
    </w:p>
    <w:p w:rsidR="00761C1B" w:rsidRDefault="00761C1B" w:rsidP="00761C1B"/>
    <w:p w:rsidR="00761C1B" w:rsidRDefault="00761C1B" w:rsidP="00761C1B">
      <w:r>
        <w:t xml:space="preserve">                                                                                                                                                                                                                                                                                                                                                                                                                                                                                                                                                                                                                                                                                                                                                                                                                                                                                                                                                                                                                                                                                                                                                                                                                                                                                                                                                                                                                                                                                                                                                                                                                                                                                                                                                                                                                                                                                                                                                                                                                                                                                                                                                                                                                                                                                                                                                                                                                                                                                                                                                                                                                                                                                                                                                                                                                                                                                                                                                                                                                                                                                                                                                                                                                                                                                                                                                                                                                                                                                                                                                                                                                                                                                                                                                                                                                                                                                                                                                                                                                                                                                                                                                                                                                                                                                                                                                                                                                                                                                                                                                                                                                                                                                                                                                                                                                                                                                                                                                                                                                                                                                                                                                                                                                                                                                                                                                                                                                                                                                                                                                                                                                                                                                                                                                                                                                                                                                                                                                                                                                                                                                                                                                                                                                                                                                                                                                                                                                                                                                                                                                                                                                                                                                                                                                                                                                                                                                                                                                                                                                                                                                                                                  spurious emissions are any radio-frequency emissions generated in the receiver and radiated by conduction from the antenna or from other conductors connected to the receiver or radiated by the receiver. </w:t>
      </w:r>
    </w:p>
    <w:p w:rsidR="00761C1B" w:rsidRDefault="00761C1B" w:rsidP="00761C1B">
      <w:r>
        <w:t>SOURCE: Used in EN 300 065 V2.1.2, clause 6.5.1 SOURCE: Used in EN 300 065-01 V1.2.1, clause 6.5.1</w:t>
      </w:r>
    </w:p>
    <w:p w:rsidR="00761C1B" w:rsidRDefault="00761C1B" w:rsidP="00761C1B"/>
    <w:p w:rsidR="00761C1B" w:rsidRDefault="00761C1B" w:rsidP="00761C1B">
      <w:r>
        <w:t xml:space="preserve">                                                                                                                                                                                                                                                                                                                                                                                                                                                                                                                                                                                                                                                                                                                                                                                                                                                                                                                                                                                                                                                                                                                                                                                                                                                                                                                                                                                                                                                                                                                                                                                                                                                                                                                                                                                                                                                                                                                                                                                                                                                                                                                                                                                                                                                                                                                                                                                                                                                                                                                                                                                                                                                                                                                                                                                                                                                                                                                                                                                                                                                                                                                                                                                                                                                                                                                                                                                                                                                                                                                                                                                                                                                                                                                                                                                                                                                                                                                                                                                                                                                                                                                                                                                                                                                                                                                                                                                                                                                                                                                                                                                                                                                                                                                                                                                                                                                                                                                                                                                                                                                                                                                                                                                                                                                                                                                                                                                                                                                                                                                                                                                                                                                                                                                                                                                                                                                                                                                                                                                                                                                                                                                                                                                                                                                                                                                                                                                                                                                                                                                                                                                                                                                                                                                                                                                                                                                                                                                                                                                                                                                                                                                                  spurious emissions are defined as the entity of all emissions in the frequency range of the cut-off frequency 6,56 ghz of the waveguide section to 26 ghz, but outside the oob-boundaries. note: the lower limit of this frequency range of 6,56 ghz is obtained as cut-off frequency of the combination of wr112/r84 taper section and a wr90/r100 waveguide as defined in iec 60153-2 [i.2]. the upper limit corresponds to the upper limit stated in erc/recommendation 74-01 [i.4]. they include: * harmonic emissions (whole multiples of the operating frequency); * parasitic emissions (independent, accidentally); * intermodulation (between oscillator- and operation frequency or between oscillator and harmonics); * emissions caused by frequency conversions. the boundaries between oob domain and the spurious domain are where the oob limit mask specified in ecc/recommendation (02)05 [i.3] reach the spurious emission limit of -100 dbpp according to erc/recommendation 74-01 [i.4]. this is illustrated in figure 3. figure 3: definition of oob and spurious emission domains (not to scale) </w:t>
      </w:r>
    </w:p>
    <w:p w:rsidR="00761C1B" w:rsidRDefault="00761C1B" w:rsidP="00761C1B">
      <w:r>
        <w:t>SOURCE: Used in EN 303 135 V2.1.1, clause 4.2.1.4.1</w:t>
      </w:r>
    </w:p>
    <w:p w:rsidR="00761C1B" w:rsidRDefault="00761C1B" w:rsidP="00761C1B"/>
    <w:p w:rsidR="00761C1B" w:rsidRDefault="00761C1B" w:rsidP="00761C1B">
      <w:r>
        <w:t xml:space="preserve">                                                                                                                                                                                                                                                                                                                                                                                                                                                                                                                                                                                                                                                                                                                                                                                                                                                                                                                                                                                                                                                                                                                                                                                                                                                                                                                                                                                                                                                                                                                                                                                                                                                                                                                                                                                                                                                                                                                                                                                                                                                                                                                                                                                                                                                                                                                                                                                                                                                                                                                                                                                                                                                                                                                                                                                                                                                                                                                                                                                                                                                                                                                                                                                                                                                                                                                                                                                                                                                                                                                                                                                                                                                                                                                                                                                                                                                                                                                                                                                                                                                                                                                                                                                                                                                                                                                                                                                                                                                                                                                                                                                                                                                                                                                                                                                                                                                                                                                                                                                                                                                                                                                                                                                                                                                                                                                                                                                                                                                                                                                                                                                                                                                                                                                                                                                                                                                                                                                                                                                                                                                                                                                                                                                                                                                                                                                                                                                                                                                                                                                                                                                                                                                                                                                                                                                                                                                                                                                                                                                                                                                                                                                                  spurious emissions are defined as the entity of all emissions in the frequency range of the cut-off frequency 6,56 ghz of the waveguide section to 26 ghz, but outside the oob-boundaries. note: the lower limit of this frequency range of 6,56 ghz is obtained as cut-off frequency of the combination of wr112/r84 taper section and a wr90/r100 waveguide as defined in iec 60153-2 [i.3]. the upper limit corresponds to the upper limit stated in erc/recommendation 74-01 [i.5]. they include: * harmonic emissions (whole multiples of the operating frequency); * parasitic emissions (independent, accidentally); * intermodulation (between oscillator- and operation frequency or between oscillator and harmonics); * emissions caused by frequency conversions. the boundaries between oob domain and the spurious domain are where the oob limit mask specified in ecc/recommendation (02)05 [i.4] reach the spurious emission limit of -100 dbpp according to erc/recommendation 74-01 [i.5]. this is illustrated in figure 3. figure 3: definition of oob and spurious emission domains (not to scale) </w:t>
      </w:r>
    </w:p>
    <w:p w:rsidR="00761C1B" w:rsidRDefault="00761C1B" w:rsidP="00761C1B">
      <w:r>
        <w:t>SOURCE: Used in EN 303 213-0601 V2.1.1, clause 4.2.1.4.1</w:t>
      </w:r>
    </w:p>
    <w:p w:rsidR="00761C1B" w:rsidRDefault="00761C1B" w:rsidP="00761C1B"/>
    <w:p w:rsidR="00761C1B" w:rsidRDefault="00761C1B" w:rsidP="00761C1B">
      <w:r>
        <w:t xml:space="preserve">                                                                                                                                                                                                                                                                                                                                                                                                                                                                                                                                                                                                                                                                                                                                                                                                                                                                                                                                                                                                                                                                                                                                                                                                                                                                                                                                                                                                                                                                                                                                                                                                                                                                                                                                                                                                                                                                                                                                                                                                                                                                                                                                                                                                                                                                                                                                                                                                                                                                                                                                                                                                                                                                                                                                                                                                                                                                                                                                                                                                                                                                                                                                                                                                                                                                                                                                                                                                                                                                                                                                                                                                                                                                                                                                                                                                                                                                                                                                                                                                                                                                                                                                                                                                                                                                                                                                                                                                                                                                                                                                                                                                                                                                                                                                                                                                                                                                                                                                                                                                                                                                                                                                                                                                                                                                                                                                                                                                                                                                                                                                                                                                                                                                                                                                                                                                                                                                                                                                                                                                                                                                                                                                                                                                                                                                                                                                                                                                                                                                                                                                                                                                                                                                                                                                                                                                                                                                                                                                                                                                                                                                                                                                  spurious emissions are defined in en 300 065-1 [1], clause 6.5.1. </w:t>
      </w:r>
    </w:p>
    <w:p w:rsidR="00761C1B" w:rsidRDefault="00761C1B" w:rsidP="00761C1B">
      <w:r>
        <w:t>SOURCE: Used in EN 300 065-02 V1.2.1, clause 4.2.5.1</w:t>
      </w:r>
    </w:p>
    <w:p w:rsidR="00761C1B" w:rsidRDefault="00761C1B" w:rsidP="00761C1B"/>
    <w:p w:rsidR="00761C1B" w:rsidRDefault="00761C1B" w:rsidP="00761C1B">
      <w:r>
        <w:t xml:space="preserve">                                                                                                                                                                                                                                                                                                                                                                                                                                                                                                                                                                                                                                                                                                                                                                                                                                                                                                                                                                                                                                                                                                                                                                                                                                                                                                                                                                                                                                                                                                                                                                                                                                                                                                                                                                                                                                                                                                                                                                                                                                                                                                                                                                                                                                                                                                                                                                                                                                                                                                                                                                                                                                                                                                                                                                                                                                                                                                                                                                                                                                                                                                                                                                                                                                                                                                                                                                                                                                                                                                                                                                                                                                                                                                                                                                                                                                                                                                                                                                                                                                                                                                                                                                                                                                                                                                                                                                                                                                                                                                                                                                                                                                                                                                                                                                                                                                                                                                                                                                                                                                                                                                                                                                                                                                                                                                                                                                                                                                                                                                                                                                                                                                                                                                                                                                                                                                                                                                                                                                                                                                                                                                                                                                                                                                                                                                                                                                                                                                                                                                                                                                                                                                                                                                                                                                                                                                                                                                                                                                                                                                                                                                                                  The spurious emissions are defined in en 300 296-1 [1], clause 7.5.1. </w:t>
      </w:r>
    </w:p>
    <w:p w:rsidR="00761C1B" w:rsidRDefault="00761C1B" w:rsidP="00761C1B">
      <w:r>
        <w:t>SOURCE: Used in EN 300 296-02 V1.4.1, clause 4.2.5.1</w:t>
      </w:r>
    </w:p>
    <w:p w:rsidR="00761C1B" w:rsidRDefault="00761C1B" w:rsidP="00761C1B"/>
    <w:p w:rsidR="00761C1B" w:rsidRDefault="00761C1B" w:rsidP="00761C1B">
      <w:r>
        <w:t xml:space="preserve">                                                                                                                                                                                                                                                                                                                                                                                                                                                                                                                                                                                                                                                                                                                                                                                                                                                                                                                                                                                                                                                                                                                                                                                                                                                                                                                                                                                                                                                                                                                                                                                                                                                                                                                                                                                                                                                                                                                                                                                                                                                                                                                                                                                                                                                                                                                                                                                                                                                                                                                                                                                                                                                                                                                                                                                                                                                                                                                                                                                                                                                                                                                                                                                                                                                                                                                                                                                                                                                                                                                                                                                                                                                                                                                                                                                                                                                                                                                                                                                                                                                                                                                                                                                                                                                                                                                                                                                                                                                                                                                                                                                                                                                                                                                                                                                                                                                                                                                                                                                                                                                                                                                                                                                                                                                                                                                                                                                                                                                                                                                                                                                                                                                                                                                                                                                                                                                                                                                                                                                                                                                                                                                                                                                                                                                                                                                                                                                                                                                                                                                                                                                                                                                                                                                                                                                                                                                                                                                                                                                                                                                                                                                              spurious emissions are defined in en 301 025-1 [1], clause 9.9.1 for the receiver and in en 301 025-1 [1], clause 10.7.1 for the dsc receiver. </w:t>
      </w:r>
    </w:p>
    <w:p w:rsidR="00761C1B" w:rsidRDefault="00761C1B" w:rsidP="00761C1B">
      <w:r>
        <w:t>SOURCE: Used in EN 301 025-02 V1.5.1, clause 4.2.17.1</w:t>
      </w:r>
    </w:p>
    <w:p w:rsidR="00761C1B" w:rsidRDefault="00761C1B" w:rsidP="00761C1B"/>
    <w:p w:rsidR="00761C1B" w:rsidRDefault="00761C1B" w:rsidP="00761C1B">
      <w:r>
        <w:t xml:space="preserve">                                                                                                                                                                                                                                                                                                                                                                                                                                                                                                                                                                                                                                                                                                                                                                                                                                                                                                                                                                                                                                                                                                                                                                                                                                                                                                                                                                                                                                                                                                                                                                                                                                                                                                                                                                                                                                                                                                                                                                                                                                                                                                                                                                                                                                                                                                                                                                                                                                                                                                                                                                                                                                                                                                                                                                                                                                                                                                                                                                                                                                                                                                                                                                                                                                                                                                                                                                                                                                                                                                                                                                                                                                                                                                                                                                                                                                                                                                                                                                                                                                                                                                                                                                                                                                                                                                                                                                                                                                                                                                                                                                                                                                                                                                                                                                                                                                                                                                                                                                                                                                                                                                                                                                                                                                                                                                                                                                                                                                                                                                                                                                                                                                                                                                                                                                                                                                                                                                                                                                                                                                                                                                                                                                                                                                                                                                                                                                                                                                                                                                                                                                                                                                                                                                                                                                                                                                                                                                                                                                                                                                                                                                                                  spurious emissions are defined in en 301 783-1 [1], clause 5.2.1. </w:t>
      </w:r>
    </w:p>
    <w:p w:rsidR="00761C1B" w:rsidRDefault="00761C1B" w:rsidP="00761C1B">
      <w:r>
        <w:t>SOURCE: Used in EN 301 783-02 V1.2.1, clause 4.2.1.1.1 SOURCE: Used in EN 301 783-02 V1.2.1, clause 4.2.1.2.1 SOURCE: Used in EN 301 783-02 V1.2.1, clause 4.2.2.1.1 SOURCE: Used in EN 301 783-02 V1.2.1, clause 4.2.2.2.1</w:t>
      </w:r>
    </w:p>
    <w:p w:rsidR="00761C1B" w:rsidRDefault="00761C1B" w:rsidP="00761C1B"/>
    <w:p w:rsidR="00761C1B" w:rsidRDefault="00761C1B" w:rsidP="00761C1B">
      <w:r>
        <w:t xml:space="preserve">                                                                                                                                                                                                                                                                                                                                                                                                                                                                                                                                                                                                                                                                                                                                                                                                                                                                                                                                                                                                                                                                                                                                                                                                                                                                                                                                                                                                                                                                                                                                                                                                                                                                                                                                                                                                                                                                                                                                                                                                                                                                                                                                                                                                                                                                                                                                                                                                                                                                                                                                                                                                                                                                                                                                                                                                                                                                                                                                                                                                                                                                                                                                                                                                                                                                                                                                                                                                                                                                                                                                                                                                                                                                                                                                                                                                                                                                                                                                                                                                                                                                                                                                                                                                                                                                                                                                                                                                                                                                                                                                                                                                                                                                                                                                                                                                                                                                                                                                                                                                                                                                                                                                                                                                                                                                                                                                                                                                                                                                                                                                                                                                                                                                                                                                                                                                                                                                                                                                                                                                                                                                                                                                                                                                                                                                                                                                                                                                                                                                                                                                                                                                                                                                                                                                                                                                                                                                                                                                                                                                                                                                                                                                  spurious emissions are defined in en 301 929-1 [5], clause 9.11.1. </w:t>
      </w:r>
    </w:p>
    <w:p w:rsidR="00761C1B" w:rsidRDefault="00761C1B" w:rsidP="00761C1B">
      <w:r>
        <w:t>SOURCE: Used in EN 301 929-02 V1.2.1, clause 4.2.16.1 SOURCE: Used in EN 301 929-02 V1.2.1, clause 4.2.17.1</w:t>
      </w:r>
    </w:p>
    <w:p w:rsidR="00761C1B" w:rsidRDefault="00761C1B" w:rsidP="00761C1B"/>
    <w:p w:rsidR="00761C1B" w:rsidRDefault="00761C1B" w:rsidP="00761C1B">
      <w:r>
        <w:t xml:space="preserve">                                                                                                                                                                                                                                                                                                                                                                                                                                                                                                                                                                                                                                                                                                                                                                                                                                                                                                                                                                                                                                                                                                                                                                                                                                                                                                                                                                                                                                                                                                                                                                                                                                                                                                                                                                                                                                                                                                                                                                                                                                                                                                                                                                                                                                                                                                                                                                                                                                                                                                                                                                                                                                                                                                                                                                                                                                                                                                                                                                                                                                                                                                                                                                                                                                                                                                                                                                                                                                                                                                                                                                                                                                                                                                                                                                                                                                                                                                                                                                                                                                                                                                                                                                                                                                                                                                                                                                                                                                                                                                                                                                                                                                                                                                                                                                                                                                                                                                                                                                                                                                                                                                                                                                                                                                                                                                                                                                                                                                                                                                                                                                                                                                                                                                                                                                                                                                                                                                                                                                                                                                                                                                                                                                                                                                                                                                                                                                                                                                                                                                                                                                                                                                                                                                                                                                                                                                                                                                                                                                                                                                                                                                                                  The spurious emissions are defined in en 302 961-1 [1], clause 8.8.1. </w:t>
      </w:r>
    </w:p>
    <w:p w:rsidR="00761C1B" w:rsidRDefault="00761C1B" w:rsidP="00761C1B">
      <w:r>
        <w:t>SOURCE: Used in EN 302 961-02 V1.2.1, clause 4.2.9.1</w:t>
      </w:r>
    </w:p>
    <w:p w:rsidR="00761C1B" w:rsidRDefault="00761C1B" w:rsidP="00761C1B"/>
    <w:p w:rsidR="00761C1B" w:rsidRDefault="00761C1B" w:rsidP="00761C1B">
      <w:r>
        <w:t xml:space="preserve">                                                                                                                                                                                                                                                                                                                                                                                                                                                                                                                                                                                                                                                                                                                                                                                                                                                                                                                                                                                                                                                                                                                                                                                                                                                                                                                                                                                                                                                                                                                                                                                                                                                                                                                                                                                                                                                                                                                                                                                                                                                                                                                                                                                                                                                                                                                                                                                                                                                                                                                                                                                                                                                                                                                                                                                                                                                                                                                                                                                                                                                                                                                                                                                                                                                                                                                                                                                                                                                                                                                                                                                                                                                                                                                                                                                                                                                                                                                                                                                                                                                                                                                                                                                                                                                                                                                                                                                                                                                                                                                                                                                                                                                                                                                                                                                                                                                                                                                                                                                                                                                                                                                                                                                                                                                                                                                                                                                                                                                                                                                                                                                                                                                                                                                                                                                                                                                                                                                                                                                                                                                                                                                                                                                                                                                                                                                                                                                                                                                                                                                                                                                                                                                                                                                                                                                                                                                                                                                                                                                                                                                                                                                              The spurious emissions are defined in en 303 098-1 [1], clause 8.8.1. </w:t>
      </w:r>
    </w:p>
    <w:p w:rsidR="00761C1B" w:rsidRDefault="00761C1B" w:rsidP="00761C1B">
      <w:r>
        <w:t>SOURCE: Used in EN 303 098-02 V1.2.1, clause 4.2.8.1</w:t>
      </w:r>
    </w:p>
    <w:p w:rsidR="00761C1B" w:rsidRDefault="00761C1B" w:rsidP="00761C1B"/>
    <w:p w:rsidR="00761C1B" w:rsidRDefault="00761C1B" w:rsidP="00761C1B">
      <w:r>
        <w:t xml:space="preserve">                                                                                                                                                                                                                                                                                                                                                                                                                                                                                                                                                                                                                                                                                                                                                                                                                                                                                                                                                                                                                                                                                                                                                                                                                                                                                                                                                                                                                                                                                                                                                                                                                                                                                                                                                                                                                                                                                                                                                                                                                                                                                                                                                                                                                                                                                                                                                                                                                                                                                                                                                                                                                                                                                                                                                                                                                                                                                                                                                                                                                                                                                                                                                                                                                                                                                                                                                                                                                                                                                                                                                                                                                                                                                                                                                                                                                                                                                                                                                                                                                                                                                                                                                                                                                                                                                                                                                                                                                                                                                                                                                                                                                                                                                                                                                                                                                                                                                                                                                                                                                                                                                                                                                                                                                                                                                                                                                                                                                                                                                                                                                                                                                                                                                                                                                                                                                                                                                                                                                                                                                                                                                                                                                                                                                                                                                                                                                                                                                                                                                                                                                                                                                                                                                                                                                                                                                                                                                                                                                                                                                                                                                                                              spurious emissions are discrete radio frequency signals conveyed from the antenna socket by conduction or radiated by the receiver. they are specified as the power level of any discrete signal measured by the measuring device within the specified frequency range. </w:t>
      </w:r>
    </w:p>
    <w:p w:rsidR="00761C1B" w:rsidRDefault="00761C1B" w:rsidP="00761C1B">
      <w:r>
        <w:t>SOURCE: Used in EN 300 224-01 V1.3.1, clause 8.2.13.1</w:t>
      </w:r>
    </w:p>
    <w:p w:rsidR="00761C1B" w:rsidRDefault="00761C1B" w:rsidP="00761C1B"/>
    <w:p w:rsidR="00761C1B" w:rsidRDefault="00761C1B" w:rsidP="00761C1B">
      <w:r>
        <w:t xml:space="preserve">                                                                                                                                                                                                                                                                                                                                                                                                                                                                                                                                                                                                                                                                                                                                                                                                                                                                                                                                                                                                                                                                                                                                                                                                                                                                                                                                                                                                                                                                                                                                                                                                                                                                                                                                                                                                                                                                                                                                                                                                                                                                                                                                                                                                                                                                                                                                                                                                                                                                                                                                                                                                                                                                                                                                                                                                                                                                                                                                                                                                                                                                                                                                                                                                                                                                                                                                                                                                                                                                                                                                                                                                                                                                                                                                                                                                                                                                                                                                                                                                                                                                                                                                                                                                                                                                                                                                                                                                                                                                                                                                                                                                                                                                                                                                                                                                                                                                                                                                                                                                                                                                                                                                                                                                                                                                                                                                                                                                                                                                                                                                                                                                                                                                                                                                                                                                                                                                                                                                                                                                                                                                                                                                                                                                                                                                                                                                                                                                                                                                                                                                                                                                                                                                                                                                                                                                                                                                                                                                                                                                                                                                                                                                  spurious emissions are emissions at frequencies other than those of the bts transmitter arfcns and adjacent frequencies. this test measures spurious emissions from the bts receiver antenna connector. </w:t>
      </w:r>
    </w:p>
    <w:p w:rsidR="00761C1B" w:rsidRDefault="00761C1B" w:rsidP="00761C1B">
      <w:r>
        <w:t>SOURCE: Used in EN 301 502 V12.5.1, clause 4.2.15.1</w:t>
      </w:r>
    </w:p>
    <w:p w:rsidR="00761C1B" w:rsidRDefault="00761C1B" w:rsidP="00761C1B"/>
    <w:p w:rsidR="00761C1B" w:rsidRDefault="00761C1B" w:rsidP="00761C1B">
      <w:r>
        <w:t xml:space="preserve">                                                                                                                                                                                                                                                                                                                                                                                                                                                                                                                                                                                                                                                                                                                                                                                                                                                                                                                                                                                                                                                                                                                                                                                                                                                                                                                                                                                                                                                                                                                                                                                                                                                                                                                                                                                                                                                                                                                                                                                                                                                                                                                                                                                                                                                                                                                                                                                                                                                                                                                                                                                                                                                                                                                                                                                                                                                                                                                                                                                                                                                                                                                                                                                                                                                                                                                                                                                                                                                                                                                                                                                                                                                                                                                                                                                                                                                                                                                                                                                                                                                                                                                                                                                                                                                                                                                                                                                                                                                                                                                                                                                                                                                                                                                                                                                                                                                                                                                                                                                                                                                                                                                                                                                                                                                                                                                                                                                                                                                                                                                                                                                                                                                                                                                                                                                                                                                                                                                                                                                                                                                                                                                                                                                                                                                                                                                                                                                                                                                                                                                                                                                                                                                                                                                                                                                                                                                                                                                                                                                                                                                                                                                                  spurious emissions are emissions at frequencies other than those of the carrier and side bands associated with normal modulation. </w:t>
      </w:r>
    </w:p>
    <w:p w:rsidR="00761C1B" w:rsidRDefault="00761C1B" w:rsidP="00761C1B">
      <w:r>
        <w:t>SOURCE: Used in EN 301 796 V1.1.1, clause 7.6.1</w:t>
      </w:r>
    </w:p>
    <w:p w:rsidR="00761C1B" w:rsidRDefault="00761C1B" w:rsidP="00761C1B"/>
    <w:p w:rsidR="00761C1B" w:rsidRDefault="00761C1B" w:rsidP="00761C1B">
      <w:r>
        <w:t xml:space="preserve">                                                                                                                                                                                                                                                                                                                                                                                                                                                                                                                                                                                                                                                                                                                                                                                                                                                                                                                                                                                                                                                                                                                                                                                                                                                                                                                                                                                                                                                                                                                                                                                                                                                                                                                                                                                                                                                                                                                                                                                                                                                                                                                                                                                                                                                                                                                                                                                                                                                                                                                                                                                                                                                                                                                                                                                                                                                                                                                                                                                                                                                                                                                                                                                                                                                                                                                                                                                                                                                                                                                                                                                                                                                                                                                                                                                                                                                                                                                                                                                                                                                                                                                                                                                                                                                                                                                                                                                                                                                                                                                                                                                                                                                                                                                                                                                                                                                                                                                                                                                                                                                                                                                                                                                                                                                                                                                                                                                                                                                                                                                                                                                                                                                                                                                                                                                                                                                                                                                                                                                                                                                                                                                                                                                                                                                                                                                                                                                                                                                                                                                                                                                                                                                                                                                                                                                                                                                                                                                                                                                                                                                                                                                                  spurious emissions are emissions at frequencies other than those of the carrier and sidebands associated with modulation, radiated by the equipment and its antenna. </w:t>
      </w:r>
    </w:p>
    <w:p w:rsidR="00761C1B" w:rsidRDefault="00761C1B" w:rsidP="00761C1B">
      <w:r>
        <w:t>SOURCE: Used in EN 300 454-01 V1.1.2, clause 8.4.1</w:t>
      </w:r>
    </w:p>
    <w:p w:rsidR="00761C1B" w:rsidRDefault="00761C1B" w:rsidP="00761C1B"/>
    <w:p w:rsidR="00761C1B" w:rsidRDefault="00761C1B" w:rsidP="00761C1B">
      <w:r>
        <w:t xml:space="preserve">                                                                                                                                                                                                                                                                                                                                                                                                                                                                                                                                                                                                                                                                                                                                                                                                                                                                                                                                                                                                                                                                                                                                                                                                                                                                                                                                                                                                                                                                                                                                                                                                                                                                                                                                                                                                                                                                                                                                                                                                                                                                                                                                                                                                                                                                                                                                                                                                                                                                                                                                                                                                                                                                                                                                                                                                                                                                                                                                                                                                                                                                                                                                                                                                                                                                                                                                                                                                                                                                                                                                                                                                                                                                                                                                                                                                                                                                                                                                                                                                                                                                                                                                                                                                                                                                                                                                                                                                                                                                                                                                                                                                                                                                                                                                                                                                                                                                                                                                                                                                                                                                                                                                                                                                                                                                                                                                                                                                                                                                                                                                                                                                                                                                                                                                                                                                                                                                                                                                                                                                                                                                                                                                                                                                                                                                                                                                                                                                                                                                                                                                                                                                                                                                                                                                                                                                                                                                                                                                                                                                                                                                                                                                  spurious emissions are emissions at frequencies other than those of the carrier and sidebands associated with normal modulation and include all emissions outside the 76 ghz to 77 ghz band. the level of spurious emissions shall be measured as their effective radiated power when radiated by the eut, with the modulation on. </w:t>
      </w:r>
    </w:p>
    <w:p w:rsidR="00761C1B" w:rsidRDefault="00761C1B" w:rsidP="00761C1B">
      <w:r>
        <w:t>SOURCE: Used in EN 301 091 V1.1.1, clause 7.5.1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their power level in a specified load (conducted spurious radiation) and their effective radiated power when radiated by the cabinet and structure of the equipment (cabinet radiation); or b) their effective radiated power when radiated by the cabinet and the integral antenna, in the case of pocket equipment fitted with such an antenna and having no external rf connector. </w:t>
      </w:r>
    </w:p>
    <w:p w:rsidR="00761C1B" w:rsidRDefault="00761C1B" w:rsidP="00761C1B">
      <w:r>
        <w:t>SOURCE: Used in EN 300 224-01 V1.3.1, clause 7.5.1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1) their power level in a transmission line or antenna; and 2) their effective radiated power when radiated by the cabinet and structure of the equipment. this is also known as "cabinet radiation". for equipment which can only be used with an integral antenna, only the measurement mentioned under (2) applies. </w:t>
      </w:r>
    </w:p>
    <w:p w:rsidR="00761C1B" w:rsidRDefault="00761C1B" w:rsidP="00761C1B">
      <w:r>
        <w:t>SOURCE: Used in EN 301 797 V1.1.1, clause 5.4.1.1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at normal conditions as their effective radiated power or field strength radiated by the cabinet and the integral antenna. </w:t>
      </w:r>
    </w:p>
    <w:p w:rsidR="00761C1B" w:rsidRDefault="00761C1B" w:rsidP="00761C1B">
      <w:r>
        <w:t>SOURCE: Used in EN 300 718-01 V2.1.1, clause 4.2.4.1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by the integral antenna, in the case of hand portable equipment fitted with such an antenna and no external rf connector. note: i.e. ((a and b) or c). </w:t>
      </w:r>
    </w:p>
    <w:p w:rsidR="00761C1B" w:rsidRDefault="00761C1B" w:rsidP="00761C1B">
      <w:r>
        <w:t>SOURCE: Used in EN 300 086 V2.1.2, clause 7.6.1 SOURCE: Used in EN 300 086-01 V1.4.1, clause 7.6.1</w:t>
      </w:r>
    </w:p>
    <w:p w:rsidR="00761C1B" w:rsidRDefault="00761C1B" w:rsidP="00761C1B"/>
    <w:p w:rsidR="00761C1B" w:rsidRDefault="00761C1B" w:rsidP="00761C1B">
      <w:r>
        <w:t xml:space="preserve">                                                                                                                                                                                                                                                                                                                                                                                                                                                                                                                                                                                                                                                                                                                                                                                                                                                                                                                                                                                                                                                                                                                                                                                                                                                                                                                                                                                                                                                                                                                                                                                                                                                                                                                                                                                                                                                                                                                                                                                                                                                                                                                                                                                                                                                                                                                                                                                                                                                                                                                                                                                                                                                                                                                                                                                                                                                                                                                                                                                                                                                                                                                                                                                                                                                                                                                                                                                                                                                                                                                                                                                                                                                                                                                                                                                                                                                                                                                                                                                                                                                                                                                                                                                                                                                                                                                                                                                                                                                                                                                                                                                                                                                                                                                                                                                                                                                                                                                                                                                                                                                                                                                                                                                                                                                                                                                                                                                                                                                                                                                                                                                                                                                                                                                                                                                                                                                                                                                                                                                                                                                                                                                                                                                                                                                                                                                                                                                                                                                                                                                                                                                                                                                                                                                                                                                                                                                                                                                                                                                                                                                                                                                                  spurious emissions are emissions at frequencies other than those of the carrier and sidebands associated with normal test modulation (clause 6.1). the level of spurious emissions shall be measured at normal conditions (see clause 5.3) as either: 1) a) their power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761C1B" w:rsidRDefault="00761C1B" w:rsidP="00761C1B">
      <w:r>
        <w:t>SOURCE: Used in EN 302 291-01 V1.1.1, clause 7.2.1</w:t>
      </w:r>
    </w:p>
    <w:p w:rsidR="00761C1B" w:rsidRDefault="00761C1B" w:rsidP="00761C1B"/>
    <w:p w:rsidR="00761C1B" w:rsidRDefault="00761C1B" w:rsidP="00761C1B">
      <w:r>
        <w:t xml:space="preserve">                                                                                                                                                                                                                                                                                                                                                                                                                                                                                                                                                                                                                                                                                                                                                                                                                                                                                                                                                                                                                                                                                                                                                                                                                                                                                                                                                                                                                                                                                                                                                                                                                                                                                                                                                                                                                                                                                                                                                                                                                                                                                                                                                                                                                                                                                                                                                                                                                                                                                                                                                                                                                                                                                                                                                                                                                                                                                                                                                                                                                                                                                                                                                                                                                                                                                                                                                                                                                                                                                                                                                                                                                                                                                                                                                                                                                                                                                                                                                                                                                                                                                                                                                                                                                                                                                                                                                                                                                                                                                                                                                                                                                                                                                                                                                                                                                                                                                                                                                                                                                                                                                                                                                                                                                                                                                                                                                                                                                                                                                                                                                                                                                                                                                                                                                                                                                                                                                                                                                                                                                                                                                                                                                                                                                                                                                                                                                                                                                                                                                                                                                                                                                                                                                                                                                                                                                                                                                                                                                                                                                                                                                                                                  spurious emissions are emissions at frequencies other than those of the carrier and sidebands associated with normal test modulation (clause 6.1). the level of spurious emissions shall be measured only for frequencies below 30 mhz at normal conditions (clause 5.3) as: * their effective radiated power or field strength when radiated by the cabinet with integral antenna, if applicable, and any other dedicated antenna supplied by the provider. </w:t>
      </w:r>
    </w:p>
    <w:p w:rsidR="00761C1B" w:rsidRDefault="00761C1B" w:rsidP="00761C1B">
      <w:r>
        <w:t>SOURCE: Used in EN 302 536-01 V1.1.1, clause 8.4.1</w:t>
      </w:r>
    </w:p>
    <w:p w:rsidR="00761C1B" w:rsidRDefault="00761C1B" w:rsidP="00761C1B"/>
    <w:p w:rsidR="00761C1B" w:rsidRDefault="00761C1B" w:rsidP="00761C1B">
      <w:r>
        <w:t xml:space="preserve">                                                                                                                                                                                                                                                                                                                                                                                                                                                                                                                                                                                                                                                                                                                                                                                                                                                                                                                                                                                                                                                                                                                                                                                                                                                                                                                                                                                                                                                                                                                                                                                                                                                                                                                                                                                                                                                                                                                                                                                                                                                                                                                                                                                                                                                                                                                                                                                                                                                                                                                                                                                                                                                                                                                                                                                                                                                                                                                                                                                                                                                                                                                                                                                                                                                                                                                                                                                                                                                                                                                                                                                                                                                                                                                                                                                                                                                                                                                                                                                                                                                                                                                                                                                                                                                                                                                                                                                                                                                                                                                                                                                                                                                                                                                                                                                                                                                                                                                                                                                                                                                                                                                                                                                                                                                                                                                                                                                                                                                                                                                                                                                                                                                                                                                                                                                                                                                                                                                                                                                                                                                                                                                                                                                                                                                                                                                                                                                                                                                                                                                                                                                                                                                                                                                                                                                                                                                                                                                                                                                                                                                                                                                                  spurious emissions are emissions at frequencies other than those of the carrier and sidebands associated with normal test modulation (clause 6.1). the level of spurious emissions shall be measured only for frequencies below 30 mhz at normal conditions (clause 5.3) as: 1) their effective radiated power or field strength when radiated by the cabinet with integral antenna, if applicable, and any other dedicated antenna supplied by the manufacturer. </w:t>
      </w:r>
    </w:p>
    <w:p w:rsidR="00761C1B" w:rsidRDefault="00761C1B" w:rsidP="00761C1B">
      <w:r>
        <w:t>SOURCE: Used in EN 302 195-01 V1.1.1, clause 7.4.1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their effective radiated power when radiated by the cabinet and the integral antenna, in the case of handportable equipment fitted with such an antenna and no external rf connector. </w:t>
      </w:r>
    </w:p>
    <w:p w:rsidR="00761C1B" w:rsidRDefault="00761C1B" w:rsidP="00761C1B">
      <w:r>
        <w:t>SOURCE: Used in EN 300 341 V2.1.1, clause 8.4.1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 their effective radiated power when radiated by the cabinet and the integral antenna; * their effective radiated power when radiated by the cabinet and any dedicated antenna provided by the provider. </w:t>
      </w:r>
    </w:p>
    <w:p w:rsidR="00761C1B" w:rsidRDefault="00761C1B" w:rsidP="00761C1B">
      <w:r>
        <w:t>SOURCE: Used in EN 302 537 V2.1.1, clause 4.2.1.4.1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 their effective radiated power when radiated by the cabinet and the integral antenna; * their effective radiated power when radiated by the cabinet and any dedicated antenna provided by the provider. 8.4.1.1 method of measuring the effective radiated power of spurious emissions measurements shall be made with the transmitter in operating and stand-by modes. ulp-ami and ulp-bwd shall have the effective radiated power of their spurious emissions measured using the test fixture specified in clause 6.5. on a test site, selected from annex a that is appropriate for the eut, the equipment shall be placed at the specified height on a support, as specified in annex a, and in the position closest to normal use as declared by the provider. ulp-ami and ulp-bwd devices shall be mounted and arranged in the human torso simulator as described in annex a. the test antenna shall be oriented initially for vertical polarization and shall be tuned to each spurious emission frequency from the transmitter as a function of its operation mode. the output of (...\...) [the expected end of this definition was beyond the limit of 200 words] </w:t>
      </w:r>
    </w:p>
    <w:p w:rsidR="00761C1B" w:rsidRDefault="00761C1B" w:rsidP="00761C1B">
      <w:r>
        <w:t>SOURCE: Used in EN 302 537-01 V1.1.2, clause 8.4.1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a)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 portable equipment fitted with such an antenna and no external rf connector. </w:t>
      </w:r>
    </w:p>
    <w:p w:rsidR="00761C1B" w:rsidRDefault="00761C1B" w:rsidP="00761C1B">
      <w:r>
        <w:t>SOURCE: Used in EN 300 433-01 V1.3.1, clause 7.5.1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a)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 portable equipment fitted with such an antenna and no external rf connector. note: there only two options allowed either both a) and b) or only c). </w:t>
      </w:r>
    </w:p>
    <w:p w:rsidR="00761C1B" w:rsidRDefault="00761C1B" w:rsidP="00761C1B">
      <w:r>
        <w:t>SOURCE: Used in EN 300 433 V2.1.1, clause 7.5.1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300 219-01 V1.2.1, clause 8.5.1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300 219 V2.1.1, clause 8.5.1</w:t>
      </w:r>
    </w:p>
    <w:p w:rsidR="00761C1B" w:rsidRDefault="00761C1B" w:rsidP="00761C1B"/>
    <w:p w:rsidR="00761C1B" w:rsidRDefault="00761C1B" w:rsidP="00761C1B">
      <w:r>
        <w:t xml:space="preserve">                                                                                                                                                                                                                                                                                                                                                                                                                                                                                                                                                                                                                                                                                                                                                                                                                                                                                                                                                                                                                                                                                                                                                                                                                                                                                                                                                                                                                                                                                                                                                                                                                                                                                                                                                                                                                                                                                                                                                                                                                                                                                                                                                                                                                                                                                                                                                                                                                                                                                                                                                                                                                                                                                                                                                                                                                                                                                                                                                                                                                                                                                                                                                                                                                                                                                                                                                                                                                                                                                                                                                                                                                                                                                                                                                                                                                                                                                                                                                                                                                                                                                                                                                                                                                                                                                                                                                                                                                                                                                                                                                                                                                                                                                                                                                                                                                                                                                                                                                                                                                                                                                                                                                                                                                                                                                                                                                                                                                                                                                                                                                                                                                                                                                                                                                                                                                                                                                                                                                                                                                                                                                                                                                                                                                                                                                                                                                                                                                                                                                                                                                                                                                                                                                                                                                                                                                                                                                                                                                                                                                                                                                                                                  spurious emissions are emissions at frequencies other than those of the carrier and sidebands associated with test modulation, radiated by the equipment and its antenna. for these tests radiated measurements only shall be carried out. </w:t>
      </w:r>
    </w:p>
    <w:p w:rsidR="00761C1B" w:rsidRDefault="00761C1B" w:rsidP="00761C1B">
      <w:r>
        <w:t>SOURCE: Used in EN 300 422 V1.2.1, clause 8.4.1</w:t>
      </w:r>
    </w:p>
    <w:p w:rsidR="00761C1B" w:rsidRDefault="00761C1B" w:rsidP="00761C1B"/>
    <w:p w:rsidR="00761C1B" w:rsidRDefault="00761C1B" w:rsidP="00761C1B">
      <w:r>
        <w:t xml:space="preserve">                                                                                                                                                                                                                                                                                                                                                                                                                                                                                                                                                                                                                                                                                                                                                                                                                                                                                                                                                                                                                                                                                                                                                                                                                                                                                                                                                                                                                                                                                                                                                                                                                                                                                                                                                                                                                                                                                                                                                                                                                                                                                                                                                                                                                                                                                                                                                                                                                                                                                                                                                                                                                                                                                                                                                                                                                                                                                                                                                                                                                                                                                                                                                                                                                                                                                                                                                                                                                                                                                                                                                                                                                                                                                                                                                                                                                                                                                                                                                                                                                                                                                                                                                                                                                                                                                                                                                                                                                                                                                                                                                                                                                                                                                                                                                                                                                                                                                                                                                                                                                                                                                                                                                                                                                                                                                                                                                                                                                                                                                                                                                                                                                                                                                                                                                                                                                                                                                                                                                                                                                                                                                                                                                                                                                                                                                                                                                                                                                                                                                                                                                                                                                                                                                                                                                                                                                                                                                                                                                                                                                                                                                                                                  spurious emissions are emissions at frequencies other than those of the wanted carrier frequency and its sidebands associated with normal test modulation. the following steps shall be carried out in each of the bands specified in figures 2 and 3 in which the interrogator is designed to operate. </w:t>
      </w:r>
    </w:p>
    <w:p w:rsidR="00761C1B" w:rsidRDefault="00761C1B" w:rsidP="00761C1B">
      <w:r>
        <w:t>SOURCE: Used in EN 302 208-01 V2.1.1, clause 8.5.1</w:t>
      </w:r>
    </w:p>
    <w:p w:rsidR="00761C1B" w:rsidRDefault="00761C1B" w:rsidP="00761C1B"/>
    <w:p w:rsidR="00761C1B" w:rsidRDefault="00761C1B" w:rsidP="00761C1B">
      <w:r>
        <w:t xml:space="preserve">                                                                                                                                                                                                                                                                                                                                                                                                                                                                                                                                                                                                                                                                                                                                                                                                                                                                                                                                                                                                                                                                                                                                                                                                                                                                                                                                                                                                                                                                                                                                                                                                                                                                                                                                                                                                                                                                                                                                                                                                                                                                                                                                                                                                                                                                                                                                                                                                                                                                                                                                                                                                                                                                                                                                                                                                                                                                                                                                                                                                                                                                                                                                                                                                                                                                                                                                                                                                                                                                                                                                                                                                                                                                                                                                                                                                                                                                                                                                                                                                                                                                                                                                                                                                                                                                                                                                                                                                                                                                                                                                                                                                                                                                                                                                                                                                                                                                                                                                                                                                                                                                                                                                                                                                                                                                                                                                                                                                                                                                                                                                                                                                                                                                                                                                                                                                                                                                                                                                                                                                                                                                                                                                                                                                                                                                                                                                                                                                                                                                                                                                                                                                                                                                                                                                                                                                                                                                                                                                                                                                                                                                                                                                  spurious emissions are emissions at frequencies outside the loop frequency band as defined in subclause 9.1. the level of spurious emissions shall be measured as: a) the power delivered to an artificial load; b) the field strength radiated by the cabinet and the structure of the transmitter. </w:t>
      </w:r>
    </w:p>
    <w:p w:rsidR="00761C1B" w:rsidRDefault="00761C1B" w:rsidP="00761C1B">
      <w:r>
        <w:t>SOURCE: Used in EN 300 224-01 V1.3.1, clause 9.2.3.1</w:t>
      </w:r>
    </w:p>
    <w:p w:rsidR="00761C1B" w:rsidRDefault="00761C1B" w:rsidP="00761C1B"/>
    <w:p w:rsidR="00761C1B" w:rsidRDefault="00761C1B" w:rsidP="00761C1B">
      <w:r>
        <w:t xml:space="preserve">                                                                                                                                                                                                                                                                                                                                                                                                                                                                                                                                                                                                                                                                                                                                                                                                                                                                                                                                                                                                                                                                                                                                                                                                                                                                                                                                                                                                                                                                                                                                                                                                                                                                                                                                                                                                                                                                                                                                                                                                                                                                                                                                                                                                                                                                                                                                                                                                                                                                                                                                                                                                                                                                                                                                                                                                                                                                                                                                                                                                                                                                                                                                                                                                                                                                                                                                                                                                                                                                                                                                                                                                                                                                                                                                                                                                                                                                                                                                                                                                                                                                                                                                                                                                                                                                                                                                                                                                                                                                                                                                                                                                                                                                                                                                                                                                                                                                                                                                                                                                                                                                                                                                                                                                                                                                                                                                                                                                                                                                                                                                                                                                                                                                                                                                                                                                                                                                                                                                                                                                                                                                                                                                                                                                                                                                                                                                                                                                                                                                                                                                                                                                                                                                                                                                                                                                                                                                                                                                                                                                                                                                                                                                  spurious emissions are emissions at frequencies separated by more than 250 % of the occupied bandwidth from the centre of the emission. </w:t>
      </w:r>
    </w:p>
    <w:p w:rsidR="00761C1B" w:rsidRDefault="00761C1B" w:rsidP="00761C1B">
      <w:r>
        <w:t>SOURCE: Used in EN 301 559 V2.1.1, clause 4.2.1.4.1 SOURCE: Used in EN 303 203 V2.1.1, clause 4.2.1.4.1</w:t>
      </w:r>
    </w:p>
    <w:p w:rsidR="00761C1B" w:rsidRDefault="00761C1B" w:rsidP="00761C1B"/>
    <w:p w:rsidR="00761C1B" w:rsidRDefault="00761C1B" w:rsidP="00761C1B">
      <w:r>
        <w:t xml:space="preserve">                                                                                                                                                                                                                                                                                                                                                                                                                                                                                                                                                                                                                                                                                                                                                                                                                                                                                                                                                                                                                                                                                                                                                                                                                                                                                                                                                                                                                                                                                                                                                                                                                                                                                                                                                                                                                                                                                                                                                                                                                                                                                                                                                                                                                                                                                                                                                                                                                                                                                                                                                                                                                                                                                                                                                                                                                                                                                                                                                                                                                                                                                                                                                                                                                                                                                                                                                                                                                                                                                                                                                                                                                                                                                                                                                                                                                                                                                                                                                                                                                                                                                                                                                                                                                                                                                                                                                                                                                                                                                                                                                                                                                                                                                                                                                                                                                                                                                                                                                                                                                                                                                                                                                                                                                                                                                                                                                                                                                                                                                                                                                                                                                                                                                                                                                                                                                                                                                                                                                                                                                                                                                                                                                                                                                                                                                                                                                                                                                                                                                                                                                                                                                                                                                                                                                                                                                                                                                                                                                                                                                                                                                                                                  spurious emissions are emissions at frequencies separated by more than 250 % of the occupied bandwidth from the centre of the emission. 8.4.1.1 method of measuring the effective radiated power of spurious emissions the level of spurious emissions shall be measured as: * their effective radiated power when radiated by the cabinet and the integral antenna; * their effective radiated power when radiated by the cabinet and any dedicated antenna provided by the manufacturer. * measurements shall be made with the transmitter in operating (modulated) and stand-by modes. lp-ami shall have the effective radiated power of their spurious emissions measured using the test fixture specified in clause 6.5. this measurement applies to equipment provided with an integral antenna and to equipment supplied with a dedicated antenna. measurements shall be made with each type of antenna provided with the equipment attached to it. if the equipment is designed to operate with different power levels, the rated power for each level or range of levels shall be declared by the provider. these measurements shall be performed at all power levels at which the transmitter is intended to operate. the measurement shall be carried out by the use of a measuring receiver with (...\...) [the expected end of this definition was beyond the limit of 200 words] </w:t>
      </w:r>
    </w:p>
    <w:p w:rsidR="00761C1B" w:rsidRDefault="00761C1B" w:rsidP="00761C1B">
      <w:r>
        <w:t>SOURCE: Used in EN 301 559-01 V1.1.2, clause 8.4.1</w:t>
      </w:r>
    </w:p>
    <w:p w:rsidR="00761C1B" w:rsidRDefault="00761C1B" w:rsidP="00761C1B"/>
    <w:p w:rsidR="00761C1B" w:rsidRDefault="00761C1B" w:rsidP="00761C1B">
      <w:r>
        <w:t xml:space="preserve">                                                                                                                                                                                                                                                                                                                                                                                                                                                                                                                                                                                                                                                                                                                                                                                                                                                                                                                                                                                                                                                                                                                                                                                                                                                                                                                                                                                                                                                                                                                                                                                                                                                                                                                                                                                                                                                                                                                                                                                                                                                                                                                                                                                                                                                                                                                                                                                                                                                                                                                                                                                                                                                                                                                                                                                                                                                                                                                                                                                                                                                                                                                                                                                                                                                                                                                                                                                                                                                                                                                                                                                                                                                                                                                                                                                                                                                                                                                                                                                                                                                                                                                                                                                                                                                                                                                                                                                                                                                                                                                                                                                                                                                                                                                                                                                                                                                                                                                                                                                                                                                                                                                                                                                                                                                                                                                                                                                                                                                                                                                                                                                                                                                                                                                                                                                                                                                                                                                                                                                                                                                                                                                                                                                                                                                                                                                                                                                                                                                                                                                                                                                                                                                                                                                                                                                                                                                                                                                                                                                                                                                                                                                                  spurious emissions are emissions at frequencies separated by more than 250 % of the occupied bandwidth from the centre of the emission. 8.4.1.1 method of measuring the effective radiated power of spurious emissions the level of spurious emissions shall be measured as: * their effective radiated power when radiated by the cabinet and the integral antenna; * their effective radiated power when radiated by the cabinet and any dedicated antenna provided by the manufacturer; * measurements shall be made with the transmitter in operating (modulated) and stand-by modes. this measurement applies to equipment provided with an integral antenna and to equipment supplied with a dedicated antenna. measurements shall be made with each type of antenna provided with the equipment attached to it. if the equipment is designed to operate with different power levels, the rated power for each level or range of levels shall be declared by the provider. these measurements shall be performed at all power levels at which the transmitter is intended to operate. the measurement shall be carried out by the use of a measuring receiver with bandwidth and detectors as specified in clause 6.6. for measurements above 1 000 mhz, the peak value shall be measured (...\...) [the expected end of this definition was beyond the limit of 200 words] </w:t>
      </w:r>
    </w:p>
    <w:p w:rsidR="00761C1B" w:rsidRDefault="00761C1B" w:rsidP="00761C1B">
      <w:r>
        <w:t>SOURCE: Used in EN 303 203-01 V1.1.1, clause 8.4.1</w:t>
      </w:r>
    </w:p>
    <w:p w:rsidR="00761C1B" w:rsidRDefault="00761C1B" w:rsidP="00761C1B"/>
    <w:p w:rsidR="00761C1B" w:rsidRDefault="00761C1B" w:rsidP="00761C1B">
      <w:r>
        <w:t xml:space="preserve">                                                                                                                                                                                                                                                                                                                                                                                                                                                                                                                                                                                                                                                                                                                                                                                                                                                                                                                                                                                                                                                                                                                                                                                                                                                                                                                                                                                                                                                                                                                                                                                                                                                                                                                                                                                                                                                                                                                                                                                                                                                                                                                                                                                                                                                                                                                                                                                                                                                                                                                                                                                                                                                                                                                                                                                                                                                                                                                                                                                                                                                                                                                                                                                                                                                                                                                                                                                                                                                                                                                                                                                                                                                                                                                                                                                                                                                                                                                                                                                                                                                                                                                                                                                                                                                                                                                                                                                                                                                                                                                                                                                                                                                                                                                                                                                                                                                                                                                                                                                                                                                                                                                                                                                                                                                                                                                                                                                                                                                                                                                                                                                                                                                                                                                                                                                                                                                                                                                                                                                                                                                                                                                                                                                                                                                                                                                                                                                                                                                                                                                                                                                                                                                                                                                                                                                                                                                                                                                                                                                                                                                                                                                                  spurious emissions are emissions at frequencies, other than those of the carrier and sidebands associated with normal modulation, radiated by the antenna and by the cabinet of the transmitter. </w:t>
      </w:r>
    </w:p>
    <w:p w:rsidR="00761C1B" w:rsidRDefault="00761C1B" w:rsidP="00761C1B">
      <w:r>
        <w:t>SOURCE: Used in EN 300 296 V2.1.1, clause 7.5.1 SOURCE: Used in EN 300 296-01 V1.4.1, clause 7.5.1 SOURCE: Used in EN 303 405 V1.1.1, clause 7.5.1</w:t>
      </w:r>
    </w:p>
    <w:p w:rsidR="00761C1B" w:rsidRDefault="00761C1B" w:rsidP="00761C1B"/>
    <w:p w:rsidR="00761C1B" w:rsidRDefault="00761C1B" w:rsidP="00761C1B">
      <w:r>
        <w:t xml:space="preserve">                                                                                                                                                                                                                                                                                                                                                                                                                                                                                                                                                                                                                                                                                                                                                                                                                                                                                                                                                                                                                                                                                                                                                                                                                                                                                                                                                                                                                                                                                                                                                                                                                                                                                                                                                                                                                                                                                                                                                                                                                                                                                                                                                                                                                                                                                                                                                                                                                                                                                                                                                                                                                                                                                                                                                                                                                                                                                                                                                                                                                                                                                                                                                                                                                                                                                                                                                                                                                                                                                                                                                                                                                                                                                                                                                                                                                                                                                                                                                                                                                                                                                                                                                                                                                                                                                                                                                                                                                                                                                                                                                                                                                                                                                                                                                                                                                                                                                                                                                                                                                                                                                                                                                                                                                                                                                                                                                                                                                                                                                                                                                                                                                                                                                                                                                                                                                                                                                                                                                                                                                                                                                                                                                                                                                                                                                                                                                                                                                                                                                                                                                                                                                                                                                                                                                                                                                                                                                                                                                                                                                                                                                                                                  spurious emissions are emissions at frequencies, other than those of the carrier and sidebands associated with normal modulation, radiated by the antenna and by the cabinet of the transmitter. they are specified as the radiated power of any discrete signal. </w:t>
      </w:r>
    </w:p>
    <w:p w:rsidR="00761C1B" w:rsidRDefault="00761C1B" w:rsidP="00761C1B">
      <w:r>
        <w:t>SOURCE: Used in EN 300 341-01 V1.3.1, clause 8.4.1 SOURCE: Used in EN 300 390 V2.1.1, clause 7.4.1 SOURCE: Used in EN 300 390-01 V1.2.1, clause 8.4.1</w:t>
      </w:r>
    </w:p>
    <w:p w:rsidR="00761C1B" w:rsidRDefault="00761C1B" w:rsidP="00761C1B"/>
    <w:p w:rsidR="00761C1B" w:rsidRDefault="00761C1B" w:rsidP="00761C1B">
      <w:r>
        <w:t xml:space="preserve">                                                                                                                                                                                                                                                                                                                                                                                                                                                                                                                                                                                                                                                                                                                                                                                                                                                                                                                                                                                                                                                                                                                                                                                                                                                                                                                                                                                                                                                                                                                                                                                                                                                                                                                                                                                                                                                                                                                                                                                                                                                                                                                                                                                                                                                                                                                                                                                                                                                                                                                                                                                                                                                                                                                                                                                                                                                                                                                                                                                                                                                                                                                                                                                                                                                                                                                                                                                                                                                                                                                                                                                                                                                                                                                                                                                                                                                                                                                                                                                                                                                                                                                                                                                                                                                                                                                                                                                                                                                                                                                                                                                                                                                                                                                                                                                                                                                                                                                                                                                                                                                                                                                                                                                                                                                                                                                                                                                                                                                                                                                                                                                                                                                                                                                                                                                                                                                                                                                                                                                                                                                                                                                                                                                                                                                                                                                                                                                                                                                                                                                                                                                                                                                                                                                                                                                                                                                                                                                                                                                                                                                                                                                                  spurious emissions are emissions at frequencies, other than those of the carrier and sidebands associated with normal modulation. </w:t>
      </w:r>
    </w:p>
    <w:p w:rsidR="00761C1B" w:rsidRDefault="00761C1B" w:rsidP="00761C1B">
      <w:r>
        <w:t>SOURCE: Used in EN 302 064 V2.1.1, clause 7.4.1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 their effective radiated power when radiated by the cabinet and the integral antenna, in the case of equipment fitted with such an antenna and no permanent rf connector. </w:t>
      </w:r>
    </w:p>
    <w:p w:rsidR="00761C1B" w:rsidRDefault="00761C1B" w:rsidP="00761C1B">
      <w:r>
        <w:t>SOURCE: Used in EN 300 761-01 V1.2.1, clause 7.6.1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 their effective radiated power when radiated by the cabinet and the integral antenna. </w:t>
      </w:r>
    </w:p>
    <w:p w:rsidR="00761C1B" w:rsidRDefault="00761C1B" w:rsidP="00761C1B">
      <w:r>
        <w:t>SOURCE: Used in EN 300 674 V1.1.1, clause 7.6.1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their effective radiated power when radiated by the cabinet and the integral antenna, in the case of equipment fitted with such an antenna and no permanent rf connector. </w:t>
      </w:r>
    </w:p>
    <w:p w:rsidR="00761C1B" w:rsidRDefault="00761C1B" w:rsidP="00761C1B">
      <w:r>
        <w:t>SOURCE: Used in EN 300 761 V1.1.1, clause 7.6.1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i) their power level in a specified load (conducted emission); and ii) their effective radiated power when radiated by the cabinet and structure of the equipment (cabinet radiation); or b) their effective radiated power when radiated by the cabinet and the integral or dedicated antenna, in the case of equipment fitted with such an antenna and no permanent rf connector. </w:t>
      </w:r>
    </w:p>
    <w:p w:rsidR="00761C1B" w:rsidRDefault="00761C1B" w:rsidP="00761C1B">
      <w:r>
        <w:t>SOURCE: Used in EN 302 064-01 V1.1.1, clause 7.4.1</w:t>
      </w:r>
    </w:p>
    <w:p w:rsidR="00761C1B" w:rsidRDefault="00761C1B" w:rsidP="00761C1B"/>
    <w:p w:rsidR="00761C1B" w:rsidRDefault="00761C1B" w:rsidP="00761C1B">
      <w:r>
        <w:t xml:space="preserve">                                                                                                                                                                                                                                                                                                                                                                                                                                                                                                                                                                                                                                                                                                                                                                                                                                                                                                                                                                                                                                                                                                                                                                                                                                                                                                                                                                                                                                                                                                                                                                                                                                                                                                                                                                                                                                                                                                                                                                                                                                                                                                                                                                                                                                                                                                                                                                                                                                                                                                                                                                                                                                                                                                                                                                                                                                                                                                                                                                                                                                                                                                                                                                                                                                                                                                                                                                                                                                                                                                                                                                                                                                                                                                                                                                                                                                                                                                                                                                                                                                                                                                                                                                                                                                                                                                                                                                                                                                                                                                                                                                                                                                                                                                                                                                                                                                                                                                                                                                                                                                                                                                                                                                                                                                                                                                                                                                                                                                                                                                                                                                                                                                                                                                                                                                                                                                                                                                                                                                                                                                                                                                                                                                                                                                                                                                                                                                                                                                                                                                                                                                                                                                                                                                                                                                                                                                                                                                                                                                                                                                                                                                                                  spurious emissions are emissions on a frequency or frequencies that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300 373-01 V1.4.1, clause 8.10.1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300 373-02 V1.2.1, clause 4.2.4.1 SOURCE: Used in EN 303 402 V2.1.1, clause 8.4.1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301 925 V1.5.1, clause 10.12.1 SOURCE: Used in EN 301 925 V1.5.1, clause 12.14.1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domain and the out of band domain is taken as 250 % of the csp (see recommendation itu-r sm.329-12 [i.1]). for tmo repeater equipment this test shall be performed in both the uplink and downlink direction at the centre of the repeaters operating band. for tmo repeater equipment the measurements shall be performed for frequency offsets from the carrier frequency greater than 600 khz under the following two conditions: i) without any rf input signal. the relevant input antenna port of the repeater shall be terminated with 50 â„¦. ii) with a continuous sinusoidal rf input signal at the centre of the repeaters operating band. for tmo repeater the tx standby function is not applicable. </w:t>
      </w:r>
    </w:p>
    <w:p w:rsidR="00761C1B" w:rsidRDefault="00761C1B" w:rsidP="00761C1B">
      <w:r>
        <w:t>SOURCE: Used in EN 302 561 V2.1.1, clause 7.4.1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itu-r recommendation sm.329-10 [4]). for equipment with an external 50 ? antenna connector, the level of spurious emissions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301 166-01 V1.3.1, clause 7.4.1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itu-r recommendation sm.329-10 [i.1]). furthermore, the minimum necessary bandwidths applicable to amateur radio are given by cept/erc/recommendation 74-01 [i.2] (see clause 4.13). </w:t>
      </w:r>
    </w:p>
    <w:p w:rsidR="00761C1B" w:rsidRDefault="00761C1B" w:rsidP="00761C1B">
      <w:r>
        <w:t>SOURCE: Used in EN 301 783-01 V1.2.1, clause 5.2.1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recommendation itu-r sm.329-10 [i.1]). furthermore, the minimum necessary bandwidths applicable to amateur radio are given by cept/erc/recommendation 74-01 [i.2] (see clause 4.13). </w:t>
      </w:r>
    </w:p>
    <w:p w:rsidR="00761C1B" w:rsidRDefault="00761C1B" w:rsidP="00761C1B">
      <w:r>
        <w:t>SOURCE: Used in EN 301 783 V2.1.1, clause 5.2.1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recommendation itu-r sm.329-12 [4]). for equipment with an external 50 ï</w:t>
      </w:r>
      <w:r>
        <w:rPr>
          <w:rFonts w:ascii="Calibri" w:hAnsi="Calibri" w:cs="Calibri"/>
        </w:rPr>
        <w:t>—</w:t>
      </w:r>
      <w:r>
        <w:t xml:space="preserve"> antenna connector, the level of spurious emissions are considered to be: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 V2.1.1, clause 7.4.1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300 373-01 V1.4.1, clause 10.18.1 SOURCE: Used in EN 300 373-01 V1.4.1, clause 8.15.1 SOURCE: Used in EN 303 402 V2.1.1, clause 8.14.1</w:t>
      </w:r>
    </w:p>
    <w:p w:rsidR="00761C1B" w:rsidRDefault="00761C1B" w:rsidP="00761C1B"/>
    <w:p w:rsidR="00761C1B" w:rsidRDefault="00761C1B" w:rsidP="00761C1B">
      <w:r>
        <w:t xml:space="preserve">                                                                                                                                                                                                                                                                                                                                                                                                                                                                                                                                                                                                                                                                                                                                                                                                                                                                                                                                                                                                                                                                                                                                                                                                                                                                                                                                                                                                                                                                                                                                                                                                                                                                                                                                                                                                                                                                                                                                                                                                                                                                                                                                                                                                                                                                                                                                                                                                                                                                                                                                                                                                                                                                                                                                                                                                                                                                                                                                                                                                                                                                                                                                                                                                                                                                                                                                                                                                                                                                                                                                                                                                                                                                                                                                                                                                                                                                                                                                                                                                                                                                                                                                                                                                                                                                                                                                                                                                                                                                                                                                                                                                                                                                                                                                                                                                                                                                                                                                                                                                                                                                                                                                                                                                                                                                                                                                                                                                                                                                                                                                                                                                                                                                                                                                                                                                                                                                                                                                                                                                                                                                                                                                                                                                                                                                                                                                                                                                                                                                                                                                                                                                                                                                                                                                                                                                                                                                                                                                                                                                                                                                                                                                  spurious emissions are emissions outside the assigned frequency ±552 hz. spurious emissions include harmonic and parasitic emissions and intermodulation and frequency conversion products. </w:t>
      </w:r>
    </w:p>
    <w:p w:rsidR="00761C1B" w:rsidRDefault="00761C1B" w:rsidP="00761C1B">
      <w:r>
        <w:t>SOURCE: Used in EN 300 373-01 V1.4.1, clause 9.4.1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302 574-02 V2.1.1, clause 4.2.5.1 SOURCE: Used in EN 302 574-02 V2.1.1, clause 6.2.4.1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aeronautical cgc rf output port. the requirements of clause </w:t>
      </w:r>
    </w:p>
    <w:p w:rsidR="00761C1B" w:rsidRDefault="00761C1B" w:rsidP="00761C1B">
      <w:r>
        <w:t>SOURCE: Used in EN 302 574-01 V2.1.1, clause 6.2.4.1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for the ncu this exclusion shall apply for each supported operating band. for the highest operating band of the ncu, the upper frequency limit is higher than 12,75 ghz. the requirements shall apply whatever the type of transmitter considered. it shall apply for all transmission modes foreseen by the manufacturer's specification. unless otherwise stated, all requirements are measured as mean power (rms). </w:t>
      </w:r>
    </w:p>
    <w:p w:rsidR="00761C1B" w:rsidRDefault="00761C1B" w:rsidP="00761C1B">
      <w:r>
        <w:t>SOURCE: Used in EN 302 480 V2.1.1, clause 4.2.5.4.1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bs antenna connector. for a utra fdd bs additionally conforming to etsi en 301 908-18 [i.8], either the requirement of the present clause or the transmitter spurious emissions requirement in clause 4.2.4 of etsi en 301 908-18 [i.8] can be equally applied, as listed in table 4.2.1-2. the requirement shall apply at frequencies within the specified frequency ranges, which are more than 12,5 mhz under the first carrier frequency transmitted or more than 12,5 mhz above the last carrier frequency transmitted. the requirements of clause </w:t>
      </w:r>
    </w:p>
    <w:p w:rsidR="00761C1B" w:rsidRDefault="00761C1B" w:rsidP="00761C1B">
      <w:r>
        <w:t>SOURCE: Used in EN 301 908-03 V11.1.1, clause 4.2.4.1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bs antenna connector. for a utra-obts bs additionally conforming to etsi en 301 908-18 [8], either the requirement of the present clause or the transmitter spurious emissions requirement in clause 4.2.4 of etsi en 301 908-18 [8] can be equally applied. for a utra-obts additionally conforming to etsi en 301 908-3 [7], either the requirement of the present clause or the transmitter spurious emissions requirement in clause 4.2.4 of etsi en 301 908-3 [7] can be equally applied. the requirement shall apply at frequencies within the specified frequency ranges, which are more than 12,5 mhz under the first carrier frequency transmitted or more than 12,5 mhz above the last carrier frequency transmitted. the requirement of clause </w:t>
      </w:r>
    </w:p>
    <w:p w:rsidR="00761C1B" w:rsidRDefault="00761C1B" w:rsidP="00761C1B">
      <w:r>
        <w:t>SOURCE: Used in EN 302 480 V2.1.1, clause 4.2.3.3.1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cgc rf output port. the requirements of clause </w:t>
      </w:r>
    </w:p>
    <w:p w:rsidR="00761C1B" w:rsidRDefault="00761C1B" w:rsidP="00761C1B">
      <w:r>
        <w:t>SOURCE: Used in EN 302 574-01 V2.1.1, clause 4.2.4.1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repeater output port. the requirements of clause </w:t>
      </w:r>
    </w:p>
    <w:p w:rsidR="00761C1B" w:rsidRDefault="00761C1B" w:rsidP="00761C1B">
      <w:r>
        <w:t>SOURCE: Used in EN 301 908-12 V7.1.1, clause 4.2.3.1</w:t>
      </w:r>
    </w:p>
    <w:p w:rsidR="00761C1B" w:rsidRDefault="00761C1B" w:rsidP="00761C1B"/>
    <w:p w:rsidR="00761C1B" w:rsidRDefault="00761C1B" w:rsidP="00761C1B">
      <w:r>
        <w:t xml:space="preserve">                                                                                                                                                                                                                                                                                                                                                                                                                                                                                                                                                                                                                                                                                                                                                                                                                                                                                                                                                                                                                                                                                                                                                                                                                                                                                                                                                                                                                                                                                                                                                                                                                                                                                                                                                                                                                                                                                                                                                                                                                                                                                                                                                                                                                                                                                                                                                                                                                                                                                                                                                                                                                                                                                                                                                                                                                                                                                                                                                                                                                                                                                                                                                                                                                                                                                                                                                                                                                                                                                                                                                                                                                                                                                                                                                                                                                                                                                                                                                                                                                                                                                                                                                                                                                                                                                                                                                                                                                                                                                                                                                                                                                                                                                                                                                                                                                                                                                                                                                                                                                                                                                                                                                                                                                                                                                                                                                                                                                                                                                                                                                                                                                                                                                                                                                                                                                                                                                                                                                                                                                                                                                                                                                                                                                                                                                                                                                                                                                                                                                                                                                                                                                                                                                                                                                                                                                                                                                                                                                                                                                                                                                                                                  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[i.4] and e-utra operating band requirement to address ue co-existence. to improve measurement accuracy, sensitivity and efficiency, the resolution bandwidth may be smaller than the measurement bandwidth. when the resolution bandwidth is smaller than the measurement bandwidth, the result shall be integrated over the measurement bandwidth in order to obtain the equivalent noise bandwidth of the measurement bandwidth. </w:t>
      </w:r>
    </w:p>
    <w:p w:rsidR="00761C1B" w:rsidRDefault="00761C1B" w:rsidP="00761C1B">
      <w:r>
        <w:t>SOURCE: Used in EN 301 908-13 V11.1.1, clause 4.2.4.2.1</w:t>
      </w:r>
    </w:p>
    <w:p w:rsidR="00761C1B" w:rsidRDefault="00761C1B" w:rsidP="00761C1B"/>
    <w:p w:rsidR="00761C1B" w:rsidRDefault="00761C1B" w:rsidP="00761C1B">
      <w:r>
        <w:t xml:space="preserve">                                                                                                                                                                                                                                                                                                                                                                                                                                                                                                                                                                                                                                                                                                                                                                                                                                                                                                                                                                                                                                                                                                                                                                                                                                                                                                                                                                                                                                                                                                                                                                                                                                                                                                                                                                                                                                                                                                                                                                                                                                                                                                                                                                                                                                                                                                                                                                                                                                                                                                                                                                                                                                                                                                                                                                                                                                                                                                                                                                                                                                                                                                                                                                                                                                                                                                                                                                                                                                                                                                                                                                                                                                                                                                                                                                                                                                                                                                                                                                                                                                                                                                                                                                                                                                                                                                                                                                                                                                                                                                                                                                                                                                                                                                                                                                                                                                                                                                                                                                                                                                                                                                                                                                                                                                                                                                                                                                                                                                                                                                                                                                                                                                                                                                                                                                                                                                                                                                                                                                                                                                                                                                                                                                                                                                                                                                                                                                                                                                                                                                                                                                                                                                                                                                                                                                                                                                                                                                                                                                                                                                                                                                                                  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[i.4] and e-utra operating band requirement to address ue co-existence.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761C1B" w:rsidRDefault="00761C1B" w:rsidP="00761C1B">
      <w:r>
        <w:t>SOURCE: Used in EN 301 908-13 V11.1.1, clause 4.2.4.1.1</w:t>
      </w:r>
    </w:p>
    <w:p w:rsidR="00761C1B" w:rsidRDefault="00761C1B" w:rsidP="00761C1B"/>
    <w:p w:rsidR="00761C1B" w:rsidRDefault="00761C1B" w:rsidP="00761C1B">
      <w:r>
        <w:t xml:space="preserve">                                                                                                                                                                                                                                                                                                                                                                                                                                                                                                                                                                                                                                                                                                                                                                                                                                                                                                                                                                                                                                                                                                                                                                                                                                                                                                                                                                                                                                                                                                                                                                                                                                                                                                                                                                                                                                                                                                                                                                                                                                                                                                                                                                                                                                                                                                                                                                                                                                                                                                                                                                                                                                                                                                                                                                                                                                                                                                                                                                                                                                                                                                                                                                                                                                                                                                                                                                                                                                                                                                                                                                                                                                                                                                                                                                                                                                                                                                                                                                                                                                                                                                                                                                                                                                                                                                                                                                                                                                                                                                                                                                                                                                                                                                                                                                                                                                                                                                                                                                                                                                                                                                                                                                                                                                                                                                                                                                                                                                                                                                                                                                                                                                                                                                                                                                                                                                                                                                                                                                                                                                                                                                                                                                                                                                                                                                                                                                                                                                                                                                                                                                                                                                                                                                                                                                                                                                                                                                                                                                                                                                                                                                                                  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[i.7] and e-utra operating band requirement to address ue co-existence.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761C1B" w:rsidRDefault="00761C1B" w:rsidP="00761C1B">
      <w:r>
        <w:t>SOURCE: Used in EN 302 574-02 V2.1.1, clause 8.2.4.1.1 SOURCE: Used in EN 302 574-02 V2.1.1, clause 8.2.4.2.1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301 908-02 V11.1.1, clause 4.2.4.1.1</w:t>
      </w:r>
    </w:p>
    <w:p w:rsidR="00761C1B" w:rsidRDefault="00761C1B" w:rsidP="00761C1B"/>
    <w:p w:rsidR="00761C1B" w:rsidRDefault="00761C1B" w:rsidP="00761C1B">
      <w:r>
        <w:t xml:space="preserve">                                                                                                                                                                                                                                                                                                                                                                                                                                                                                                                                                                                                                                                                                                                                                                                                                                                                                                                                                                                                                                                                                                                                                                                                                                                                                                                                                                                                                                                                                                                                                                                                                                                                                                                                                                                                                                                                                                                                                                                                                                                                                                                                                                                                                                                                                                                                                                                                                                                                                                                                                                                                                                                                                                                                                                                                                                                                                                                                                                                                                                                                                                                                                                                                                                                                                                                                                                                                                                                                                                                                                                                                                                                                                                                                                                                                                                                                                                                                                                                                                                                                                                                                                                                                                                                                                                                                                                                                                                                                                                                                                                                                                                                                                                                                                                                                                                                                                                                                                                                                                                                                                                                                                                                                                                                                                                                                                                                                                                                                                                                                                                                                                                                                                                                                                                                                                                                                                                                                                                                                                                                                                                                                                                                                                                                                                                                                                                                                                                                                                                                                                                                                                                                                                                                                                                                                                                                                                                                                                                                                                                                                                                                                  spurious emissions as described in itu-r recommendation sm.329-10 [2] are defined as the entity of all emissions in the frequency range of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w:t>
      </w:r>
    </w:p>
    <w:p w:rsidR="00761C1B" w:rsidRDefault="00761C1B" w:rsidP="00761C1B">
      <w:r>
        <w:t>SOURCE: Used in EN 302 752 V1.1.1, clause 4.2.5.1</w:t>
      </w:r>
    </w:p>
    <w:p w:rsidR="00761C1B" w:rsidRDefault="00761C1B" w:rsidP="00761C1B"/>
    <w:p w:rsidR="00761C1B" w:rsidRDefault="00761C1B" w:rsidP="00761C1B">
      <w:r>
        <w:t xml:space="preserve">                                                                                                                                                                                                                                                                                                                                                                                                                                                                                                                                                                                                                                                                                                                                                                                                                                                                                                                                                                                                                                                                                                                                                                                                                                                                                                                                                                                                                                                                                                                                                                                                                                                                                                                                                                                                                                                                                                                                                                                                                                                                                                                                                                                                                                                                                                                                                                                                                                                                                                                                                                                                                                                                                                                                                                                                                                                                                                                                                                                                                                                                                                                                                                                                                                                                                                                                                                                                                                                                                                                                                                                                                                                                                                                                                                                                                                                                                                                                                                                                                                                                                                                                                                                                                                                                                                                                                                                                                                                                                                                                                                                                                                                                                                                                                                                                                                                                                                                                                                                                                                                                                                                                                                                                                                                                                                                                                                                                                                                                                                                                                                                                                                                                                                                                                                                                                                                                                                                                                                                                                                                                                                                                                                                                                                                                                                                                                                                                                                                                                                                                                                                                                                                                                                                                                                                                                                                                                                                                                                                                                                                                                                                                  spurious emissions as described in itu-r recommendation sm.329-8 [6] are defined as the entity of all emissions in the frequency range of 4,5 ghz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 emissions caused by frequency conversions. based on the itu radio regulations (wrc-2000) , appendix 3, table ii, the maximum spurious emission power level for radar equipment shall have a minimum attenuation of 43 db + 10 log (pep) or 60 db (whichever is less stringent) with reference to the pep level of the power supplied to the antenna transmission line. note: with a maximum allowed pulse mean power of 5 kw (+3db) the maximum allowed pep level is 20 kw. it would appear from this that the maximum spurious emission power level is 60 db lower, that means +13 dbm. </w:t>
      </w:r>
    </w:p>
    <w:p w:rsidR="00761C1B" w:rsidRDefault="00761C1B" w:rsidP="00761C1B">
      <w:r>
        <w:t>SOURCE: Used in EN 302 194-01 V1.1.2, clause 7.9.5.1</w:t>
      </w:r>
    </w:p>
    <w:p w:rsidR="00761C1B" w:rsidRDefault="00761C1B" w:rsidP="00761C1B"/>
    <w:p w:rsidR="00761C1B" w:rsidRDefault="00761C1B" w:rsidP="00761C1B">
      <w:r>
        <w:t xml:space="preserve">                                                                                                                                                                                                                                                                                                                                                                                                                                                                                                                                                                                                                                                                                                                                                                                                                                                                                                                                                                                                                                                                                                                                                                                                                                                                                                                                                                                                                                                                                                                                                                                                                                                                                                                                                                                                                                                                                                                                                                                                                                                                                                                                                                                                                                                                                                                                                                                                                                                                                                                                                                                                                                                                                                                                                                                                                                                                                                                                                                                                                                                                                                                                                                                                                                                                                                                                                                                                                                                                                                                                                                                                                                                                                                                                                                                                                                                                                                                                                                                                                                                                                                                                                                                                                                                                                                                                                                                                                                                                                                                                                                                                                                                                                                                                                                                                                                                                                                                                                                                                                                                                                                                                                                                                                                                                                                                                                                                                                                                                                                                                                                                                                                                                                                                                                                                                                                                                                                                                                                                                                                                                                                                                                                                                                                                                                                                                                                                                                                                                                                                                                                                                                                                                                                                                                                                                                                                                                                                                                                                                                                                                                                                                  spurious emissions as described in recommendation itu-r sm.329-8 [i.9] are defined as the entity of all emissions in the frequency range of 4,5 ghz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 emissions caused by frequency conversions. based on the itu radio regulations [1], appendix 3, table ii, the maximum spurious emission power level for radar equipment shall have a minimum attenuation of 43 db + 10 log (pep) or 60 db (whichever is less stringent) with reference to the pep level of the power supplied to the antenna transmission line. note: with a maximum allowed pulse mean power of 5 kw (+3 db) the maximum allowed pep level is 20 kw. it would appear from this that the maximum spurious emission power level is 60 db lower, that means +13 dbm. </w:t>
      </w:r>
    </w:p>
    <w:p w:rsidR="00761C1B" w:rsidRDefault="00761C1B" w:rsidP="00761C1B">
      <w:r>
        <w:t>SOURCE: Used in EN 302 194 V2.1.1, clause 8.8.5.1</w:t>
      </w:r>
    </w:p>
    <w:p w:rsidR="00761C1B" w:rsidRDefault="00761C1B" w:rsidP="00761C1B"/>
    <w:p w:rsidR="00761C1B" w:rsidRDefault="00761C1B" w:rsidP="00761C1B">
      <w:r>
        <w:t xml:space="preserve">                                                                                                                                                                                                                                                                                                                                                                                                                                                                                                                                                                                                                                                                                                                                                                                                                                                                                                                                                                                                                                                                                                                                                                                                                                                                                                                                                                                                                                                                                                                                                                                                                                                                                                                                                                                                                                                                                                                                                                                                                                                                                                                                                                                                                                                                                                                                                                                                                                                                                                                                                                                                                                                                                                                                                                                                                                                                                                                                                                                                                                                                                                                                                                                                                                                                                                                                                                                                                                                                                                                                                                                                                                                                                                                                                                                                                                                                                                                                                                                                                                                                                                                                                                                                                                                                                                                                                                                                                                                                                                                                                                                                                                                                                                                                                                                                                                                                                                                                                                                                                                                                                                                                                                                                                                                                                                                                                                                                                                                                                                                                                                                                                                                                                                                                                                                                                                                                                                                                                                                                                                                                                                                                                                                                                                                                                                                                                                                                                                                                                                                                                                                                                                                                                                                                                                                                                                                                                                                                                                                                                                                                                                                                  spurious emissions by the receiver are either: 1) a) their conducted power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761C1B" w:rsidRDefault="00761C1B" w:rsidP="00761C1B">
      <w:r>
        <w:t>SOURCE: Used in EN 302 291-01 V1.1.1, clause 8.2.1</w:t>
      </w:r>
    </w:p>
    <w:p w:rsidR="00761C1B" w:rsidRDefault="00761C1B" w:rsidP="00761C1B"/>
    <w:p w:rsidR="00761C1B" w:rsidRDefault="00761C1B" w:rsidP="00761C1B">
      <w:r>
        <w:t xml:space="preserve">                                                                                                                                                                                                                                                                                                                                                                                                                                                                                                                                                                                                                                                                                                                                                                                                                                                                                                                                                                                                                                                                                                                                                                                                                                                                                                                                                                                                                                                                                                                                                                                                                                                                                                                                                                                                                                                                                                                                                                                                                                                                                                                                                                                                                                                                                                                                                                                                                                                                                                                                                                                                                                                                                                                                                                                                                                                                                                                                                                                                                                                                                                                                                                                                                                                                                                                                                                                                                                                                                                                                                                                                                                                                                                                                                                                                                                                                                                                                                                                                                                                                                                                                                                                                                                                                                                                                                                                                                                                                                                                                                                                                                                                                                                                                                                                                                                                                                                                                                                                                                                                                                                                                                                                                                                                                                                                                                                                                                                                                                                                                                                                                                                                                                                                                                                                                                                                                                                                                                                                                                                                                                                                                                                                                                                                                                                                                                                                                                                                                                                                                                                                                                                                                                                                                                                                                                                                                                                                                                                                                                                                                                                                                  spurious emissions consist of emissions at frequencies, other than those of the carrier and the sideband components resulting from the wanted modulation process, which are radiated by the equipment. </w:t>
      </w:r>
    </w:p>
    <w:p w:rsidR="00761C1B" w:rsidRDefault="00761C1B" w:rsidP="00761C1B">
      <w:r>
        <w:t>SOURCE: Used in EN 300 225 V1.5.1, clause 8.3.1</w:t>
      </w:r>
    </w:p>
    <w:p w:rsidR="00761C1B" w:rsidRDefault="00761C1B" w:rsidP="00761C1B"/>
    <w:p w:rsidR="00761C1B" w:rsidRDefault="00761C1B" w:rsidP="00761C1B">
      <w:r>
        <w:t xml:space="preserve">                                                                                                                                                                                                                                                                                                                                                                                                                                                                                                                                                                                                                                                                                                                                                                                                                                                                                                                                                                                                                                                                                                                                                                                                                                                                                                                                                                                                                                                                                                                                                                                                                                                                                                                                                                                                                                                                                                                                                                                                                                                                                                                                                                                                                                                                                                                                                                                                                                                                                                                                                                                                                                                                                                                                                                                                                                                                                                                                                                                                                                                                                                                                                                                                                                                                                                                                                                                                                                                                                                                                                                                                                                                                                                                                                                                                                                                                                                                                                                                                                                                                                                                                                                                                                                                                                                                                                                                                                                                                                                                                                                                                                                                                                                                                                                                                                                                                                                                                                                                                                                                                                                                                                                                                                                                                                                                                                                                                                                                                                                                                                                                                                                                                                                                                                                                                                                                                                                                                                                                                                                                                                                                                                                                                                                                                                                                                                                                                                                                                                                                                                                                                                                                                                                                                                                                                                                                                                                                                                                                                                                                                                                                                  spurious emissions from receivers are any emissions radiated from the unit. they are specified as the radiated power of any discrete signal. </w:t>
      </w:r>
    </w:p>
    <w:p w:rsidR="00761C1B" w:rsidRDefault="00761C1B" w:rsidP="00761C1B">
      <w:r>
        <w:t>SOURCE: Used in EN 300 224-01 V1.3.1, clause 8.1.1.1</w:t>
      </w:r>
    </w:p>
    <w:p w:rsidR="00761C1B" w:rsidRDefault="00761C1B" w:rsidP="00761C1B"/>
    <w:p w:rsidR="00761C1B" w:rsidRDefault="00761C1B" w:rsidP="00761C1B">
      <w:r>
        <w:t xml:space="preserve">                                                                                                                                                                                                                                                                                                                                                                                                                                                                                                                                                                                                                                                                                                                                                                                                                                                                                                                                                                                                                                                                                                                                                                                                                                                                                                                                                                                                                                                                                                                                                                                                                                                                                                                                                                                                                                                                                                                                                                                                                                                                                                                                                                                                                                                                                                                                                                                                                                                                                                                                                                                                                                                                                                                                                                                                                                                                                                                                                                                                                                                                                                                                                                                                                                                                                                                                                                                                                                                                                                                                                                                                                                                                                                                                                                                                                                                                                                                                                                                                                                                                                                                                                                                                                                                                                                                                                                                                                                                                                                                                                                                                                                                                                                                                                                                                                                                                                                                                                                                                                                                                                                                                                                                                                                                                                                                                                                                                                                                                                                                                                                                                                                                                                                                                                                                                                                                                                                                                                                                                                                                                                                                                                                                                                                                                                                                                                                                                                                                                                                                                                                                                                                                                                                                                                                                                                                                                                                                                                                                                                                                                                                                                  spurious emissions from receivers are emissions at frequencies outside the loop frequency band (see subclause 9.1), radiated from the chassis and case of the receiver. it is specified as the radiated power of a discrete signal. </w:t>
      </w:r>
    </w:p>
    <w:p w:rsidR="00761C1B" w:rsidRDefault="00761C1B" w:rsidP="00761C1B">
      <w:r>
        <w:t>SOURCE: Used in EN 300 224-01 V1.3.1, clause 9.3.1.1</w:t>
      </w:r>
    </w:p>
    <w:p w:rsidR="00761C1B" w:rsidRDefault="00761C1B" w:rsidP="00761C1B"/>
    <w:p w:rsidR="00761C1B" w:rsidRDefault="00761C1B" w:rsidP="00761C1B">
      <w:r>
        <w:t xml:space="preserve">                                                                                                                                                                                                                                                                                                                                                                                                                                                                                                                                                                                                                                                                                                                                                                                                                                                                                                                                                                                                                                                                                                                                                                                                                                                                                                                                                                                                                                                                                                                                                                                                                                                                                                                                                                                                                                                                                                                                                                                                                                                                                                                                                                                                                                                                                                                                                                                                                                                                                                                                                                                                                                                                                                                                                                                                                                                                                                                                                                                                                                                                                                                                                                                                                                                                                                                                                                                                                                                                                                                                                                                                                                                                                                                                                                                                                                                                                                                                                                                                                                                                                                                                                                                                                                                                                                                                                                                                                                                                                                                                                                                                                                                                                                                                                                                                                                                                                                                                                                                                                                                                                                                                                                                                                                                                                                                                                                                                                                                                                                                                                                                                                                                                                                                                                                                                                                                                                                                                                                                                                                                                                                                                                                                                                                                                                                                                                                                                                                                                                                                                                                                                                                                                                                                                                                                                                                                                                                                                                                                                                                                                                                                                  spurious emissions from the receiver are components at any frequency (and polarization), radiated by the equipment and its antenna. </w:t>
      </w:r>
    </w:p>
    <w:p w:rsidR="00761C1B" w:rsidRDefault="00761C1B" w:rsidP="00761C1B">
      <w:r>
        <w:t>SOURCE: Used in EN 300 225 V1.5.1, clause 8.4.1</w:t>
      </w:r>
    </w:p>
    <w:p w:rsidR="00761C1B" w:rsidRDefault="00761C1B" w:rsidP="00761C1B"/>
    <w:p w:rsidR="00761C1B" w:rsidRDefault="00761C1B" w:rsidP="00761C1B">
      <w:r>
        <w:t xml:space="preserve">                                                                                                                                                                                                                                                                                                                                                                                                                                                                                                                                                                                                                                                                                                                                                                                                                                                                                                                                                                                                                                                                                                                                                                                                                                                                                                                                                                                                                                                                                                                                                                                                                                                                                                                                                                                                                                                                                                                                                                                                                                                                                                                                                                                                                                                                                                                                                                                                                                                                                                                                                                                                                                                                                                                                                                                                                                                                                                                                                                                                                                                                                                                                                                                                                                                                                                                                                                                                                                                                                                                                                                                                                                                                                                                                                                                                                                                                                                                                                                                                                                                                                                                                                                                                                                                                                                                                                                                                                                                                                                                                                                                                                                                                                                                                                                                                                                                                                                                                                                                                                                                                                                                                                                                                                                                                                                                                                                                                                                                                                                                                                                                                                                                                                                                                                                                                                                                                                                                                                                                                                                                                                                                                                                                                                                                                                                                                                                                                                                                                                                                                                                                                                                                                                                                                                                                                                                                                                                                                                                                                                                                                                                                                  spurious emissions from the receiver are components at any frequency radiated by the equipment. spurious emissions from the antenna are measured by their power level in a specified load, connected to the antenna port of the receiver (conducted spurious emissions). spurious emissions from the cabinet and structure of the equipment are measured by their effective radiated power, erp (radiated spurious emissions). </w:t>
      </w:r>
    </w:p>
    <w:p w:rsidR="00761C1B" w:rsidRDefault="00761C1B" w:rsidP="00761C1B">
      <w:r>
        <w:t>SOURCE: Used in EN 301 929 V2.1.1, clause 9.11.1 SOURCE: Used in EN 301 929-01 V1.2.1, clause 9.11.1</w:t>
      </w:r>
    </w:p>
    <w:p w:rsidR="00761C1B" w:rsidRDefault="00761C1B" w:rsidP="00761C1B"/>
    <w:p w:rsidR="00761C1B" w:rsidRDefault="00761C1B" w:rsidP="00761C1B">
      <w:r>
        <w:t xml:space="preserve">                                                                                                                                                                                                                                                                                                                                                                                                                                                                                                                                                                                                                                                                                                                                                                                                                                                                                                                                                                                                                                                                                                                                                                                                                                                                                                                                                                                                                                                                                                                                                                                                                                                                                                                                                                                                                                                                                                                                                                                                                                                                                                                                                                                                                                                                                                                                                                                                                                                                                                                                                                                                                                                                                                                                                                                                                                                                                                                                                                                                                                                                                                                                                                                                                                                                                                                                                                                                                                                                                                                                                                                                                                                                                                                                                                                                                                                                                                                                                                                                                                                                                                                                                                                                                                                                                                                                                                                                                                                                                                                                                                                                                                                                                                                                                                                                                                                                                                                                                                                                                                                                                                                                                                                                                                                                                                                                                                                                                                                                                                                                                                                                                                                                                                                                                                                                                                                                                                                                                                                                                                                                                                                                                                                                                                                                                                                                                                                                                                                                                                                                                                                                                                                                                                                                                                                                                                                                                                                                                                                                                                                                                                                                  spurious emissions from the receiver are components at any frequency, present at the receiver input port. the level of spurious emissions shall be measured as the power level at the antenna. </w:t>
      </w:r>
    </w:p>
    <w:p w:rsidR="00761C1B" w:rsidRDefault="00761C1B" w:rsidP="00761C1B">
      <w:r>
        <w:t>SOURCE: Used in EN 301 025 V2.2.1, clause 10.7.1 SOURCE: Used in EN 301 025 V2.2.1, clause 9.9.1 SOURCE: Used in EN 301 025-01 V1.5.1, clause 10.7.1 SOURCE: Used in EN 301 025-01 V1.5.1, clause 9.9.1</w:t>
      </w:r>
    </w:p>
    <w:p w:rsidR="00761C1B" w:rsidRDefault="00761C1B" w:rsidP="00761C1B"/>
    <w:p w:rsidR="00761C1B" w:rsidRDefault="00761C1B" w:rsidP="00761C1B">
      <w:r>
        <w:t xml:space="preserve">                                                                                                                                                                                                                                                                                                                                                                                                                                                                                                                                                                                                                                                                                                                                                                                                                                                                                                                                                                                                                                                                                                                                                                                                                                                                                                                                                                                                                                                                                                                                                                                                                                                                                                                                                                                                                                                                                                                                                                                                                                                                                                                                                                                                                                                                                                                                                                                                                                                                                                                                                                                                                                                                                                                                                                                                                                                                                                                                                                                                                                                                                                                                                                                                                                                                                                                                                                                                                                                                                                                                                                                                                                                                                                                                                                                                                                                                                                                                                                                                                                                                                                                                                                                                                                                                                                                                                                                                                                                                                                                                                                                                                                                                                                                                                                                                                                                                                                                                                                                                                                                                                                                                                                                                                                                                                                                                                                                                                                                                                                                                                                                                                                                                                                                                                                                                                                                                                                                                                                                                                                                                                                                                                                                                                                                                                                                                                                                                                                                                                                                                                                                                                                                                                                                                                                                                                                                                                                                                                                                                                                                                                                                                  spurious emissions from the receiver are components at any frequency, radiated by the equipment and antenna. the level of spurious emissions shall be measured as either: a) - their power level in a specified load (conducted spurious emission) with a correction for the manufacturers declared antenna gain(s) for the specific spurious frequency(ies); and - their effective radiated power when radiated by the cabinet and structure of the equipment (cabinet radiation); or b) - their effective radiated power when radiated by the cabinet and the integral antenna. separate radiated spurious measurements need not be made on receivers co-located with transmitters which operate at continuous duty. </w:t>
      </w:r>
    </w:p>
    <w:p w:rsidR="00761C1B" w:rsidRDefault="00761C1B" w:rsidP="00761C1B">
      <w:r>
        <w:t>SOURCE: Used in EN 300 674 V1.1.1, clause 8.4.1</w:t>
      </w:r>
    </w:p>
    <w:p w:rsidR="00761C1B" w:rsidRDefault="00761C1B" w:rsidP="00761C1B"/>
    <w:p w:rsidR="00761C1B" w:rsidRDefault="00761C1B" w:rsidP="00761C1B">
      <w:r>
        <w:t xml:space="preserve">                                                                                                                                                                                                                                                                                                                                                                                                                                                                                                                                                                                                                                                                                                                                                                                                                                                                                                                                                                                                                                                                                                                                                                                                                                                                                                                                                                                                                                                                                                                                                                                                                                                                                                                                                                                                                                                                                                                                                                                                                                                                                                                                                                                                                                                                                                                                                                                                                                                                                                                                                                                                                                                                                                                                                                                                                                                                                                                                                                                                                                                                                                                                                                                                                                                                                                                                                                                                                                                                                                                                                                                                                                                                                                                                                                                                                                                                                                                                                                                                                                                                                                                                                                                                                                                                                                                                                                                                                                                                                                                                                                                                                                                                                                                                                                                                                                                                                                                                                                                                                                                                                                                                                                                                                                                                                                                                                                                                                                                                                                                                                                                                                                                                                                                                                                                                                                                                                                                                                                                                                                                                                                                                                                                                                                                                                                                                                                                                                                                                                                                                                                                                                                                                                                                                                                                                                                                                                                                                                                                                                                                                                                                                  spurious emissions from the receiver are components at any frequency, radiated by the equipment and antenna. the level of spurious emissions shall be measured as either: a) - their power level in a specified load (conducted spurious emission); and - their effective radiated power when radiated by the cabinet and structure of the equipment (cabinet radiation); or b) - their effective radiated power when radiated by the cabinet and the integral antenna. separate receiver radiated spurious measurements need not be made for co-located receiver and transmitters if the transmitter is operating at continuous duty. </w:t>
      </w:r>
    </w:p>
    <w:p w:rsidR="00761C1B" w:rsidRDefault="00761C1B" w:rsidP="00761C1B">
      <w:r>
        <w:t>SOURCE: Used in EN 300 761-01 V1.2.1, clause 8.4.1</w:t>
      </w:r>
    </w:p>
    <w:p w:rsidR="00761C1B" w:rsidRDefault="00761C1B" w:rsidP="00761C1B"/>
    <w:p w:rsidR="00761C1B" w:rsidRDefault="00761C1B" w:rsidP="00761C1B">
      <w:r>
        <w:t xml:space="preserve">                                                                                                                                                                                                                                                                                                                                                                                                                                                                                                                                                                                                                                                                                                                                                                                                                                                                                                                                                                                                                                                                                                                                                                                                                                                                                                                                                                                                                                                                                                                                                                                                                                                                                                                                                                                                                                                                                                                                                                                                                                                                                                                                                                                                                                                                                                                                                                                                                                                                                                                                                                                                                                                                                                                                                                                                                                                                                                                                                                                                                                                                                                                                                                                                                                                                                                                                                                                                                                                                                                                                                                                                                                                                                                                                                                                                                                                                                                                                                                                                                                                                                                                                                                                                                                                                                                                                                                                                                                                                                                                                                                                                                                                                                                                                                                                                                                                                                                                                                                                                                                                                                                                                                                                                                                                                                                                                                                                                                                                                                                                                                                                                                                                                                                                                                                                                                                                                                                                                                                                                                                                                                                                                                                                                                                                                                                                                                                                                                                                                                                                                                                                                                                                                                                                                                                                                                                                                                                                                                                                                                                                                                                                                  spurious emissions from the receiver are components at any frequency, radiated by the equipment and antenna. the level of spurious emissions shall be measured as either: a) - their power level in a specified load (conducted spurious emission); and - their effective radiated power when radiated by the cabinet and structure of the equipment (cabinet radiation); or b) their effective radiated power when radiated by the cabinet and the integral antenna. separate receiver radiated spurious measurements need not be made for co-located receiver and transmitters if the transmitter is operating at continuous duty. </w:t>
      </w:r>
    </w:p>
    <w:p w:rsidR="00761C1B" w:rsidRDefault="00761C1B" w:rsidP="00761C1B">
      <w:r>
        <w:t>SOURCE: Used in EN 300 761 V1.1.1, clause 8.4.1</w:t>
      </w:r>
    </w:p>
    <w:p w:rsidR="00761C1B" w:rsidRDefault="00761C1B" w:rsidP="00761C1B"/>
    <w:p w:rsidR="00761C1B" w:rsidRDefault="00761C1B" w:rsidP="00761C1B">
      <w:r>
        <w:t xml:space="preserve">                                                                                                                                                                                                                                                                                                                                                                                                                                                                                                                                                                                                                                                                                                                                                                                                                                                                                                                                                                                                                                                                                                                                                                                                                                                                                                                                                                                                                                                                                                                                                                                                                                                                                                                                                                                                                                                                                                                                                                                                                                                                                                                                                                                                                                                                                                                                                                                                                                                                                                                                                                                                                                                                                                                                                                                                                                                                                                                                                                                                                                                                                                                                                                                                                                                                                                                                                                                                                                                                                                                                                                                                                                                                                                                                                                                                                                                                                                                                                                                                                                                                                                                                                                                                                                                                                                                                                                                                                                                                                                                                                                                                                                                                                                                                                                                                                                                                                                                                                                                                                                                                                                                                                                                                                                                                                                                                                                                                                                                                                                                                                                                                                                                                                                                                                                                                                                                                                                                                                                                                                                                                                                                                                                                                                                                                                                                                                                                                                                                                                                                                                                                                                                                                                                                                                                                                                                                                                                                                                                                                                                                                                                                                  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 the power level from an external rf port; and -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761C1B" w:rsidRDefault="00761C1B" w:rsidP="00761C1B">
      <w:r>
        <w:t>SOURCE: Used in EN 300 454-01 V1.1.2, clause 9.1.1</w:t>
      </w:r>
    </w:p>
    <w:p w:rsidR="00761C1B" w:rsidRDefault="00761C1B" w:rsidP="00761C1B"/>
    <w:p w:rsidR="00761C1B" w:rsidRDefault="00761C1B" w:rsidP="00761C1B">
      <w:r>
        <w:t xml:space="preserve">                                                                                                                                                                                                                                                                                                                                                                                                                                                                                                                                                                                                                                                                                                                                                                                                                                                                                                                                                                                                                                                                                                                                                                                                                                                                                                                                                                                                                                                                                                                                                                                                                                                                                                                                                                                                                                                                                                                                                                                                                                                                                                                                                                                                                                                                                                                                                                                                                                                                                                                                                                                                                                                                                                                                                                                                                                                                                                                                                                                                                                                                                                                                                                                                                                                                                                                                                                                                                                                                                                                                                                                                                                                                                                                                                                                                                                                                                                                                                                                                                                                                                                                                                                                                                                                                                                                                                                                                                                                                                                                                                                                                                                                                                                                                                                                                                                                                                                                                                                                                                                                                                                                                                                                                                                                                                                                                                                                                                                                                                                                                                                                                                                                                                                                                                                                                                                                                                                                                                                                                                                                                                                                                                                                                                                                                                                                                                                                                                                                                                                                                                                                                                                                                                                                                                                                                                                                                                                                                                                                                                                                                                                                                  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the power level from an external rf port; and b) their effective radiated power when radiated by the cabinet and structure of the equipment (cabinet radiation); or c) their effective radiated power when radiated by the cabinet and the integral antenna, in the case of equipment fitted with such an antenna and no external rf port. </w:t>
      </w:r>
    </w:p>
    <w:p w:rsidR="00761C1B" w:rsidRDefault="00761C1B" w:rsidP="00761C1B">
      <w:r>
        <w:t>SOURCE: Used in EN 301 357 V2.1.1, clause 9.2.1 SOURCE: Used in EN 301 357-01 V1.4.1, clause 9.1.1</w:t>
      </w:r>
    </w:p>
    <w:p w:rsidR="00761C1B" w:rsidRDefault="00761C1B" w:rsidP="00761C1B"/>
    <w:p w:rsidR="00761C1B" w:rsidRDefault="00761C1B" w:rsidP="00761C1B">
      <w:r>
        <w:t xml:space="preserve">                                                                                                                                                                                                                                                                                                                                                                                                                                                                                                                                                                                                                                                                                                                                                                                                                                                                                                                                                                                                                                                                                                                                                                                                                                                                                                                                                                                                                                                                                                                                                                                                                                                                                                                                                                                                                                                                                                                                                                                                                                                                                                                                                                                                                                                                                                                                                                                                                                                                                                                                                                                                                                                                                                                                                                                                                                                                                                                                                                                                                                                                                                                                                                                                                                                                                                                                                                                                                                                                                                                                                                                                                                                                                                                                                                                                                                                                                                                                                                                                                                                                                                                                                                                                                                                                                                                                                                                                                                                                                                                                                                                                                                                                                                                                                                                                                                                                                                                                                                                                                                                                                                                                                                                                                                                                                                                                                                                                                                                                                                                                                                                                                                                                                                                                                                                                                                                                                                                                                                                                                                                                                                                                                                                                                                                                                                                                                                                                                                                                                                                                                                                                                                                                                                                                                                                                                                                                                                                                                                                                                                                                                                                                  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the power level from an external rf port; and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761C1B" w:rsidRDefault="00761C1B" w:rsidP="00761C1B">
      <w:r>
        <w:t>SOURCE: Used in EN 300 422 V1.2.1, clause 9.1.1</w:t>
      </w:r>
    </w:p>
    <w:p w:rsidR="00761C1B" w:rsidRDefault="00761C1B" w:rsidP="00761C1B"/>
    <w:p w:rsidR="00761C1B" w:rsidRDefault="00761C1B" w:rsidP="00761C1B">
      <w:r>
        <w:t xml:space="preserve">                                                                                                                                                                                                                                                                                                                                                                                                                                                                                                                                                                                                                                                                                                                                                                                                                                                                                                                                                                                                                                                                                                                                                                                                                                                                                                                                                                                                                                                                                                                                                                                                                                                                                                                                                                                                                                                                                                                                                                                                                                                                                                                                                                                                                                                                                                                                                                                                                                                                                                                                                                                                                                                                                                                                                                                                                                                                                                                                                                                                                                                                                                                                                                                                                                                                                                                                                                                                                                                                                                                                                                                                                                                                                                                                                                                                                                                                                                                                                                                                                                                                                                                                                                                                                                                                                                                                                                                                                                                                                                                                                                                                                                                                                                                                                                                                                                                                                                                                                                                                                                                                                                                                                                                                                                                                                                                                                                                                                                                                                                                                                                                                                                                                                                                                                                                                                                                                                                                                                                                                                                                                                                                                                                                                                                                                                                                                                                                                                                                                                                                                                                                                                                                                                                                                                                                                                                                                                                                                                                                                                                                                                                                                  spurious emissions from the receiver of an interrogator are emissions at any frequency when the equipment is not in the transmit mode. </w:t>
      </w:r>
    </w:p>
    <w:p w:rsidR="00761C1B" w:rsidRDefault="00761C1B" w:rsidP="00761C1B">
      <w:r>
        <w:t>SOURCE: Used in EN 302 208 V3.1.1, clause 4.4.3.2 SOURCE: Used in EN 302 208-01 V2.1.1, clause 9.4.1</w:t>
      </w:r>
    </w:p>
    <w:p w:rsidR="00761C1B" w:rsidRDefault="00761C1B" w:rsidP="00761C1B"/>
    <w:p w:rsidR="00761C1B" w:rsidRDefault="00761C1B" w:rsidP="00761C1B">
      <w:r>
        <w:t xml:space="preserve">                                                                                                                                                                                                                                                                                                                                                                                                                                                                                                                                                                                                                                                                                                                                                                                                                                                                                                                                                                                                                                                                                                                                                                                                                                                                                                                                                                                                                                                                                                                                                                                                                                                                                                                                                                                                                                                                                                                                                                                                                                                                                                                                                                                                                                                                                                                                                                                                                                                                                                                                                                                                                                                                                                                                                                                                                                                                                                                                                                                                                                                                                                                                                                                                                                                                                                                                                                                                                                                                                                                                                                                                                                                                                                                                                                                                                                                                                                                                                                                                                                                                                                                                                                                                                                                                                                                                                                                                                                                                                                                                                                                                                                                                                                                                                                                                                                                                                                                                                                                                                                                                                                                                                                                                                                                                                                                                                                                                                                                                                                                                                                                                                                                                                                                                                                                                                                                                                                                                                                                                                                                                                                                                                                                                                                                                                                                                                                                                                                                                                                                                                                                                                                                                                                                                                                                                                                                                                                                                                                                                                                                                                                                                  spurious emissions from the receiver or receiver combiner are radio frequency emissions at any frequency, generated by the equipment, antenna amplifier, down converters or active filters. the manufacturer shall provide a representative sample of the receiver system. the level of spurious emissions shall be measured by either: a) the power level from an external rf port; and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761C1B" w:rsidRDefault="00761C1B" w:rsidP="00761C1B">
      <w:r>
        <w:t>SOURCE: Used in EN 300 422-01 V2.1.2, clause 9.1.1 SOURCE: Used in EN 300 422-02 V2.1.1, clause 9.1.1 SOURCE: Used in EN 300 422-03 V2.1.1, clause 9.1.1</w:t>
      </w:r>
    </w:p>
    <w:p w:rsidR="00761C1B" w:rsidRDefault="00761C1B" w:rsidP="00761C1B"/>
    <w:p w:rsidR="00761C1B" w:rsidRDefault="00761C1B" w:rsidP="00761C1B">
      <w:r>
        <w:t xml:space="preserve">                                                                                                                                                                                                                                                                                                                                                                                                                                                                                                                                                                                                                                                                                                                                                                                                                                                                                                                                                                                                                                                                                                                                                                                                                                                                                                                                                                                                                                                                                                                                                                                                                                                                                                                                                                                                                                                                                                                                                                                                                                                                                                                                                                                                                                                                                                                                                                                                                                                                                                                                                                                                                                                                                                                                                                                                                                                                                                                                                                                                                                                                                                                                                                                                                                                                                                                                                                                                                                                                                                                                                                                                                                                                                                                                                                                                                                                                                                                                                                                                                                                                                                                                                                                                                                                                                                                                                                                                                                                                                                                                                                                                                                                                                                                                                                                                                                                                                                                                                                                                                                                                                                                                                                                                                                                                                                                                                                                                                                                                                                                                                                                                                                                                                                                                                                                                                                                                                                                                                                                                                                                                                                                                                                                                                                                                                                                                                                                                                                                                                                                                                                                                                                                                                                                                                                                                                                                                                                                                                                                                                                                                                                                                  The spurious emissions is defined in en 300 219-1 [4], clause 8.5.1. </w:t>
      </w:r>
    </w:p>
    <w:p w:rsidR="00761C1B" w:rsidRDefault="00761C1B" w:rsidP="00761C1B">
      <w:r>
        <w:t>SOURCE: Used in EN 300 219-02 V1.1.1, clause 4.2.5.1</w:t>
      </w:r>
    </w:p>
    <w:p w:rsidR="00761C1B" w:rsidRDefault="00761C1B" w:rsidP="00761C1B"/>
    <w:p w:rsidR="00761C1B" w:rsidRDefault="00761C1B" w:rsidP="00761C1B">
      <w:r>
        <w:t xml:space="preserve">                                                                                                                                                                                                                                                                                                                                                                                                                                                                                                                                                                                                                                                                                                                                                                                                                                                                                                                                                                                                                                                                                                                                                                                                                                                                                                                                                                                                                                                                                                                                                                                                                                                                                                                                                                                                                                                                                                                                                                                                                                                                                                                                                                                                                                                                                                                                                                                                                                                                                                                                                                                                                                                                                                                                                                                                                                                                                                                                                                                                                                                                                                                                                                                                                                                                                                                                                                                                                                                                                                                                                                                                                                                                                                                                                                                                                                                                                                                                                                                                                                                                                                                                                                                                                                                                                                                                                                                                                                                                                                                                                                                                                                                                                                                                                                                                                                                                                                                                                                                                                                                                                                                                                                                                                                                                                                                                                                                                                                                                                                                                                                                                                                                                                                                                                                                                                                                                                                                                                                                                                                                                                                                                                                                                                                                                                                                                                                                                                                                                                                                                                                                                                                                                                                                                                                                                                                                                                                                                                                                                                                                                                                                              The spurious emissions of the base station receiver shall be as defined in en 300 224-1 [5], subclause 8.2.13.1. </w:t>
      </w:r>
    </w:p>
    <w:p w:rsidR="00761C1B" w:rsidRDefault="00761C1B" w:rsidP="00761C1B">
      <w:r>
        <w:t>SOURCE: Used in EN 300 224-02 V1.1.1, clause 4.4.1.1</w:t>
      </w:r>
    </w:p>
    <w:p w:rsidR="00761C1B" w:rsidRDefault="00761C1B" w:rsidP="00761C1B"/>
    <w:p w:rsidR="00761C1B" w:rsidRDefault="00761C1B" w:rsidP="00761C1B">
      <w:r>
        <w:t xml:space="preserve">                                                                                                                                                                                                                                                                                                                                                                                                                                                                                                                                                                                                                                                                                                                                                                                                                                                                                                                                                                                                                                                                                                                                                                                                                                                                                                                                                                                                                                                                                                                                                                                                                                                                                                                                                                                                                                                                                                                                                                                                                                                                                                                                                                                                                                                                                                                                                                                                                                                                                                                                                                                                                                                                                                                                                                                                                                                                                                                                                                                                                                                                                                                                                                                                                                                                                                                                                                                                                                                                                                                                                                                                                                                                                                                                                                                                                                                                                                                                                                                                                                                                                                                                                                                                                                                                                                                                                                                                                                                                                                                                                                                                                                                                                                                                                                                                                                                                                                                                                                                                                                                                                                                                                                                                                                                                                                                                                                                                                                                                                                                                                                                                                                                                                                                                                                                                                                                                                                                                                                                                                                                                                                                                                                                                                                                                                                                                                                                                                                                                                                                                                                                                                                                                                                                                                                                                                                                                                                                                                                                                                                                                                                                              The spurious emissions of the loop receiver shall be as defined in en 300 224-1 [5], subclause 9.3.1.1. </w:t>
      </w:r>
    </w:p>
    <w:p w:rsidR="00761C1B" w:rsidRDefault="00761C1B" w:rsidP="00761C1B">
      <w:r>
        <w:t>SOURCE: Used in EN 300 224-02 V1.1.1, clause 4.6.1.1</w:t>
      </w:r>
    </w:p>
    <w:p w:rsidR="00761C1B" w:rsidRDefault="00761C1B" w:rsidP="00761C1B"/>
    <w:p w:rsidR="00761C1B" w:rsidRDefault="00761C1B" w:rsidP="00761C1B">
      <w:r>
        <w:t xml:space="preserve">                                                                                                                                                                                                                                                                                                                                                                                                                                                                                                                                                                                                                                                                                                                                                                                                                                                                                                                                                                                                                                                                                                                                                                                                                                                                                                                                                                                                                                                                                                                                                                                                                                                                                                                                                                                                                                                                                                                                                                                                                                                                                                                                                                                                                                                                                                                                                                                                                                                                                                                                                                                                                                                                                                                                                                                                                                                                                                                                                                                                                                                                                                                                                                                                                                                                                                                                                                                                                                                                                                                                                                                                                                                                                                                                                                                                                                                                                                                                                                                                                                                                                                                                                                                                                                                                                                                                                                                                                                                                                                                                                                                                                                                                                                                                                                                                                                                                                                                                                                                                                                                                                                                                                                                                                                                                                                                                                                                                                                                                                                                                                                                                                                                                                                                                                                                                                                                                                                                                                                                                                                                                                                                                                                                                                                                                                                                                                                                                                                                                                                                                                                                                                                                                                                                                                                                                                                                                                                                                                                                                                                                                                                                              The spurious emissions of the loop transmitter shall be as defined in en 300 224-1 [5], subclause 9.2.3.1. </w:t>
      </w:r>
    </w:p>
    <w:p w:rsidR="00761C1B" w:rsidRDefault="00761C1B" w:rsidP="00761C1B">
      <w:r>
        <w:t>SOURCE: Used in EN 300 224-02 V1.1.1, clause 4.5.4.1</w:t>
      </w:r>
    </w:p>
    <w:p w:rsidR="00761C1B" w:rsidRDefault="00761C1B" w:rsidP="00761C1B"/>
    <w:p w:rsidR="00761C1B" w:rsidRDefault="00761C1B" w:rsidP="00761C1B">
      <w:r>
        <w:t xml:space="preserve">                                                                                                                                                                                                                                                                                                                                                                                                                                                                                                                                                                                                                                                                                                                                                                                                                                                                                                                                                                                                                                                                                                                                                                                                                                                                                                                                                                                                                                                                                                                                                                                                                                                                                                                                                                                                                                                                                                                                                                                                                                                                                                                                                                                                                                                                                                                                                                                                                                                                                                                                                                                                                                                                                                                                                                                                                                                                                                                                                                                                                                                                                                                                                                                                                                                                                                                                                                                                                                                                                                                                                                                                                                                                                                                                                                                                                                                                                                                                                                                                                                                                                                                                                                                                                                                                                                                                                                                                                                                                                                                                                                                                                                                                                                                                                                                                                                                                                                                                                                                                                                                                                                                                                                                                                                                                                                                                                                                                                                                                                                                                                                                                                                                                                                                                                                                                                                                                                                                                                                                                                                                                                                                                                                                                                                                                                                                                                                                                                                                                                                                                                                                                                                                                                                                                                                                                                                                                                                                                                                                                                                                                                                                              The spurious emissions of the pocket paging receiver shall be as defined in en 300 224-1 [5], subclause 8.1.1.1. </w:t>
      </w:r>
    </w:p>
    <w:p w:rsidR="00761C1B" w:rsidRDefault="00761C1B" w:rsidP="00761C1B">
      <w:r>
        <w:t>SOURCE: Used in EN 300 224-02 V1.1.1, clause 4.3.1.1</w:t>
      </w:r>
    </w:p>
    <w:p w:rsidR="00761C1B" w:rsidRDefault="00761C1B" w:rsidP="00761C1B"/>
    <w:p w:rsidR="00761C1B" w:rsidRDefault="00761C1B" w:rsidP="00761C1B">
      <w:r>
        <w:t xml:space="preserve">                                                                                                                                                                                                                                                                                                                                                                                                                                                                                                                                                                                                                                                                                                                                                                                                                                                                                                                                                                                                                                                                                                                                                                                                                                                                                                                                                                                                                                                                                                                                                                                                                                                                                                                                                                                                                                                                                                                                                                                                                                                                                                                                                                                                                                                                                                                                                                                                                                                                                                                                                                                                                                                                                                                                                                                                                                                                                                                                                                                                                                                                                                                                                                                                                                                                                                                                                                                                                                                                                                                                                                                                                                                                                                                                                                                                                                                                                                                                                                                                                                                                                                                                                                                                                                                                                                                                                                                                                                                                                                                                                                                                                                                                                                                                                                                                                                                                                                                                                                                                                                                                                                                                                                                                                                                                                                                                                                                                                                                                                                                                                                                                                                                                                                                                                                                                                                                                                                                                                                                                                                                                                                                                                                                                                                                                                                                                                                                                                                                                                                                                                                                                                                                                                                                                                                                                                                                                                                                                                                                                                                                                                                                              The spurious emissions of transmitter shall be as defined in en 301 839-1 [1], clause 8.4.1. </w:t>
      </w:r>
    </w:p>
    <w:p w:rsidR="00761C1B" w:rsidRDefault="00761C1B" w:rsidP="00761C1B">
      <w:r>
        <w:t>SOURCE: Used in EN 301 839-02 V1.3.1, clause 4.2.5.1</w:t>
      </w:r>
    </w:p>
    <w:p w:rsidR="00761C1B" w:rsidRDefault="00761C1B" w:rsidP="00761C1B"/>
    <w:p w:rsidR="00761C1B" w:rsidRDefault="00761C1B" w:rsidP="00761C1B">
      <w:r>
        <w:t xml:space="preserve">                                                                                                                                                                                                                                                                                                                                                                                                                                                                                                                                                                                                                                                                                                                                                                                                                                                                                                                                                                                                                                                                                                                                                                                                                                                                                                                                                                                                                                                                                                                                                                                                                                                                                                                                                                                                                                                                                                                                                                                                                                                                                                                                                                                                                                                                                                                                                                                                                                                                                                                                                                                                                                                                                                                                                                                                                                                                                                                                                                                                                                                                                                                                                                                                                                                                                                                                                                                                                                                                                                                                                                                                                                                                                                                                                                                                                                                                                                                                                                                                                                                                                                                                                                                                                                                                                                                                                                                                                                                                                                                                                                                                                                                                                                                                                                                                                                                                                                                                                                                                                                                                                                                                                                                                                                                                                                                                                                                                                                                                                                                                                                                                                                                                                                                                                                                                                                                                                                                                                                                                                                                                                                                                                                                                                                                                                                                                                                                                                                                                                                                                                                                                                                                                                                                                                                                                                                                                                                                                                                                                                                                                                                                              The spurious emissions power is the power of emissions generated or amplified in a receiver that appear at the at antenna connector. </w:t>
      </w:r>
    </w:p>
    <w:p w:rsidR="00761C1B" w:rsidRDefault="00761C1B" w:rsidP="00761C1B">
      <w:r>
        <w:t>SOURCE: Used in EN 302 574-02 V2.1.1, clause 6.2.11.1</w:t>
      </w:r>
    </w:p>
    <w:p w:rsidR="00761C1B" w:rsidRDefault="00761C1B" w:rsidP="00761C1B"/>
    <w:p w:rsidR="00761C1B" w:rsidRDefault="00761C1B" w:rsidP="00761C1B">
      <w:r>
        <w:t xml:space="preserve">                                                                                                                                                                                                                                                                                                                                                                                                                                                                                                                                                                                                                                                                                                                                                                                                                                                                                                                                                                                                                                                                                                                                                                                                                                                                                                                                                                                                                                                                                                                                                                                                                                                                                                                                                                                                                                                                                                                                                                                                                                                                                                                                                                                                                                                                                                                                                                                                                                                                                                                                                                                                                                                                                                                                                                                                                                                                                                                                                                                                                                                                                                                                                                                                                                                                                                                                                                                                                                                                                                                                                                                                                                                                                                                                                                                                                                                                                                                                                                                                                                                                                                                                                                                                                                                                                                                                                                                                                                                                                                                                                                                                                                                                                                                                                                                                                                                                                                                                                                                                                                                                                                                                                                                                                                                                                                                                                                                                                                                                                                                                                                                                                                                                                                                                                                                                                                                                                                                                                                                                                                                                                                                                                                                                                                                                                                                                                                                                                                                                                                                                                                                                                                                                                                                                                                                                                                                                                                                                                                                                                                                                                                                              The spurious emissions power is the power of emissions generated or amplified in a receiver that appear at the bs receiver antenna connector. the requirements apply to all bs with separate rx and tx antenna ports. the test shall be performed when both tx and rx are on, with the tx port terminated. for tdd bs with common rx and tx antenna port the requirement shall apply during the transmitter off period. for fdd bs with common rx and tx antenna port the transmitter spurious emission limits as, specified in clause 4.2.4, apply. for bs capable of multi-band operation where multiple bands are mapped on separate antenna connectors, the single-band requirements apply and the excluded frequency range is only applicable for the operating band supported on each antenna connector. for an e-utra wide area bs additionally conforming to etsi en 301 908-18 [i.8], either the requirement of the present clause or the receiver spurious emissions requirement in clause 4.2.7 of etsi en 301 908-18 [i.8] can be equally applied, as listed in table 4.2.1-2. </w:t>
      </w:r>
    </w:p>
    <w:p w:rsidR="00761C1B" w:rsidRDefault="00761C1B" w:rsidP="00761C1B">
      <w:r>
        <w:t>SOURCE: Used in EN 301 908-14 V11.1.1, clause 4.2.7.1</w:t>
      </w:r>
    </w:p>
    <w:p w:rsidR="00761C1B" w:rsidRDefault="00761C1B" w:rsidP="00761C1B"/>
    <w:p w:rsidR="00761C1B" w:rsidRDefault="00761C1B" w:rsidP="00761C1B">
      <w:r>
        <w:t xml:space="preserve">                                                                                                                                                                                                                                                                                                                                                                                                                                                                                                                                                                                                                                                                                                                                                                                                                                                                                                                                                                                                                                                                                                                                                                                                                                                                                                                                                                                                                                                                                                                                                                                                                                                                                                                                                                                                                                                                                                                                                                                                                                                                                                                                                                                                                                                                                                                                                                                                                                                                                                                                                                                                                                                                                                                                                                                                                                                                                                                                                                                                                                                                                                                                                                                                                                                                                                                                                                                                                                                                                                                                                                                                                                                                                                                                                                                                                                                                                                                                                                                                                                                                                                                                                                                                                                                                                                                                                                                                                                                                                                                                                                                                                                                                                                                                                                                                                                                                                                                                                                                                                                                                                                                                                                                                                                                                                                                                                                                                                                                                                                                                                                                                                                                                                                                                                                                                                                                                                                                                                                                                                                                                                                                                                                                                                                                                                                                                                                                                                                                                                                                                                                                                                                                                                                                                                                                                                                                                                                                                                                                                                                                                                                                              The spurious emissions power is the power of emissions generated or amplified in a receiver that appear at the cgc receiver antenna connector. the requirements apply to all cgc with separate rx and tx antenna ports. the test shall be performed when both tx and rx are on, with the tx port terminated. for tdd cgc with common rx and tx antenna port the requirement applies during the transmitter off period. for fdd cgc with common rx and tx antenna port the transmitter spurious emission as specified in clause 8.2.4 is valid. </w:t>
      </w:r>
    </w:p>
    <w:p w:rsidR="00761C1B" w:rsidRDefault="00761C1B" w:rsidP="00761C1B">
      <w:r>
        <w:t>SOURCE: Used in EN 302 574-01 V2.1.1, clause 8.2.7.1</w:t>
      </w:r>
    </w:p>
    <w:p w:rsidR="00761C1B" w:rsidRDefault="00761C1B" w:rsidP="00761C1B"/>
    <w:p w:rsidR="00761C1B" w:rsidRDefault="00761C1B" w:rsidP="00761C1B">
      <w:r>
        <w:t xml:space="preserve">                                                                                                                                                                                                                                                                                                                                                                                                                                                                                                                                                                                                                                                                                                                                                                                                                                                                                                                                                                                                                                                                                                                                                                                                                                                                                                                                                                                                                                                                                                                                                                                                                                                                                                                                                                                                                                                                                                                                                                                                                                                                                                                                                                                                                                                                                                                                                                                                                                                                                                                                                                                                                                                                                                                                                                                                                                                                                                                                                                                                                                                                                                                                                                                                                                                                                                                                                                                                                                                                                                                                                                                                                                                                                                                                                                                                                                                                                                                                                                                                                                                                                                                                                                                                                                                                                                                                                                                                                                                                                                                                                                                                                                                                                                                                                                                                                                                                                                                                                                                                                                                                                                                                                                                                                                                                                                                                                                                                                                                                                                                                                                                                                                                                                                                                                                                                                                                                                                                                                                                                                                                                                                                                                                                                                                                                                                                                                                                                                                                                                                                                                                                                                                                                                                                                                                                                                                                                                                                                                                                                                                                                                                                              The spurious emissions power is the power of emissions generated or amplified in a receiver that appear at the e-utra-obts receiver antenna connector. the requirements apply to all the e-utra-obts with separate rx and tx antenna ports. the test shall be performed when both tx and rx are on, with the tx port terminated. for fdd e-utra-obts with common rx and tx antenna port the transmitter spurious emission limits as, specified in clause 4.2.3.3, apply. </w:t>
      </w:r>
    </w:p>
    <w:p w:rsidR="00761C1B" w:rsidRDefault="00761C1B" w:rsidP="00761C1B">
      <w:r>
        <w:t>SOURCE: Used in EN 302 480 V2.1.1, clause 4.2.4.6.1</w:t>
      </w:r>
    </w:p>
    <w:p w:rsidR="00761C1B" w:rsidRDefault="00761C1B" w:rsidP="00761C1B"/>
    <w:p w:rsidR="00761C1B" w:rsidRDefault="00761C1B" w:rsidP="00761C1B">
      <w:r>
        <w:t xml:space="preserve">                                                                                                                                                                                                                                                                                                                                                                                                                                                                                                                                                                                                                                                                                                                                                                                                                                                                                                                                                                                                                                                                                                                                                                                                                                                                                                                                                                                                                                                                                                                                                                                                                                                                                                                                                                                                                                                                                                                                                                                                                                                                                                                                                                                                                                                                                                                                                                                                                                                                                                                                                                                                                                                                                                                                                                                                                                                                                                                                                                                                                                                                                                                                                                                                                                                                                                                                                                                                                                                                                                                                                                                                                                                                                                                                                                                                                                                                                                                                                                                                                                                                                                                                                                                                                                                                                                                                                                                                                                                                                                                                                                                                                                                                                                                                                                                                                                                                                                                                                                                                                                                                                                                                                                                                                                                                                                                                                                                                                                                                                                                                                                                                                                                                                                                                                                                                                                                                                                                                                                                                                                                                                                                                                                                                                                                                                                                                                                                                                                                                                                                                                                                                                                                                                                                                                                                                                                                                                                                                                                                                                                                                                                                              The spurious emissions power is the power of emissions generated or amplified in a receiver that appear at the ue antenna connector. </w:t>
      </w:r>
    </w:p>
    <w:p w:rsidR="00761C1B" w:rsidRDefault="00761C1B" w:rsidP="00761C1B">
      <w:r>
        <w:t>SOURCE: Used in EN 301 908-13 V11.1.1, clause 4.2.10.1.1 SOURCE: Used in EN 301 908-13 V11.1.1, clause 4.2.10.2.1 SOURCE: Used in EN 301 908-19 V6.3.1, clause 4.2.10.1 SOURCE: Used in EN 302 574-02 V2.1.1, clause 4.2.13.1 SOURCE: Used in EN 302 574-02 V2.1.1, clause 8.2.10.1</w:t>
      </w:r>
    </w:p>
    <w:p w:rsidR="00761C1B" w:rsidRDefault="00761C1B" w:rsidP="00761C1B"/>
    <w:p w:rsidR="00761C1B" w:rsidRDefault="00761C1B" w:rsidP="00761C1B">
      <w:r>
        <w:t xml:space="preserve">                                                                                                                                                                                                                                                                                                                                                                                                                                                                                                                                                                                                                                                                                                                                                                                                                                                                                                                                                                                                                                                                                                                                                                                                                                                                                                                                                                                                                                                                                                                                                                                                                                                                                                                                                                                                                                                                                                                                                                                                                                                                                                                                                                                                                                                                                                                                                                                                                                                                                                                                                                                                                                                                                                                                                                                                                                                                                                                                                                                                                                                                                                                                                                                                                                                                                                                                                                                                                                                                                                                                                                                                                                                                                                                                                                                                                                                                                                                                                                                                                                                                                                                                                                                                                                                                                                                                                                                                                                                                                                                                                                                                                                                                                                                                                                                                                                                                                                                                                                                                                                                                                                                                                                                                                                                                                                                                                                                                                                                                                                                                                                                                                                                                                                                                                                                                                                                                                                                                                                                                                                                                                                                                                                                                                                                                                                                                                                                                                                                                                                                                                                                                                                                                                                                                                                                                                                                                                                                                                                                                                                                                                                                              The spurious emissions power is the power of emissions generated or amplified in a receiver that appears at the ue antenna connector. </w:t>
      </w:r>
    </w:p>
    <w:p w:rsidR="00761C1B" w:rsidRDefault="00761C1B" w:rsidP="00761C1B">
      <w:r>
        <w:t>SOURCE: Used in EN 301 908-06 V5.2.1, clause 4.2.6.1</w:t>
      </w:r>
    </w:p>
    <w:p w:rsidR="00761C1B" w:rsidRDefault="00761C1B" w:rsidP="00761C1B"/>
    <w:p w:rsidR="00761C1B" w:rsidRDefault="00761C1B" w:rsidP="00761C1B">
      <w:r>
        <w:t xml:space="preserve">                                                                                                                                                                                                                                                                                                                                                                                                                                                                                                                                                                                                                                                                                                                                                                                                                                                                                                                                                                                                                                                                                                                                                                                                                                                                                                                                                                                                                                                                                                                                                                                                                                                                                                                                                                                                                                                                                                                                                                                                                                                                                                                                                                                                                                                                                                                                                                                                                                                                                                                                                                                                                                                                                                                                                                                                                                                                                                                                                                                                                                                                                                                                                                                                                                                                                                                                                                                                                                                                                                                                                                                                                                                                                                                                                                                                                                                                                                                                                                                                                                                                                                                                                                                                                                                                                                                                                                                                                                                                                                                                                                                                                                                                                                                                                                                                                                                                                                                                                                                                                                                                                                                                                                                                                                                                                                                                                                                                                                                                                                                                                                                                                                                                                                                                                                                                                                                                                                                                                                                                                                                                                                                                                                                                                                                                                                                                                                                                                                                                                                                                                                                                                                                                                                                                                                                                                                                                                                                                                                                                                                                                                                                              The spurious emissions power is the power of emissions, generated or amplified in a receiver, which appear at the bs antenna connector. the requirements apply to all bs with separate rx and tx antenna port. the test shall be performed when both tx and rx are on with the tx port terminated. for bs equipped with only a single antenna connector for both transmitter and receiver, the requirements of clause 4.2.4 transmitter spurious emissions shall apply to this port, and this test need not be performed. </w:t>
      </w:r>
    </w:p>
    <w:p w:rsidR="00761C1B" w:rsidRDefault="00761C1B" w:rsidP="00761C1B">
      <w:r>
        <w:t>SOURCE: Used in EN 301 908-07 V5.2.1, clause 4.2.7.1</w:t>
      </w:r>
    </w:p>
    <w:p w:rsidR="00761C1B" w:rsidRDefault="00761C1B" w:rsidP="00761C1B"/>
    <w:p w:rsidR="00761C1B" w:rsidRDefault="00761C1B" w:rsidP="00761C1B">
      <w:r>
        <w:t xml:space="preserve">                                                                                                                                                                                                                                                                                                                                                                                                                                                                                                                                                                                                                                                                                                                                                                                                                                                                                                                                                                                                                                                                                                                                                                                                                                                                                                                                                                                                                                                                                                                                                                                                                                                                                                                                                                                                                                                                                                                                                                                                                                                                                                                                                                                                                                                                                                                                                                                                                                                                                                                                                                                                                                                                                                                                                                                                                                                                                                                                                                                                                                                                                                                                                                                                                                                                                                                                                                                                                                                                                                                                                                                                                                                                                                                                                                                                                                                                                                                                                                                                                                                                                                                                                                                                                                                                                                                                                                                                                                                                                                                                                                                                                                                                                                                                                                                                                                                                                                                                                                                                                                                                                                                                                                                                                                                                                                                                                                                                                                                                                                                                                                                                                                                                                                                                                                                                                                                                                                                                                                                                                                                                                                                                                                                                                                                                                                                                                                                                                                                                                                                                                                                                                                                                                                                                                                                                                                                                                                                                                                                                                                                                                                                              The spurious emissions power is the power of emissions, generated or amplified in a receiver, which appear at the bs antenna connector. the requirements apply to all bs with separate rx and tx antenna port. the test shall be performed when both tx and rx are on with the tx port terminated. for bs equipped with only a single antenna connector for both transmitter and receiver, the requirements of clause 4.2.4 transmitter spurious emissions shall apply to this port, and this test need not be performed. the following requirements in table 4.2.7.2-1 are only applicable for frequencies, which are greater than 250 % of the channel bandwidth (that is 12,5 mhz for the 5 mhz channel bandwidth and 25 mhz for the 10 mhz channel bandwidth) away from the centre carrier frequency. </w:t>
      </w:r>
    </w:p>
    <w:p w:rsidR="00761C1B" w:rsidRDefault="00761C1B" w:rsidP="00761C1B">
      <w:r>
        <w:t>SOURCE: Used in EN 301 908-20 V6.3.1, clause 4.2.7.1 SOURCE: Used in EN 301 908-22 V6.1.1, clause 4.2.7.1</w:t>
      </w:r>
    </w:p>
    <w:p w:rsidR="00761C1B" w:rsidRDefault="00761C1B" w:rsidP="00761C1B"/>
    <w:p w:rsidR="00761C1B" w:rsidRDefault="00761C1B" w:rsidP="00761C1B">
      <w:r>
        <w:t xml:space="preserve">                                                                                                                                                                                                                                                                                                                                                                                                                                                                                                                                                                                                                                                                                                                                                                                                                                                                                                                                                                                                                                                                                                                                                                                                                                                                                                                                                                                                                                                                                                                                                                                                                                                                                                                                                                                                                                                                                                                                                                                                                                                                                                                                                                                                                                                                                                                                                                                                                                                                                                                                                                                                                                                                                                                                                                                                                                                                                                                                                                                                                                                                                                                                                                                                                                                                                                                                                                                                                                                                                                                                                                                                                                                                                                                                                                                                                                                                                                                                                                                                                                                                                                                                                                                                                                                                                                                                                                                                                                                                                                                                                                                                                                                                                                                                                                                                                                                                                                                                                                                                                                                                                                                                                                                                                                                                                                                                                                                                                                                                                                                                                                                                                                                                                                                                                                                                                                                                                                                                                                                                                                                                                                                                                                                                                                                                                                                                                                                                                                                                                                                                                                                                                                                                                                                                                                                                                                                                                                                                                                                                                                                                                                                              The spurious emissions power is the power of emissions, generated or amplified in a receiver, which appear at the ue antenna connector. the requirements in ue transmit bands are valid in ura_pch, cell_pch and idle state. </w:t>
      </w:r>
    </w:p>
    <w:p w:rsidR="00761C1B" w:rsidRDefault="00761C1B" w:rsidP="00761C1B">
      <w:r>
        <w:t>SOURCE: Used in EN 301 908-02 V11.1.1, clause 4.2.10.1</w:t>
      </w:r>
    </w:p>
    <w:p w:rsidR="00761C1B" w:rsidRDefault="00761C1B" w:rsidP="00761C1B"/>
    <w:p w:rsidR="00761C1B" w:rsidRDefault="00761C1B" w:rsidP="00761C1B">
      <w:r>
        <w:t xml:space="preserve">                                                                                                                                                                                                                                                                                                                                                                                                                                                                                                                                                                                                                                                                                                                                                                                                                                                                                                                                                                                                                                                                                                                                                                                                                                                                                                                                                                                                                                                                                                                                                                                                                                                                                                                                                                                                                                                                                                                                                                                                                                                                                                                                                                                                                                                                                                                                                                                                                                                                                                                                                                                                                                                                                                                                                                                                                                                                                                                                                                                                                                                                                                                                                                                                                                                                                                                                                                                                                                                                                                                                                                                                                                                                                                                                                                                                                                                                                                                                                                                                                                                                                                                                                                                                                                                                                                                                                                                                                                                                                                                                                                                                                                                                                                                                                                                                                                                                                                                                                                                                                                                                                                                                                                                                                                                                                                                                                                                                                                                                                                                                                                                                                                                                                                                                                                                                                                                                                                                                                                                                                                                                                                                                                                                                                                                                                                                                                                                                                                                                                                                                                                                                                                                                                                                                                                                                                                                                                                                                                                                                                                                                                                                              The spurious emissions shall be as defined in en 302 536-1 [1], clause 8.4.1. </w:t>
      </w:r>
    </w:p>
    <w:p w:rsidR="00761C1B" w:rsidRDefault="00761C1B" w:rsidP="00761C1B">
      <w:r>
        <w:t>SOURCE: Used in EN 302 536-02 V1.1.1, clause 4.2.4.1</w:t>
      </w:r>
    </w:p>
    <w:p w:rsidR="00761C1B" w:rsidRDefault="00761C1B" w:rsidP="00761C1B"/>
    <w:p w:rsidR="00761C1B" w:rsidRDefault="00761C1B" w:rsidP="00761C1B">
      <w:r>
        <w:t xml:space="preserve">                                                                                                                                                                                                                                                                                                                                                                                                                                                                                                                                                                                                                                                                                                                                                                                                                                                                                                                                                                                                                                                                                                                                                                                                                                                                                                                                                                                                                                                                                                                                                                                                                                                                                                                                                                                                                                                                                                                                                                                                                                                                                                                                                                                                                                                                                                                                                                                                                                                                                                                                                                                                                                                                                                                                                                                                                                                                                                                                                                                                                                                                                                                                                                                                                                                                                                                                                                                                                                                                                                                                                                                                                                                                                                                                                                                                                                                                                                                                                                                                                                                                                                                                                                                                                                                                                                                                                                                                                                                                                                                                                                                                                                                                                                                                                                                                                                                                                                                                                                                                                                                                                                                                                                                                                                                                                                                                                                                                                                                                                                                                                                                                                                                                                                                                                                                                                                                                                                                                                                                                                                                                                                                                                                                                                                                                                                                                                                                                                                                                                                                                                                                                                                                                                                                                                                                                                                                                                                                                                                                                                                                                                                                              The spurious emissions shall be as defined in en 302 537-1 [1], clause 8.4.1. </w:t>
      </w:r>
    </w:p>
    <w:p w:rsidR="00761C1B" w:rsidRDefault="00761C1B" w:rsidP="00761C1B">
      <w:r>
        <w:t>SOURCE: Used in EN 302 537-02 V1.1.2, clause 4.2.5.1</w:t>
      </w:r>
    </w:p>
    <w:p w:rsidR="00761C1B" w:rsidRDefault="00761C1B" w:rsidP="00761C1B"/>
    <w:p w:rsidR="00761C1B" w:rsidRDefault="00761C1B" w:rsidP="00761C1B">
      <w:r>
        <w:t xml:space="preserve">                                                                                                                                                                                                                                                                                                                                                                                                                                                                                                                                                                                                                                                                                                                                                                                                                                                                                                                                                                                                                                                                                                                                                                                                                                                                                                                                                                                                                                                                                                                                                                                                                                                                                                                                                                                                                                                                                                                                                                                                                                                                                                                                                                                                                                                                                                                                                                                                                                                                                                                                                                                                                                                                                                                                                                                                                                                                                                                                                                                                                                                                                                                                                                                                                                                                                                                                                                                                                                                                                                                                                                                                                                                                                                                                                                                                                                                                                                                                                                                                                                                                                                                                                                                                                                                                                                                                                                                                                                                                                                                                                                                                                                                                                                                                                                                                                                                                                                                                                                                                                                                                                                                                                                                                                                                                                                                                                                                                                                                                                                                                                                                                                                                                                                                                                                                                                                                                                                                                                                                                                                                                                                                                                                                                                                                                                                                                                                                                                                                                                                                                                                                                                                                                                                                                                                                                                                                                                                                                                                                                                                                                                                                              The spurious emissions shall be as defined in en 303 203-1 [1], clause 8.4.1. </w:t>
      </w:r>
    </w:p>
    <w:p w:rsidR="00761C1B" w:rsidRDefault="00761C1B" w:rsidP="00761C1B">
      <w:r>
        <w:t>SOURCE: Used in EN 303 203-02 V1.1.1, clause 4.2.1.4.1</w:t>
      </w:r>
    </w:p>
    <w:p w:rsidR="00761C1B" w:rsidRDefault="00761C1B" w:rsidP="00761C1B"/>
    <w:p w:rsidR="00761C1B" w:rsidRDefault="00761C1B" w:rsidP="00761C1B">
      <w:r>
        <w:t xml:space="preserve">                                                                                                                                                                                                                                                                                                                                                                                                                                                                                                                                                                                                                                                                                                                                                                                                                                                                                                                                                                                                                                                                                                                                                                                                                                                                                                                                                                                                                                                                                                                                                                                                                                                                                                                                                                                                                                                                                                                                                                                                                                                                                                                                                                                                                                                                                                                                                                                                                                                                                                                                                                                                                                                                                                                                                                                                                                                                                                                                                                                                                                                                                                                                                                                                                                                                                                                                                                                                                                                                                                                                                                                                                                                                                                                                                                                                                                                                                                                                                                                                                                                                                                                                                                                                                                                                                                                                                                                                                                                                                                                                                                                                                                                                                                                                                                                                                                                                                                                                                                                                                                                                                                                                                                                                                                                                                                                                                                                                                                                                                                                                                                                                                                                                                                                                                                                                                                                                                                                                                                                                                                                                                                                                                                                                                                                                                                                                                                                                                                                                                                                                                                                                                                                                                                                                                                                                                                                                                                                                                                                                                                                                                                                              spurious emissions: are emissions radiated by the antenna of the eut or its cabinet on a frequency, or frequencies, outside the permitted range of frequencies occupied by the transmitter. spurious emissions include harmonic emissions, parasitic emissions, intermodulation products and frequency conversion products, but exclude out-of-band emissions. out-of-band emissions: are residual emissions related to the intentional emissions radiated by the antenna of the eut on the frequencies immediately outside the permitted range of frequencies which results from the modulation process. spurious emissions and out-of-band emissions are measured as spectral power density under normal operating conditions. </w:t>
      </w:r>
    </w:p>
    <w:p w:rsidR="00761C1B" w:rsidRDefault="00761C1B" w:rsidP="00761C1B">
      <w:r>
        <w:t>SOURCE: Used in EN 302 264-01 V1.1.1, clause 7.2.1</w:t>
      </w:r>
    </w:p>
    <w:p w:rsidR="00761C1B" w:rsidRDefault="00761C1B" w:rsidP="00761C1B"/>
    <w:p w:rsidR="00761C1B" w:rsidRDefault="00761C1B" w:rsidP="00761C1B">
      <w:r>
        <w:t xml:space="preserve">                                                                                                                                                                                                                                                                                                                                                                                                                                                                                                                                                                                                                                                                                                                                                                                                                                                                                                                                                                                                                                                                                                                                                                                                                                                                                                                                                                                                                                                                                                                                                                                                                                                                                                                                                                                                                                                                                                                                                                                                                                                                                                                                                                                                                                                                                                                                                                                                                                                                                                                                                                                                                                                                                                                                                                                                                                                                                                                                                                                                                                                                                                                                                                                                                                                                                                                                                                                                                                                                                                                                                                                                                                                                                                                                                                                                                                                                                                                                                                                                                                                                                                                                                                                                                                                                                                                                                                                                                                                                                                                                                                                                                                                                                                                                                                                                                                                                                                                                                                                                                                                                                                                                                                                                                                                                                                                                                                                                                                                                                                                                                                                                                                                                                                                                                                                                                                                                                                                                                                                                                                                                                                                                                                                                                                                                                                                                                                                                                                                                                                                                                                                                                                                                                                                                                                                                                                                                                                                                                                                                                                                                                                                                  spurious emissions: see clause 3.1. </w:t>
      </w:r>
    </w:p>
    <w:p w:rsidR="00761C1B" w:rsidRDefault="00761C1B" w:rsidP="00761C1B">
      <w:r>
        <w:t>SOURCE: Used in EN 301 357-01 V1.4.1, clause 8.6.1</w:t>
      </w:r>
    </w:p>
    <w:p w:rsidR="00761C1B" w:rsidRDefault="00761C1B" w:rsidP="00761C1B"/>
    <w:p w:rsidR="00761C1B" w:rsidRDefault="00761C1B" w:rsidP="00761C1B">
      <w:r>
        <w:t xml:space="preserve">                                                                                                                                                                                                                                                                                                                                                                                                                                                                                                                                                                                                                                                                                                                                                                                                                                                                                                                                                                                                                                                                                                                                                                                                                                                                                                                                                                                                                                                                                                                                                                                                                                                                                                                                                                                                                                                                                                                                                                                                                                                                                                                                                                                                                                                                                                                                                                                                                                                                                                                                                                                                                                                                                                                                                                                                                                                                                                                                                                                                                                                                                                                                                                                                                                                                                                                                                                                                                                                                                                                                                                                                                                                                                                                                                                                                                                                                                                                                                                                                                                                                                                                                                                                                                                                                                                                                                                                                                                                                                                                                                                                                                                                                                                                                                                                                                                                                                                                                                                                                                                                                                                                                                                                                                                                                                                                                                                                                                                                                                                                                                                                                                                                                                                                                                                                                                                                                                                                                                                                                                                                                                                                                                                                                                                                                                                                                                                                                                                                                                                                                                                                                                                                                                                                                                                                                                                                                                                                                                                                                                                                                                                                                  spurious radiation from receivers are emissions radiated from the antenna, the chassis and case of the receiver. it is specified as the radiated power of a discrete signal. </w:t>
      </w:r>
    </w:p>
    <w:p w:rsidR="00761C1B" w:rsidRDefault="00761C1B" w:rsidP="00761C1B">
      <w:r>
        <w:t>SOURCE: Used in EN 300 330-01 V1.8.1, clause 8.3.1</w:t>
      </w:r>
    </w:p>
    <w:p w:rsidR="00761C1B" w:rsidRDefault="00761C1B" w:rsidP="00761C1B"/>
    <w:p w:rsidR="00761C1B" w:rsidRDefault="00761C1B" w:rsidP="00761C1B">
      <w:r>
        <w:t xml:space="preserve">                                                                                                                                                                                                                                                                                                                                                                                                                                                                                                                                                                                                                                                                                                                                                                                                                                                                                                                                                                                                                                                                                                                                                                                                                                                                                                                                                                                                                                                                                                                                                                                                                                                                                                                                                                                                                                                                                                                                                                                                                                                                                                                                                                                                                                                                                                                                                                                                                                                                                                                                                                                                                                                                                                                                                                                                                                                                                                                                                                                                                                                                                                                                                                                                                                                                                                                                                                                                                                                                                                                                                                                                                                                                                                                                                                                                                                                                                                                                                                                                                                                                                                                                                                                                                                                                                                                                                                                                                                                                                                                                                                                                                                                                                                                                                                                                                                                                                                                                                                                                                                                                                                                                                                                                                                                                                                                                                                                                                                                                                                                                                                                                                                                                                                                                                                                                                                                                                                                                                                                                                                                                                                                                                                                                                                                                                                                                                                                                                                                                                                                                                                                                                                                                                                                                                                                                                                                                                                                                                                                                                                                                                                                                  spurious radiation from receivers consists of emissions radiated from the antenna, the chassis and case of the receiver. it is specified as the radiated power of a discrete signal. included in this definition are modulation products that are outside the 20 db down point on either side of the fundamental emission. </w:t>
      </w:r>
    </w:p>
    <w:p w:rsidR="00761C1B" w:rsidRDefault="00761C1B" w:rsidP="00761C1B">
      <w:r>
        <w:t>SOURCE: Used in EN 302 536-01 V1.1.1, clause 9.1.1</w:t>
      </w:r>
    </w:p>
    <w:p w:rsidR="00761C1B" w:rsidRDefault="00761C1B" w:rsidP="00761C1B"/>
    <w:p w:rsidR="00761C1B" w:rsidRDefault="00761C1B" w:rsidP="00761C1B">
      <w:r>
        <w:t xml:space="preserve">                                                                                                                                                                                                                                                                                                                                                                                                                                                                                                                                                                                                                                                                                                                                                                                                                                                                                                                                                                                                                                                                                                                                                                                                                                                                                                                                                                                                                                                                                                                                                                                                                                                                                                                                                                                                                                                                                                                                                                                                                                                                                                                                                                                                                                                                                                                                                                                                                                                                                                                                                                                                                                                                                                                                                                                                                                                                                                                                                                                                                                                                                                                                                                                                                                                                                                                                                                                                                                                                                                                                                                                                                                                                                                                                                                                                                                                                                                                                                                                                                                                                                                                                                                                                                                                                                                                                                                                                                                                                                                                                                                                                                                                                                                                                                                                                                                                                                                                                                                                                                                                                                                                                                                                                                                                                                                                                                                                                                                                                                                                                                                                                                                                                                                                                                                                                                                                                                                                                                                                                                                                                                                                                                                                                                                                                                                                                                                                                                                                                                                                                                                                                                                                                                                                                                                                                                                                                                                                                                                                                                                                                                                                                  spurious radiation from receivers consists of emissions radiated from the antenna, the chassis and case of the receiver. it is specified as the radiated power of a discrete signal. included in this definition are modulation products that are outside the 20 db down point on either side of the fundamental emission. 8.2.1.1 methods of measurement the method of measurement defined in clause 7.4.2.1 shall be used. convert reading by 51,5 db for measuring equipment calibrated in dbµv or dbµv/m. 8.2.1.2 limits the spurious components below 30 mhz shall not exceed the generated h-field db?a/m values at 10 m according to table 9. table 9: receiver spurious radiation limits frequency 9 khz ? f???10 mhz frequency 10 mhz ? f??? 30 mhz -5 db?a/m -25 db?a/m 9 measurement uncertainty the interpretation of the results recorded in the test report for the measurements described in the present document shall be as follows: - the measured value related to the corresponding limit shall be used to decide whether an equipment meets the requirements of the present document; - the value of the measurement uncertainty for the measurement of each parameter shall be separately included in the test report; - the value of the (...\...) [the expected end of this definition was beyond the limit of 200 words] </w:t>
      </w:r>
    </w:p>
    <w:p w:rsidR="00761C1B" w:rsidRDefault="00761C1B" w:rsidP="00761C1B">
      <w:r>
        <w:t>SOURCE: Used in EN 302 195-01 V1.1.1, clause 8.2.1</w:t>
      </w:r>
    </w:p>
    <w:p w:rsidR="00761C1B" w:rsidRDefault="00761C1B" w:rsidP="00761C1B"/>
    <w:p w:rsidR="00761C1B" w:rsidRDefault="00761C1B" w:rsidP="00761C1B">
      <w:r>
        <w:t xml:space="preserve">                                                                                                                                                                                                                                                                                                                                                                                                                                                                                                                                                                                                                                                                                                                                                                                                                                                                                                                                                                                                                                                                                                                                                                                                                                                                                                                                                                                                                                                                                                                                                                                                                                                                                                                                                                                                                                                                                                                                                                                                                                                                                                                                                                                                                                                                                                                                                                                                                                                                                                                                                                                                                                                                                                                                                                                                                                                                                                                                                                                                                                                                                                                                                                                                                                                                                                                                                                                                                                                                                                                                                                                                                                                                                                                                                                                                                                                                                                                                                                                                                                                                                                                                                                                                                                                                                                                                                                                                                                                                                                                                                                                                                                                                                                                                                                                                                                                                                                                                                                                                                                                                                                                                                                                                                                                                                                                                                                                                                                                                                                                                                                                                                                                                                                                                                                                                                                                                                                                                                                                                                                                                                                                                                                                                                                                                                                                                                                                                                                                                                                                                                                                                                                                                                                                                                                                                                                                                                                                                                                                                                                                                                                                                  spurious radiation from receivers consists of emissions radiated from the antenna, the chassis and case of the receiver. it is specified as the radiated power or field strength of a discrete signal. included in this definition are modulation products that are outside the 20 db down point on either side of the fundamental emission. </w:t>
      </w:r>
    </w:p>
    <w:p w:rsidR="00761C1B" w:rsidRDefault="00761C1B" w:rsidP="00761C1B">
      <w:r>
        <w:t>SOURCE: Used in EN 302 536 V2.1.1, clause 4.3.3.1</w:t>
      </w:r>
    </w:p>
    <w:p w:rsidR="00761C1B" w:rsidRDefault="00761C1B" w:rsidP="00761C1B"/>
    <w:p w:rsidR="00761C1B" w:rsidRDefault="00761C1B" w:rsidP="00761C1B">
      <w:r>
        <w:t xml:space="preserve">                                                                                                                                                                                                                                                                                                                                                                                                                                                                                                                                                                                                                                                                                                                                                                                                                                                                                                                                                                                                                                                                                                                                                                                                                                                                                                                                                                                                                                                                                                                                                                                                                                                                                                                                                                                                                                                                                                                                                                                                                                                                                                                                                                                                                                                                                                                                                                                                                                                                                                                                                                                                                                                                                                                                                                                                                                                                                                                                                                                                                                                                                                                                                                                                                                                                                                                                                                                                                                                                                                                                                                                                                                                                                                                                                                                                                                                                                                                                                                                                                                                                                                                                                                                                                                                                                                                                                                                                                                                                                                                                                                                                                                                                                                                                                                                                                                                                                                                                                                                                                                                                                                                                                                                                                                                                                                                                                                                                                                                                                                                                                                                                                                                                                                                                                                                                                                                                                                                                                                                                                                                                                                                                                                                                                                                                                                                                                                                                                                                                                                                                                                                                                                                                                                                                                                                                                                                                                                                                                                                                                                                                                                                                  spurious radiation from receivers, are radiation at any frequency, radiated by the equipment and its antenna. </w:t>
      </w:r>
    </w:p>
    <w:p w:rsidR="00761C1B" w:rsidRDefault="00761C1B" w:rsidP="00761C1B">
      <w:r>
        <w:t>SOURCE: Used in EN 301 796 V1.1.1, clause 8.2.1</w:t>
      </w:r>
    </w:p>
    <w:p w:rsidR="00761C1B" w:rsidRDefault="00761C1B" w:rsidP="00761C1B"/>
    <w:p w:rsidR="00761C1B" w:rsidRDefault="00761C1B" w:rsidP="00761C1B">
      <w:r>
        <w:t xml:space="preserve">                                                                                                                                                                                                                                                                                                                                                                                                                                                                                                                                                                                                                                                                                                                                                                                                                                                                                                                                                                                                                                                                                                                                                                                                                                                                                                                                                                                                                                                                                                                                                                                                                                                                                                                                                                                                                                                                                                                                                                                                                                                                                                                                                                                                                                                                                                                                                                                                                                                                                                                                                                                                                                                                                                                                                                                                                                                                                                                                                                                                                                                                                                                                                                                                                                                                                                                                                                                                                                                                                                                                                                                                                                                                                                                                                                                                                                                                                                                                                                                                                                                                                                                                                                                                                                                                                                                                                                                                                                                                                                                                                                                                                                                                                                                                                                                                                                                                                                                                                                                                                                                                                                                                                                                                                                                                                                                                                                                                                                                                                                                                                                                                                                                                                                                                                                                                                                                                                                                                                                                                                                                                                                                                                                                                                                                                                                                                                                                                                                                                                                                                                                                                                                                                                                                                                                                                                                                                                                                                                                                                                                                                                                                                  The spurious radiation is defined in en 303 203-1 [1], clause 9.1.1. </w:t>
      </w:r>
    </w:p>
    <w:p w:rsidR="00761C1B" w:rsidRDefault="00761C1B" w:rsidP="00761C1B">
      <w:r>
        <w:t>SOURCE: Used in EN 303 203-02 V1.1.1, clause 4.2.2.1.1</w:t>
      </w:r>
    </w:p>
    <w:p w:rsidR="00761C1B" w:rsidRDefault="00761C1B" w:rsidP="00761C1B"/>
    <w:p w:rsidR="00761C1B" w:rsidRDefault="00761C1B" w:rsidP="00761C1B">
      <w:r>
        <w:t xml:space="preserve">                                                                                                                                                                                                                                                                                                                                                                                                                                                                                                                                                                                                                                                                                                                                                                                                                                                                                                                                                                                                                                                                                                                                                                                                                                                                                                                                                                                                                                                                                                                                                                                                                                                                                                                                                                                                                                                                                                                                                                                                                                                                                                                                                                                                                                                                                                                                                                                                                                                                                                                                                                                                                                                                                                                                                                                                                                                                                                                                                                                                                                                                                                                                                                                                                                                                                                                                                                                                                                                                                                                                                                                                                                                                                                                                                                                                                                                                                                                                                                                                                                                                                                                                                                                                                                                                                                                                                                                                                                                                                                                                                                                                                                                                                                                                                                                                                                                                                                                                                                                                                                                                                                                                                                                                                                                                                                                                                                                                                                                                                                                                                                                                                                                                                                                                                                                                                                                                                                                                                                                                                                                                                                                                                                                                                                                                                                                                                                                                                                                                                                                                                                                                                                                                                                                                                                                                                                                                                                                                                                                                                                                                                                                              The spurious radiation of receivers shall be as defined in en 301 559-1 [1], clause 9.1. </w:t>
      </w:r>
    </w:p>
    <w:p w:rsidR="00761C1B" w:rsidRDefault="00761C1B" w:rsidP="00761C1B">
      <w:r>
        <w:t>SOURCE: Used in EN 301 559-02 V1.1.2, clause 4.2.7.1</w:t>
      </w:r>
    </w:p>
    <w:p w:rsidR="00761C1B" w:rsidRDefault="00761C1B" w:rsidP="00761C1B"/>
    <w:p w:rsidR="00761C1B" w:rsidRDefault="00761C1B" w:rsidP="00761C1B">
      <w:r>
        <w:t xml:space="preserve">                                                                                                                                                                                                                                                                                                                                                                                                                                                                                                                                                                                                                                                                                                                                                                                                                                                                                                                                                                                                                                                                                                                                                                                                                                                                                                                                                                                                                                                                                                                                                                                                                                                                                                                                                                                                                                                                                                                                                                                                                                                                                                                                                                                                                                                                                                                                                                                                                                                                                                                                                                                                                                                                                                                                                                                                                                                                                                                                                                                                                                                                                                                                                                                                                                                                                                                                                                                                                                                                                                                                                                                                                                                                                                                                                                                                                                                                                                                                                                                                                                                                                                                                                                                                                                                                                                                                                                                                                                                                                                                                                                                                                                                                                                                                                                                                                                                                                                                                                                                                                                                                                                                                                                                                                                                                                                                                                                                                                                                                                                                                                                                                                                                                                                                                                                                                                                                                                                                                                                                                                                                                                                                                                                                                                                                                                                                                                                                                                                                                                                                                                                                                                                                                                                                                                                                                                                                                                                                                                                                                                                                                                                                              The spurious radiation of receivers shall be as defined in en 301 839-1 [1], clause 9.1.1. </w:t>
      </w:r>
    </w:p>
    <w:p w:rsidR="00761C1B" w:rsidRDefault="00761C1B" w:rsidP="00761C1B">
      <w:r>
        <w:t>SOURCE: Used in EN 301 839-02 V1.3.1, clause 4.2.7.1</w:t>
      </w:r>
    </w:p>
    <w:p w:rsidR="00761C1B" w:rsidRDefault="00761C1B" w:rsidP="00761C1B"/>
    <w:p w:rsidR="00761C1B" w:rsidRDefault="00761C1B" w:rsidP="00761C1B">
      <w:r>
        <w:t xml:space="preserve">                                                                                                                                                                                                                                                                                                                                                                                                                                                                                                                                                                                                                                                                                                                                                                                                                                                                                                                                                                                                                                                                                                                                                                                                                                                                                                                                                                                                                                                                                                                                                                                                                                                                                                                                                                                                                                                                                                                                                                                                                                                                                                                                                                                                                                                                                                                                                                                                                                                                                                                                                                                                                                                                                                                                                                                                                                                                                                                                                                                                                                                                                                                                                                                                                                                                                                                                                                                                                                                                                                                                                                                                                                                                                                                                                                                                                                                                                                                                                                                                                                                                                                                                                                                                                                                                                                                                                                                                                                                                                                                                                                                                                                                                                                                                                                                                                                                                                                                                                                                                                                                                                                                                                                                                                                                                                                                                                                                                                                                                                                                                                                                                                                                                                                                                                                                                                                                                                                                                                                                                                                                                                                                                                                                                                                                                                                                                                                                                                                                                                                                                                                                                                                                                                                                                                                                                                                                                                                                                                                                                                                                                                                                              The spurious radiation of receivers shall be as defined in en 302 510-1 [2], clause 8.2.1. </w:t>
      </w:r>
    </w:p>
    <w:p w:rsidR="00761C1B" w:rsidRDefault="00761C1B" w:rsidP="00761C1B">
      <w:r>
        <w:t>SOURCE: Used in EN 302 510-02 V1.1.1, clause 4.2.7.1</w:t>
      </w:r>
    </w:p>
    <w:p w:rsidR="00761C1B" w:rsidRDefault="00761C1B" w:rsidP="00761C1B"/>
    <w:p w:rsidR="00761C1B" w:rsidRDefault="00761C1B" w:rsidP="00761C1B">
      <w:r>
        <w:t xml:space="preserve">                                                                                                                                                                                                                                                                                                                                                                                                                                                                                                                                                                                                                                                                                                                                                                                                                                                                                                                                                                                                                                                                                                                                                                                                                                                                                                                                                                                                                                                                                                                                                                                                                                                                                                                                                                                                                                                                                                                                                                                                                                                                                                                                                                                                                                                                                                                                                                                                                                                                                                                                                                                                                                                                                                                                                                                                                                                                                                                                                                                                                                                                                                                                                                                                                                                                                                                                                                                                                                                                                                                                                                                                                                                                                                                                                                                                                                                                                                                                                                                                                                                                                                                                                                                                                                                                                                                                                                                                                                                                                                                                                                                                                                                                                                                                                                                                                                                                                                                                                                                                                                                                                                                                                                                                                                                                                                                                                                                                                                                                                                                                                                                                                                                                                                                                                                                                                                                                                                                                                                                                                                                                                                                                                                                                                                                                                                                                                                                                                                                                                                                                                                                                                                                                                                                                                                                                                                                                                                                                                                                                                                                                                                                              The spurious radiation of receivers shall be as defined in en 302 536-1 [1], clause 9.1.1. </w:t>
      </w:r>
    </w:p>
    <w:p w:rsidR="00761C1B" w:rsidRDefault="00761C1B" w:rsidP="00761C1B">
      <w:r>
        <w:t>SOURCE: Used in EN 302 536-02 V1.1.1, clause 4.2.5.1</w:t>
      </w:r>
    </w:p>
    <w:p w:rsidR="00761C1B" w:rsidRDefault="00761C1B" w:rsidP="00761C1B"/>
    <w:p w:rsidR="00761C1B" w:rsidRDefault="00761C1B" w:rsidP="00761C1B">
      <w:r>
        <w:t xml:space="preserve">                                                                                                                                                                                                                                                                                                                                                                                                                                                                                                                                                                                                                                                                                                                                                                                                                                                                                                                                                                                                                                                                                                                                                                                                                                                                                                                                                                                                                                                                                                                                                                                                                                                                                                                                                                                                                                                                                                                                                                                                                                                                                                                                                                                                                                                                                                                                                                                                                                                                                                                                                                                                                                                                                                                                                                                                                                                                                                                                                                                                                                                                                                                                                                                                                                                                                                                                                                                                                                                                                                                                                                                                                                                                                                                                                                                                                                                                                                                                                                                                                                                                                                                                                                                                                                                                                                                                                                                                                                                                                                                                                                                                                                                                                                                                                                                                                                                                                                                                                                                                                                                                                                                                                                                                                                                                                                                                                                                                                                                                                                                                                                                                                                                                                                                                                                                                                                                                                                                                                                                                                                                                                                                                                                                                                                                                                                                                                                                                                                                                                                                                                                                                                                                                                                                                                                                                                                                                                                                                                                                                                                                                                                                              The spurious radiation of receivers shall be as defined in en 302 537-1 [1], clause 9.1.1. </w:t>
      </w:r>
    </w:p>
    <w:p w:rsidR="00761C1B" w:rsidRDefault="00761C1B" w:rsidP="00761C1B">
      <w:r>
        <w:t>SOURCE: Used in EN 302 537-02 V1.1.2, clause 4.2.7.1</w:t>
      </w:r>
    </w:p>
    <w:p w:rsidR="00761C1B" w:rsidRDefault="00761C1B" w:rsidP="00761C1B"/>
    <w:p w:rsidR="00761C1B" w:rsidRDefault="00761C1B" w:rsidP="00761C1B">
      <w:r>
        <w:t xml:space="preserve">                                                                                                                                                                                                                                                                                                                                                                                                                                                                                                                                                                                                                                                                                                                                                                                                                                                                                                                                                                                                                                                                                                                                                                                                                                                                                                                                                                                                                                                                                                                                                                                                                                                                                                                                                                                                                                                                                                                                                                                                                                                                                                                                                                                                                                                                                                                                                                                                                                                                                                                                                                                                                                                                                                                                                                                                                                                                                                                                                                                                                                                                                                                                                                                                                                                                                                                                                                                                                                                                                                                                                                                                                                                                                                                                                                                                                                                                                                                                                                                                                                                                                                                                                                                                                                                                                                                                                                                                                                                                                                                                                                                                                                                                                                                                                                                                                                                                                                                                                                                                                                                                                                                                                                                                                                                                                                                                                                                                                                                                                                                                                                                                                                                                                                                                                                                                                                                                                                                                                                                                                                                                                                                                                                                                                                                                                                                                                                                                                                                                                                                                                                                                                                                                                                                                                                                                                                                                                                                                                                                                                                                                                                                              The spurious radiations are defined in en 300 086-1 [1], clause 8.8.1. </w:t>
      </w:r>
    </w:p>
    <w:p w:rsidR="00761C1B" w:rsidRDefault="00761C1B" w:rsidP="00761C1B">
      <w:r>
        <w:t>SOURCE: Used in EN 300 086-02 V1.3.1, clause 4.3.7.1</w:t>
      </w:r>
    </w:p>
    <w:p w:rsidR="00761C1B" w:rsidRDefault="00761C1B" w:rsidP="00761C1B"/>
    <w:p w:rsidR="00761C1B" w:rsidRDefault="00761C1B" w:rsidP="00761C1B">
      <w:r>
        <w:t xml:space="preserve">                                                                                                                                                                                                                                                                                                                                                                                                                                                                                                                                                                                                                                                                                                                                                                                                                                                                                                                                                                                                                                                                                                                                                                                                                                                                                                                                                                                                                                                                                                                                                                                                                                                                                                                                                                                                                                                                                                                                                                                                                                                                                                                                                                                                                                                                                                                                                                                                                                                                                                                                                                                                                                                                                                                                                                                                                                                                                                                                                                                                                                                                                                                                                                                                                                                                                                                                                                                                                                                                                                                                                                                                                                                                                                                                                                                                                                                                                                                                                                                                                                                                                                                                                                                                                                                                                                                                                                                                                                                                                                                                                                                                                                                                                                                                                                                                                                                                                                                                                                                                                                                                                                                                                                                                                                                                                                                                                                                                                                                                                                                                                                                                                                                                                                                                                                                                                                                                                                                                                                                                                                                                                                                                                                                                                                                                                                                                                                                                                                                                                                                                                                                                                                                                                                                                                                                                                                                                                                                                                                                                                                                                                                                              The spurious radiations are defined in en 300 113-1 [1], clause 8.10.1. </w:t>
      </w:r>
    </w:p>
    <w:p w:rsidR="00761C1B" w:rsidRDefault="00761C1B" w:rsidP="00761C1B">
      <w:r>
        <w:t>SOURCE: Used in EN 300 113-02 V1.5.1, clause 4.3.7.1</w:t>
      </w:r>
    </w:p>
    <w:p w:rsidR="00761C1B" w:rsidRDefault="00761C1B" w:rsidP="00761C1B"/>
    <w:p w:rsidR="00761C1B" w:rsidRDefault="00761C1B" w:rsidP="00761C1B">
      <w:r>
        <w:t xml:space="preserve">                                                                                                                                                                                                                                                                                                                                                                                                                                                                                                                                                                                                                                                                                                                                                                                                                                                                                                                                                                                                                                                                                                                                                                                                                                                                                                                                                                                                                                                                                                                                                                                                                                                                                                                                                                                                                                                                                                                                                                                                                                                                                                                                                                                                                                                                                                                                                                                                                                                                                                                                                                                                                                                                                                                                                                                                                                                                                                                                                                                                                                                                                                                                                                                                                                                                                                                                                                                                                                                                                                                                                                                                                                                                                                                                                                                                                                                                                                                                                                                                                                                                                                                                                                                                                                                                                                                                                                                                                                                                                                                                                                                                                                                                                                                                                                                                                                                                                                                                                                                                                                                                                                                                                                                                                                                                                                                                                                                                                                                                                                                                                                                                                                                                                                                                                                                                                                                                                                                                                                                                                                                                                                                                                                                                                                                                                                                                                                                                                                                                                                                                                                                                                                                                                                                                                                                                                                                                                                                                                                                                                                                                                                                              The spurious radiations are defined in en 300 296-1 [1], clause .8.2.1. </w:t>
      </w:r>
    </w:p>
    <w:p w:rsidR="00761C1B" w:rsidRDefault="00761C1B" w:rsidP="00761C1B">
      <w:r>
        <w:t>SOURCE: Used in EN 300 296-02 V1.4.1, clause 4.3.7.1</w:t>
      </w:r>
    </w:p>
    <w:p w:rsidR="00761C1B" w:rsidRDefault="00761C1B" w:rsidP="00761C1B"/>
    <w:p w:rsidR="00761C1B" w:rsidRDefault="00761C1B" w:rsidP="00761C1B">
      <w:r>
        <w:t xml:space="preserve">                                                                                                                                                                                                                                                                                                                                                                                                                                                                                                                                                                                                                                                                                                                                                                                                                                                                                                                                                                                                                                                                                                                                                                                                                                                                                                                                                                                                                                                                                                                                                                                                                                                                                                                                                                                                                                                                                                                                                                                                                                                                                                                                                                                                                                                                                                                                                                                                                                                                                                                                                                                                                                                                                                                                                                                                                                                                                                                                                                                                                                                                                                                                                                                                                                                                                                                                                                                                                                                                                                                                                                                                                                                                                                                                                                                                                                                                                                                                                                                                                                                                                                                                                                                                                                                                                                                                                                                                                                                                                                                                                                                                                                                                                                                                                                                                                                                                                                                                                                                                                                                                                                                                                                                                                                                                                                                                                                                                                                                                                                                                                                                                                                                                                                                                                                                                                                                                                                                                                                                                                                                                                                                                                                                                                                                                                                                                                                                                                                                                                                                                                                                                                                                                                                                                                                                                                                                                                                                                                                                                                                                                                                                              The spurious radiations are defined in en 300 433-1 [1], clause 8.4.1. </w:t>
      </w:r>
    </w:p>
    <w:p w:rsidR="00761C1B" w:rsidRDefault="00761C1B" w:rsidP="00761C1B">
      <w:r>
        <w:t>SOURCE: Used in EN 300 433-02 V1.3.1, clause 4.3.1.1</w:t>
      </w:r>
    </w:p>
    <w:p w:rsidR="00761C1B" w:rsidRDefault="00761C1B" w:rsidP="00761C1B"/>
    <w:p w:rsidR="00761C1B" w:rsidRDefault="00761C1B" w:rsidP="00761C1B">
      <w:r>
        <w:t xml:space="preserve">                                                                                                                                                                                                                                                                                                                                                                                                                                                                                                                                                                                                                                                                                                                                                                                                                                                                                                                                                                                                                                                                                                                                                                                                                                                                                                                                                                                                                                                                                                                                                                                                                                                                                                                                                                                                                                                                                                                                                                                                                                                                                                                                                                                                                                                                                                                                                                                                                                                                                                                                                                                                                                                                                                                                                                                                                                                                                                                                                                                                                                                                                                                                                                                                                                                                                                                                                                                                                                                                                                                                                                                                                                                                                                                                                                                                                                                                                                                                                                                                                                                                                                                                                                                                                                                                                                                                                                                                                                                                                                                                                                                                                                                                                                                                                                                                                                                                                                                                                                                                                                                                                                                                                                                                                                                                                                                                                                                                                                                                                                                                                                                                                                                                                                                                                                                                                                                                                                                                                                                                                                                                                                                                                                                                                                                                                                                                                                                                                                                                                                                                                                                                                                                                                                                                                                                                                                                                                                                                                                                                                                                                                                                              The spurious radiations are defined in en 301 166-1 [2], clause 8.9.1. </w:t>
      </w:r>
    </w:p>
    <w:p w:rsidR="00761C1B" w:rsidRDefault="00761C1B" w:rsidP="00761C1B">
      <w:r>
        <w:t>SOURCE: Used in EN 301 166-02 V1.2.1, clause 4.3.7.1</w:t>
      </w:r>
    </w:p>
    <w:p w:rsidR="00761C1B" w:rsidRDefault="00761C1B" w:rsidP="00761C1B"/>
    <w:p w:rsidR="00761C1B" w:rsidRDefault="00761C1B" w:rsidP="00761C1B">
      <w:r>
        <w:t xml:space="preserve">                                                                                                                                                                                                                                                                                                                                                                                                                                                                                                                                                                                                                                                                                                                                                                                                                                                                                                                                                                                                                                                                                                                                                                                                                                                                                                                                                                                                                                                                                                                                                                                                                                                                                                                                                                                                                                                                                                                                                                                                                                                                                                                                                                                                                                                                                                                                                                                                                                                                                                                                                                                                                                                                                                                                                                                                                                                                                                                                                                                                                                                                                                                                                                                                                                                                                                                                                                                                                                                                                                                                                                                                                                                                                                                                                                                                                                                                                                                                                                                                                                                                                                                                                                                                                                                                                                                                                                                                                                                                                                                                                                                                                                                                                                                                                                                                                                                                                                                                                                                                                                                                                                                                                                                                                                                                                                                                                                                                                                                                                                                                                                                                                                                                                                                                                                                                                                                                                                                                                                                                                                                                                                                                                                                                                                                                                                                                                                                                                                                                                                                                                                                                                                                                                                                                                                                                                                                                                                                                                                                                                                                                                                                              spurious radiations from receivers are emissions radiated from the antenna, the chassis and case of the receiver (see clause 3.1). it is specified as the radiated power of a discrete signal. included in this definition are modulation products that are outside the 20 db down point on either side of the fundamental emission. </w:t>
      </w:r>
    </w:p>
    <w:p w:rsidR="00761C1B" w:rsidRDefault="00761C1B" w:rsidP="00761C1B">
      <w:r>
        <w:t>SOURCE: Used in EN 302 510 V2.1.1, clause 4.2.2.2.1</w:t>
      </w:r>
    </w:p>
    <w:p w:rsidR="00761C1B" w:rsidRDefault="00761C1B" w:rsidP="00761C1B"/>
    <w:p w:rsidR="00761C1B" w:rsidRDefault="00761C1B" w:rsidP="00761C1B">
      <w:r>
        <w:t xml:space="preserve">                                                                                                                                                                                                                                                                                                                                                                                                                                                                                                                                                                                                                                                                                                                                                                                                                                                                                                                                                                                                                                                                                                                                                                                                                                                                                                                                                                                                                                                                                                                                                                                                                                                                                                                                                                                                                                                                                                                                                                                                                                                                                                                                                                                                                                                                                                                                                                                                                                                                                                                                                                                                                                                                                                                                                                                                                                                                                                                                                                                                                                                                                                                                                                                                                                                                                                                                                                                                                                                                                                                                                                                                                                                                                                                                                                                                                                                                                                                                                                                                                                                                                                                                                                                                                                                                                                                                                                                                                                                                                                                                                                                                                                                                                                                                                                                                                                                                                                                                                                                                                                                                                                                                                                                                                                                                                                                                                                                                                                                                                                                                                                                                                                                                                                                                                                                                                                                                                                                                                                                                                                                                                                                                                                                                                                                                                                                                                                                                                                                                                                                                                                                                                                                                                                                                                                                                                                                                                                                                                                                                                                                                                                                                  spurious radiations from receivers are emissions radiated from the antenna, the chassis and case of the receiver (see clause 3.1). it is specified as the radiated power of a discrete signal. included in this definition are modulation products that are outside the 20 db down point on either side of the fundamental emission. </w:t>
      </w:r>
    </w:p>
    <w:p w:rsidR="00761C1B" w:rsidRDefault="00761C1B" w:rsidP="00761C1B">
      <w:r>
        <w:t>SOURCE: Used in EN 302 510-01 V1.1.1, clause 8.2.1</w:t>
      </w:r>
    </w:p>
    <w:p w:rsidR="00761C1B" w:rsidRDefault="00761C1B" w:rsidP="00761C1B"/>
    <w:p w:rsidR="00761C1B" w:rsidRDefault="00761C1B" w:rsidP="00761C1B">
      <w:r>
        <w:t xml:space="preserve">                                                                                                                                                                                                                                                                                                                                                                                                                                                                                                                                                                                                                                                                                                                                                                                                                                                                                                                                                                                                                                                                                                                                                                                                                                                                                                                                                                                                                                                                                                                                                                                                                                                                                                                                                                                                                                                                                                                                                                                                                                                                                                                                                                                                                                                                                                                                                                                                                                                                                                                                                                                                                                                                                                                                                                                                                                                                                                                                                                                                                                                                                                                                                                                                                                                                                                                                                                                                                                                                                                                                                                                                                                                                                                                                                                                                                                                                                                                                                                                                                                                                                                                                                                                                                                                                                                                                                                                                                                                                                                                                                                                                                                                                                                                                                                                                                                                                                                                                                                                                                                                                                                                                                                                                                                                                                                                                                                                                                                                                                                                                                                                                                                                                                                                                                                                                                                                                                                                                                                                                                                                                                                                                                                                                                                                                                                                                                                                                                                                                                                                                                                                                                                                                                                                                                                                                                                                                                                                                                                                                                                                                                                                                  spurious radiations from the receiver are components at any frequency radiated by the equipment and its antenna. they are specified as the radiated power of any discrete signal. </w:t>
      </w:r>
    </w:p>
    <w:p w:rsidR="00761C1B" w:rsidRDefault="00761C1B" w:rsidP="00761C1B">
      <w:r>
        <w:t>SOURCE: Used in EN 300 341 V2.1.1, clause 9.7.1 SOURCE: Used in EN 300 341-01 V1.3.1, clause 9.7.1 SOURCE: Used in EN 300 390 V2.1.1, clause 8.8.1 SOURCE: Used in EN 300 390-01 V1.2.1, clause 9.8.1</w:t>
      </w:r>
    </w:p>
    <w:p w:rsidR="00761C1B" w:rsidRDefault="00761C1B" w:rsidP="00761C1B"/>
    <w:p w:rsidR="00761C1B" w:rsidRDefault="00761C1B" w:rsidP="00761C1B">
      <w:r>
        <w:t xml:space="preserve">                                                                                                                                                                                                                                                                                                                                                                                                                                                                                                                                                                                                                                                                                                                                                                                                                                                                                                                                                                                                                                                                                                                                                                                                                                                                                                                                                                                                                                                                                                                                                                                                                                                                                                                                                                                                                                                                                                                                                                                                                                                                                                                                                                                                                                                                                                                                                                                                                                                                                                                                                                                                                                                                                                                                                                                                                                                                                                                                                                                                                                                                                                                                                                                                                                                                                                                                                                                                                                                                                                                                                                                                                                                                                                                                                                                                                                                                                                                                                                                                                                                                                                                                                                                                                                                                                                                                                                                                                                                                                                                                                                                                                                                                                                                                                                                                                                                                                                                                                                                                                                                                                                                                                                                                                                                                                                                                                                                                                                                                                                                                                                                                                                                                                                                                                                                                                                                                                                                                                                                                                                                                                                                                                                                                                                                                                                                                                                                                                                                                                                                                                                                                                                                                                                                                                                                                                                                                                                                                                                                                                                                                                                                                  spurious radiations from the receiver are components at any frequency, generated and radiated by active receiver circuitry and the antenna. </w:t>
      </w:r>
    </w:p>
    <w:p w:rsidR="00761C1B" w:rsidRDefault="00761C1B" w:rsidP="00761C1B">
      <w:r>
        <w:t>SOURCE: Used in EN 301 559 V2.1.1, clause 4.2.2.1.1 SOURCE: Used in EN 303 203 V2.1.1, clause 4.2.2.1.1</w:t>
      </w:r>
    </w:p>
    <w:p w:rsidR="00761C1B" w:rsidRDefault="00761C1B" w:rsidP="00761C1B"/>
    <w:p w:rsidR="00761C1B" w:rsidRDefault="00761C1B" w:rsidP="00761C1B">
      <w:r>
        <w:t xml:space="preserve">                                                                                                                                                                                                                                                                                                                                                                                                                                                                                                                                                                                                                                                                                                                                                                                                                                                                                                                                                                                                                                                                                                                                                                                                                                                                                                                                                                                                                                                                                                                                                                                                                                                                                                                                                                                                                                                                                                                                                                                                                                                                                                                                                                                                                                                                                                                                                                                                                                                                                                                                                                                                                                                                                                                                                                                                                                                                                                                                                                                                                                                                                                                                                                                                                                                                                                                                                                                                                                                                                                                                                                                                                                                                                                                                                                                                                                                                                                                                                                                                                                                                                                                                                                                                                                                                                                                                                                                                                                                                                                                                                                                                                                                                                                                                                                                                                                                                                                                                                                                                                                                                                                                                                                                                                                                                                                                                                                                                                                                                                                                                                                                                                                                                                                                                                                                                                                                                                                                                                                                                                                                                                                                                                                                                                                                                                                                                                                                                                                                                                                                                                                                                                                                                                                                                                                                                                                                                                                                                                                                                                                                                                                                                  spurious radiations from the receiver are components at any frequency, generated and radiated by active receiver circuitry and the antenna. 9.1.1.1 method of measuring the effective radiated power of spurious radiations the level of spurious radiation shall be measured by: * their effective radiated power when radiated by the cabinet and the integral antenna; or * their effective radiated power when radiated by the cabinet and any dedicated antenna provided by the manufacturer. if a modulated signal from a signal generator is required to conduct a test for receiver spurious radiations measurements as specified in this clause, the appropriate test modulation, d-m2 or d-m3 (see clause 6.1.1), as it relates to the receive function of the transceiver under test shall be used as the modulation source. modulated signal bandwidths of the signal generators shall be equivalent to the signal bandwidths that are normally used by the amics equipment. d-m2 is used to simulate the reception of bit stream information and d-m3 is defined as the control signal and instruction set format that the amics equipment is designed to use. measurements shall be made with each type of antenna provided by the manufacturer that attaches to the equipment. the measurement shall (...\...) [the expected end of this definition was beyond the limit of 200 words] </w:t>
      </w:r>
    </w:p>
    <w:p w:rsidR="00761C1B" w:rsidRDefault="00761C1B" w:rsidP="00761C1B">
      <w:r>
        <w:t>SOURCE: Used in EN 301 559-01 V1.1.2, clause 9.1.1</w:t>
      </w:r>
    </w:p>
    <w:p w:rsidR="00761C1B" w:rsidRDefault="00761C1B" w:rsidP="00761C1B"/>
    <w:p w:rsidR="00761C1B" w:rsidRDefault="00761C1B" w:rsidP="00761C1B">
      <w:r>
        <w:t xml:space="preserve">                                                                                                                                                                                                                                                                                                                                                                                                                                                                                                                                                                                                                                                                                                                                                                                                                                                                                                                                                                                                                                                                                                                                                                                                                                                                                                                                                                                                                                                                                                                                                                                                                                                                                                                                                                                                                                                                                                                                                                                                                                                                                                                                                                                                                                                                                                                                                                                                                                                                                                                                                                                                                                                                                                                                                                                                                                                                                                                                                                                                                                                                                                                                                                                                                                                                                                                                                                                                                                                                                                                                                                                                                                                                                                                                                                                                                                                                                                                                                                                                                                                                                                                                                                                                                                                                                                                                                                                                                                                                                                                                                                                                                                                                                                                                                                                                                                                                                                                                                                                                                                                                                                                                                                                                                                                                                                                                                                                                                                                                                                                                                                                                                                                                                                                                                                                                                                                                                                                                                                                                                                                                                                                                                                                                                                                                                                                                                                                                                                                                                                                                                                                                                                                                                                                                                                                                                                                                                                                                                                                                                                                                                                                                  spurious radiations from the receiver are components at any frequency, generated and radiated by active receiver circuitry and the antenna. 9.1.1.1 method of measuring the effective radiated power of spurious radiations the level of spurious radiation shall be measured by: * their effective radiated power when radiated by the cabinet and the integral antenna; or * their effective radiated power when radiated by the cabinet and any dedicated antenna provided by the manufacturer. modulated signal bandwidths of the signal generators shall be equivalent to the signal bandwidths that are normally used by the mbans equipment. measurements shall be made with each type of antenna provided by the manufacturer that attaches to the equipment. the measurement shall be carried out by the use of a measuring receiver with bandwidth and detectors as specified in clause 6.6. for measurements above 1 000 mhz, the peak value shall be measured using a spectrum analyser with a resolution bandwidth setting greater than or equal to the emission bandwidth or 1 mhz whichever is less. on a test site, selected from annex a that is appropriate for the eut, the equipment shall be placed at the specified height on a support, as specified in annex (...\...) [the expected end of this definition was beyond the limit of 200 words] </w:t>
      </w:r>
    </w:p>
    <w:p w:rsidR="00761C1B" w:rsidRDefault="00761C1B" w:rsidP="00761C1B">
      <w:r>
        <w:t>SOURCE: Used in EN 303 203-01 V1.1.1, clause 9.1.1</w:t>
      </w:r>
    </w:p>
    <w:p w:rsidR="00761C1B" w:rsidRDefault="00761C1B" w:rsidP="00761C1B"/>
    <w:p w:rsidR="00761C1B" w:rsidRDefault="00761C1B" w:rsidP="00761C1B">
      <w:r>
        <w:t xml:space="preserve">                                                                                                                                                                                                                                                                                                                                                                                                                                                                                                                                                                                                                                                                                                                                                                                                                                                                                                                                                                                                                                                                                                                                                                                                                                                                                                                                                                                                                                                                                                                                                                                                                                                                                                                                                                                                                                                                                                                                                                                                                                                                                                                                                                                                                                                                                                                                                                                                                                                                                                                                                                                                                                                                                                                                                                                                                                                                                                                                                                                                                                                                                                                                                                                                                                                                                                                                                                                                                                                                                                                                                                                                                                                                                                                                                                                                                                                                                                                                                                                                                                                                                                                                                                                                                                                                                                                                                                                                                                                                                                                                                                                                                                                                                                                                                                                                                                                                                                                                                                                                                                                                                                                                                                                                                                                                                                                                                                                                                                                                                                                                                                                                                                                                                                                                                                                                                                                                                                                                                                                                                                                                                                                                                                                                                                                                                                                                                                                                                                                                                                                                                                                                                                                                                                                                                                                                                                                                                                                                                                                                                                                                                                                                  spurious radiations from the receiver are components at any frequency, generated and radiated by receiver circuitry and/or the antenna. the level of spurious radiation shall be measured by: * their effective radiated power when radiated by the cabinet and the integral antenna; or * their effective radiated power when radiated by the cabinet and any dedicated antenna provided by the provider. </w:t>
      </w:r>
    </w:p>
    <w:p w:rsidR="00761C1B" w:rsidRDefault="00761C1B" w:rsidP="00761C1B">
      <w:r>
        <w:t>SOURCE: Used in EN 302 537 V2.1.1, clause 4.2.2.1.1</w:t>
      </w:r>
    </w:p>
    <w:p w:rsidR="00761C1B" w:rsidRDefault="00761C1B" w:rsidP="00761C1B"/>
    <w:p w:rsidR="00761C1B" w:rsidRDefault="00761C1B" w:rsidP="00761C1B">
      <w:r>
        <w:t xml:space="preserve">                                                                                                                                                                                                                                                                                                                                                                                                                                                                                                                                                                                                                                                                                                                                                                                                                                                                                                                                                                                                                                                                                                                                                                                                                                                                                                                                                                                                                                                                                                                                                                                                                                                                                                                                                                                                                                                                                                                                                                                                                                                                                                                                                                                                                                                                                                                                                                                                                                                                                                                                                                                                                                                                                                                                                                                                                                                                                                                                                                                                                                                                                                                                                                                                                                                                                                                                                                                                                                                                                                                                                                                                                                                                                                                                                                                                                                                                                                                                                                                                                                                                                                                                                                                                                                                                                                                                                                                                                                                                                                                                                                                                                                                                                                                                                                                                                                                                                                                                                                                                                                                                                                                                                                                                                                                                                                                                                                                                                                                                                                                                                                                                                                                                                                                                                                                                                                                                                                                                                                                                                                                                                                                                                                                                                                                                                                                                                                                                                                                                                                                                                                                                                                                                                                                                                                                                                                                                                                                                                                                                                                                                                                                                  spurious radiations from the receiver are components at any frequency, generated and radiated by receiver circuitry and/or the antenna. the level of spurious radiation shall be measured by: * their effective radiated power when radiated by the cabinet and the integral antenna; or * their effective radiated power when radiated by the cabinet and any dedicated antenna provided by the provider. 9.1.1.1 method of measuring the effective radiated power of spurious radiations on a test site, selected from annex a that is appropriate for the eut, the equipment shall be placed at the specified height on a support, as specified in annex a, and in the position closest to normal use as declared by the provider. ulp-ami and ulp-bwd devices shall be mounted and/or arranged in the human torso simulator as described in clause a.1.1.3. the test antenna shall be oriented initially for vertical polarization and shall be tuned to each spurious radiation frequency from the equipment receiver. the output of the test antenna shall be connected to the measuring receiver. the equipment receiver shall be switched on and the measuring receiver shall be tuned over the frequency range 25 mhz to 4 ghz. at each frequency at which a (...\...) [the expected end of this definition was beyond the limit of 200 words] </w:t>
      </w:r>
    </w:p>
    <w:p w:rsidR="00761C1B" w:rsidRDefault="00761C1B" w:rsidP="00761C1B">
      <w:r>
        <w:t>SOURCE: Used in EN 302 537-01 V1.1.2, clause 9.1.1</w:t>
      </w:r>
    </w:p>
    <w:p w:rsidR="00761C1B" w:rsidRDefault="00761C1B" w:rsidP="00761C1B"/>
    <w:p w:rsidR="00761C1B" w:rsidRDefault="00761C1B" w:rsidP="00761C1B">
      <w:r>
        <w:t xml:space="preserve">                                                                                                                                                                                                                                                                                                                                                                                                                                                                                                                                                                                                                                                                                                                                                                                                                                                                                                                                                                                                                                                                                                                                                                                                                                                                                                                                                                                                                                                                                                                                                                                                                                                                                                                                                                                                                                                                                                                                                                                                                                                                                                                                                                                                                                                                                                                                                                                                                                                                                                                                                                                                                                                                                                                                                                                                                                                                                                                                                                                                                                                                                                                                                                                                                                                                                                                                                                                                                                                                                                                                                                                                                                                                                                                                                                                                                                                                                                                                                                                                                                                                                                                                                                                                                                                                                                                                                                                                                                                                                                                                                                                                                                                                                                                                                                                                                                                                                                                                                                                                                                                                                                                                                                                                                                                                                                                                                                                                                                                                                                                                                                                                                                                                                                                                                                                                                                                                                                                                                                                                                                                                                                                                                                                                                                                                                                                                                                                                                                                                                                                                                                                                                                                                                                                                                                                                                                                                                                                                                                                                                                                                                                                                  spurious radiations from the receiver are components at any frequency, radiated by the equipment and antenna. </w:t>
      </w:r>
    </w:p>
    <w:p w:rsidR="00761C1B" w:rsidRDefault="00761C1B" w:rsidP="00761C1B">
      <w:r>
        <w:t>SOURCE: Used in EN 302 064 V2.1.1, clause 8.1.1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 antenna connector, the level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301 166-01 V1.3.1, clause 8.9.1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 antenna connector, the levels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301 783-01 V1.2.1, clause 5.4.1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ï</w:t>
      </w:r>
      <w:r>
        <w:rPr>
          <w:rFonts w:ascii="Calibri" w:hAnsi="Calibri" w:cs="Calibri"/>
        </w:rPr>
        <w:t>—</w:t>
      </w:r>
      <w:r>
        <w:t xml:space="preserve"> antenna connector, the level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 V2.1.1, clause 8.9.1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ï</w:t>
      </w:r>
      <w:r>
        <w:rPr>
          <w:rFonts w:ascii="Calibri" w:hAnsi="Calibri" w:cs="Calibri"/>
        </w:rPr>
        <w:t>—</w:t>
      </w:r>
      <w:r>
        <w:t xml:space="preserve"> antenna connector, the levels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their effective radiated power when radiated by the cabinet and the integral antenna, in the case of handportable equipment fitted with such an antenna and no external rf connector. </w:t>
      </w:r>
    </w:p>
    <w:p w:rsidR="00761C1B" w:rsidRDefault="00761C1B" w:rsidP="00761C1B">
      <w:r>
        <w:t>SOURCE: Used in EN 301 783 V2.1.1, clause 5.3.1</w:t>
      </w:r>
    </w:p>
    <w:p w:rsidR="00761C1B" w:rsidRDefault="00761C1B" w:rsidP="00761C1B"/>
    <w:p w:rsidR="00761C1B" w:rsidRDefault="00761C1B" w:rsidP="00761C1B">
      <w:r>
        <w:t xml:space="preserve">                                                                                                                                                                                                                                                                                                                                                                                                                                                                                                                                                                                                                                                                                                                                                                                                                                                                                                                                                                                                                                                                                                                                                                                                                                                                                                                                                                                                                                                                                                                                                                                                                                                                                                                                                                                                                                                                                                                                                                                                                                                                                                                                                                                                                                                                                                                                                                                                                                                                                                                                                                                                                                                                                                                                                                                                                                                                                                                                                                                                                                                                                                                                                                                                                                                                                                                                                                                                                                                                                                                                                                                                                                                                                                                                                                                                                                                                                                                                                                                                                                                                                                                                                                                                                                                                                                                                                                                                                                                                                                                                                                                                                                                                                                                                                                                                                                                                                                                                                                                                                                                                                                                                                                                                                                                                                                                                                                                                                                                                                                                                                                                                                                                                                                                                                                                                                                                                                                                                                                                                                                                                                                                                                                                                                                                                                                                                                                                                                                                                                                                                                                                                                                                                                                                                                                                                                                                                                                                                                                                                                                                                                                                                  spurious radiations from the receiver are components at any frequency, radiated by the equipment and antenna. for transmit only equipment that does not have a receiver this requirement shall apply with the transmitter in an inactive or standby condition. for equipment with an external 50 ï</w:t>
      </w:r>
      <w:r>
        <w:rPr>
          <w:rFonts w:ascii="Calibri" w:hAnsi="Calibri" w:cs="Calibri"/>
        </w:rPr>
        <w:t>—</w:t>
      </w:r>
      <w:r>
        <w:t xml:space="preserve"> antenna connector, the levels of spurious radiations are considered to be: a) their power level in a specified load (conducted spurious emission); and b) their effective radiated power when radiated by the cabinet and structure of the equipment (cabinet radiation); or for equipment without an external antenna connector; c) their effective radiated power when radiated by the cabinet and the integral antenna. note: there are only two options allowed - either both a) and b) or only c). </w:t>
      </w:r>
    </w:p>
    <w:p w:rsidR="00761C1B" w:rsidRDefault="00761C1B" w:rsidP="00761C1B">
      <w:r>
        <w:t>SOURCE: Used in EN 302 561 V2.1.1, clause 8.5.1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either: a) i) their power level in a specified load (conducted spurious emission); and ii) their effective radiated power when radiated by the cabinet and structure of the equipment (cabinet radiation); or b) their effective radiated power when radiated by the cabinet and the integral or dedicated antenna, in the case of portable equipment fitted with such an antenna and no permanent rf connector. </w:t>
      </w:r>
    </w:p>
    <w:p w:rsidR="00761C1B" w:rsidRDefault="00761C1B" w:rsidP="00761C1B">
      <w:r>
        <w:t>SOURCE: Used in EN 302 064-01 V1.1.1, clause 8.1.1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either: a) i) their power level in a specified load (conducted spurious emission); and ii) their effective radiated power when radiated by the cabinet and structure of the equipment (cabinet radiation); or b) their effective radiated power when radiated by the cabinet and the integral or dedicated antenna, in the case of portable equipment fitted with such an antenna and no permanent rf connector. for measurements above 1 000 mhz the peak value shall be measured using a spectrum analyser. the "max hold" function of a spectrum analyser shall be used. for measurements up to 1 000 mhz the quasi-peak detector set in accordance with the specification of cispr 16 [1] shall be used. </w:t>
      </w:r>
    </w:p>
    <w:p w:rsidR="00761C1B" w:rsidRDefault="00761C1B" w:rsidP="00761C1B">
      <w:r>
        <w:t>SOURCE: Used in EN 300 440-01 V1.6.1, clause 8.3.1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note: there only two options allowed either both a) and b) or only c). </w:t>
      </w:r>
    </w:p>
    <w:p w:rsidR="00761C1B" w:rsidRDefault="00761C1B" w:rsidP="00761C1B">
      <w:r>
        <w:t>SOURCE: Used in EN 300 433 V2.1.1, clause 8.4.1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300 219 V2.1.1, clause 9.9.1 SOURCE: Used in EN 300 219-01 V1.2.1, clause 9.9.1</w:t>
      </w:r>
    </w:p>
    <w:p w:rsidR="00761C1B" w:rsidRDefault="00761C1B" w:rsidP="00761C1B"/>
    <w:p w:rsidR="00761C1B" w:rsidRDefault="00761C1B" w:rsidP="00761C1B">
      <w:r>
        <w:t xml:space="preserve">                                                                                                                                                                                                                                                                                                                                                                                                                                                                                                                                                                                                                                                                                                                                                                                                                                                                                                                                                                                                                                                                                                                                                                                                                                                                                                                                                                                                                                                                                                                                                                                                                                                                                                                                                                                                                                                                                                                                                                                                                                                                                                                                                                                                                                                                                                                                                                                                                                                                                                                                                                                                                                                                                                                                                                                                                                                                                                                                                                                                                                                                                                                                                                                                                                                                                                                                                                                                                                                                                                                                                                                                                                                                                                                                                                                                                                                                                                                                                                                                                                                                                                                                                                                                                                                                                                                                                                                                                                                                                                                                                                                                                                                                                                                                                                                                                                                                                                                                                                                                                                                                                                                                                                                                                                                                                                                                                                                                                                                                                                                                                                                                                                                                                                                                                                                                                                                                                                                                                                                                                                                                                                                                                                                                                                                                                                                                                                                                                                                                                                                                                                                                                                                                                                                                                                                                                                                                                                                                                                                                                                                                                                                                  spurious radiations from the receiver are emissions at any frequency, radiated by the equipment and its antenna. the level of spurious radiations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by the integral antenna, in the case of hand portable equipment fitted with such an antenna and no external rf connector. note: i.e. ((a and b) or c). </w:t>
      </w:r>
    </w:p>
    <w:p w:rsidR="00761C1B" w:rsidRDefault="00761C1B" w:rsidP="00761C1B">
      <w:r>
        <w:t>SOURCE: Used in EN 300 086 V2.1.2, clause 8.8.1 SOURCE: Used in EN 300 086-01 V1.4.1, clause 8.8.1</w:t>
      </w:r>
    </w:p>
    <w:p w:rsidR="00761C1B" w:rsidRDefault="00761C1B" w:rsidP="00761C1B"/>
    <w:p w:rsidR="00761C1B" w:rsidRDefault="00761C1B" w:rsidP="00761C1B">
      <w:r>
        <w:t xml:space="preserve">                                                                                                                                                                                                                                                                                                                                                                                                                                                                                                                                                                                                                                                                                                                                                                                                                                                                                                                                                                                                                                                                                                                                                                                                                                                                                                                                                                                                                                                                                                                                                                                                                                                                                                                                                                                                                                                                                                                                                                                                                                                                                                                                                                                                                                                                                                                                                                                                                                                                                                                                                                                                                                                                                                                                                                                                                                                                                                                                                                                                                                                                                                                                                                                                                                                                                                                                                                                                                                                                                                                                                                                                                                                                                                                                                                                                                                                                                                                                                                                                                                                                                                                                                                                                                                                                                                                                                                                                                                                                                                                                                                                                                                                                                                                                                                                                                                                                                                                                                                                                                                                                                                                                                                                                                                                                                                                                                                                                                                                                                                                                                                                                                                                                                                                                                                                                                                                                                                                                                                                                                                                                                                                                                                                                                                                                                                                                                                                                                                                                                                                                                                                                                                                                                                                                                                                                                                                                                                                                                                                                                                                                                                                                  The spurious response and blocking immunity is a measure of the capability of the receiver to receive a wanted modulated signal without exceeding a given degradation due to the presence of an unwanted modulated signal with frequencies outside the pass band of the receiver. </w:t>
      </w:r>
    </w:p>
    <w:p w:rsidR="00761C1B" w:rsidRDefault="00761C1B" w:rsidP="00761C1B">
      <w:r>
        <w:t>SOURCE: Used in EN 301 025 V2.2.1, clause 10.4.1</w:t>
      </w:r>
    </w:p>
    <w:p w:rsidR="00761C1B" w:rsidRDefault="00761C1B" w:rsidP="00761C1B"/>
    <w:p w:rsidR="00761C1B" w:rsidRDefault="00761C1B" w:rsidP="00761C1B">
      <w:r>
        <w:t xml:space="preserve">                                                                                                                                                                                                                                                                                                                                                                                                                                                                                                                                                                                                                                                                                                                                                                                                                                                                                                                                                                                                                                                                                                                                                                                                                                                                                                                                                                                                                                                                                                                                                                                                                                                                                                                                                                                                                                                                                                                                                                                                                                                                                                                                                                                                                                                                                                                                                                                                                                                                                                                                                                                                                                                                                                                                                                                                                                                                                                                                                                                                                                                                                                                                                                                                                                                                                                                                                                                                                                                                                                                                                                                                                                                                                                                                                                                                                                                                                                                                                                                                                                                                                                                                                                                                                                                                                                                                                                                                                                                                                                                                                                                                                                                                                                                                                                                                                                                                                                                                                                                                                                                                                                                                                                                                                                                                                                                                                                                                                                                                                                                                                                                                                                                                                                                                                                                                                                                                                                                                                                                                                                                                                                                                                                                                                                                                                                                                                                                                                                                                                                                                                                                                                                                                                                                                                                                                                                                                                                                                                                                                                                                                                                                              The spurious response and blocking immunity is a measure of the capability of the receiver to receive a wanted modulated signal without exceeding a given degradation due to the presence of an unwanted modulated signal with frequencies outside the pass band of the receiver. </w:t>
      </w:r>
    </w:p>
    <w:p w:rsidR="00761C1B" w:rsidRDefault="00761C1B" w:rsidP="00761C1B">
      <w:r>
        <w:t>SOURCE: Used in EN 301 025-01 V1.5.1, clause 10.4.1 SOURCE: Used in EN 301 929 V2.1.1, clause 9.19.1 SOURCE: Used in EN 301 929-01 V1.2.1, clause 9.19.1</w:t>
      </w:r>
    </w:p>
    <w:p w:rsidR="00761C1B" w:rsidRDefault="00761C1B" w:rsidP="00761C1B"/>
    <w:p w:rsidR="00761C1B" w:rsidRDefault="00761C1B" w:rsidP="00761C1B">
      <w:r>
        <w:t xml:space="preserve">                                                                                                                                                                                                                                                                                                                                                                                                                                                                                                                                                                                                                                                                                                                                                                                                                                                                                                                                                                                                                                                                                                                                                                                                                                                                                                                                                                                                                                                                                                                                                                                                                                                                                                                                                                                                                                                                                                                                                                                                                                                                                                                                                                                                                                                                                                                                                                                                                                                                                                                                                                                                                                                                                                                                                                                                                                                                                                                                                                                                                                                                                                                                                                                                                                                                                                                                                                                                                                                                                                                                                                                                                                                                                                                                                                                                                                                                                                                                                                                                                                                                                                                                                                                                                                                                                                                                                                                                                                                                                                                                                                                                                                                                                                                                                                                                                                                                                                                                                                                                                                                                                                                                                                                                                                                                                                                                                                                                                                                                                                                                                                                                                                                                                                                                                                                                                                                                                                                                                                                                                                                                                                                                                                                                                                                                                                                                                                                                                                                                                                                                                                                                                                                                                                                                                                                                                                                                                                                                                                                                                                                                                                                              The spurious response and blocking immunity is a measure of the capability of the receiver to receive a wanted modulated signal without exceeding a given degradation due to the presence of an unwanted modulated signal with frequencies outside the passband of the receiver. </w:t>
      </w:r>
    </w:p>
    <w:p w:rsidR="00761C1B" w:rsidRDefault="00761C1B" w:rsidP="00761C1B">
      <w:r>
        <w:t>SOURCE: Used in EN 300 338 V1.2.1, clause 10.4.1</w:t>
      </w:r>
    </w:p>
    <w:p w:rsidR="00761C1B" w:rsidRDefault="00761C1B" w:rsidP="00761C1B"/>
    <w:p w:rsidR="00761C1B" w:rsidRDefault="00761C1B" w:rsidP="00761C1B">
      <w:r>
        <w:t xml:space="preserve">                                                                                                                                                                                                                                                                                                                                                                                                                                                                                                                                                                                                                                                                                                                                                                                                                                                                                                                                                                                                                                                                                                                                                                                                                                                                                                                                                                                                                                                                                                                                                                                                                                                                                                                                                                                                                                                                                                                                                                                                                                                                                                                                                                                                                                                                                                                                                                                                                                                                                                                                                                                                                                                                                                                                                                                                                                                                                                                                                                                                                                                                                                                                                                                                                                                                                                                                                                                                                                                                                                                                                                                                                                                                                                                                                                                                                                                                                                                                                                                                                                                                                                                                                                                                                                                                                                                                                                                                                                                                                                                                                                                                                                                                                                                                                                                                                                                                                                                                                                                                                                                                                                                                                                                                                                                                                                                                                                                                                                                                                                                                                                                                                                                                                                                                                                                                                                                                                                                                                                                                                                                                                                                                                                                                                                                                                                                                                                                                                                                                                                                                                                                                                                                                                                                                                                                                                                                                                                                                                                                                                                                                                                                              The spurious response and blocking immunity of the dsc receiver is defined in en 301 025-1 [1], clause 10.4.1. </w:t>
      </w:r>
    </w:p>
    <w:p w:rsidR="00761C1B" w:rsidRDefault="00761C1B" w:rsidP="00761C1B">
      <w:r>
        <w:t>SOURCE: Used in EN 301 025-02 V1.5.1, clause 4.2.21.1</w:t>
      </w:r>
    </w:p>
    <w:p w:rsidR="00761C1B" w:rsidRDefault="00761C1B" w:rsidP="00761C1B"/>
    <w:p w:rsidR="00761C1B" w:rsidRDefault="00761C1B" w:rsidP="00761C1B">
      <w:r>
        <w:t xml:space="preserve">                                                                                                                                                                                                                                                                                                                                                                                                                                                                                                                                                                                                                                                                                                                                                                                                                                                                                                                                                                                                                                                                                                                                                                                                                                                                                                                                                                                                                                                                                                                                                                                                                                                                                                                                                                                                                                                                                                                                                                                                                                                                                                                                                                                                                                                                                                                                                                                                                                                                                                                                                                                                                                                                                                                                                                                                                                                                                                                                                                                                                                                                                                                                                                                                                                                                                                                                                                                                                                                                                                                                                                                                                                                                                                                                                                                                                                                                                                                                                                                                                                                                                                                                                                                                                                                                                                                                                                                                                                                                                                                                                                                                                                                                                                                                                                                                                                                                                                                                                                                                                                                                                                                                                                                                                                                                                                                                                                                                                                                                                                                                                                                                                                                                                                                                                                                                                                                                                                                                                                                                                                                                                                                                                                                                                                                                                                                                                                                                                                                                                                                                                                                                                                                                                                                                                                                                                                                                                                                                                                                                                                                                                                                              The spurious response immunity for analogue speech is a measure of the capability of the receiver to receive a wanted modulated signal at the nominal frequency without exceeding a given degradation due to the presence of an unwanted modulated signal at any other frequency, that differs from the wanted signal by more than one channel separation, and at which a response is obtained. it is specified as the value of the ratio in db of the level of the unwanted signal to a specified level of the wanted signal which produces, through a psophometric weighting network, a sinad ratio of 14 db. </w:t>
      </w:r>
    </w:p>
    <w:p w:rsidR="00761C1B" w:rsidRDefault="00761C1B" w:rsidP="00761C1B">
      <w:r>
        <w:t>SOURCE: Used in EN 300 224-01 V1.3.1, clause 8.2.7.1</w:t>
      </w:r>
    </w:p>
    <w:p w:rsidR="00761C1B" w:rsidRDefault="00761C1B" w:rsidP="00761C1B"/>
    <w:p w:rsidR="00761C1B" w:rsidRDefault="00761C1B" w:rsidP="00761C1B">
      <w:r>
        <w:t xml:space="preserve">                                                                                                                                                                                                                                                                                                                                                                                                                                                                                                                                                                                                                                                                                                                                                                                                                                                                                                                                                                                                                                                                                                                                                                                                                                                                                                                                                                                                                                                                                                                                                                                                                                                                                                                                                                                                                                                                                                                                                                                                                                                                                                                                                                                                                                                                                                                                                                                                                                                                                                                                                                                                                                                                                                                                                                                                                                                                                                                                                                                                                                                                                                                                                                                                                                                                                                                                                                                                                                                                                                                                                                                                                                                                                                                                                                                                                                                                                                                                                                                                                                                                                                                                                                                                                                                                                                                                                                                                                                                                                                                                                                                                                                                                                                                                                                                                                                                                                                                                                                                                                                                                                                                                                                                                                                                                                                                                                                                                                                                                                                                                                                                                                                                                                                                                                                                                                                                                                                                                                                                                                                                                                                                                                                                                                                                                                                                                                                                                                                                                                                                                                                                                                                                                                                                                                                                                                                                                                                                                                                                                                                                                                                                              The spurious response immunity for messages is a measure of the capability of the receiver to receive a wanted signal at the nominal frequency without exceeding a given degradation due to the presence of an unwanted modulated signal at any other frequency, that differs from the wanted signal by more than one channel separation, and at which a response is obtained. it is specified as the value of the ratios in db of the level of the unwanted signal to a specified level of the wanted signal, for which the message acceptance rate is 80 %. </w:t>
      </w:r>
    </w:p>
    <w:p w:rsidR="00761C1B" w:rsidRDefault="00761C1B" w:rsidP="00761C1B">
      <w:r>
        <w:t>SOURCE: Used in EN 300 224-01 V1.3.1, clause 8.2.8.1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 as specified in table 4.2.7.2-1, 4.2.7.2-2 or 4.2.7.2-3 is not met. </w:t>
      </w:r>
    </w:p>
    <w:p w:rsidR="00761C1B" w:rsidRDefault="00761C1B" w:rsidP="00761C1B">
      <w:r>
        <w:t>SOURCE: Used in EN 301 908-19 V6.3.1, clause 4.2.8.1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limits as specified in tables 13 and 14 are not met. </w:t>
      </w:r>
    </w:p>
    <w:p w:rsidR="00761C1B" w:rsidRDefault="00761C1B" w:rsidP="00761C1B">
      <w:r>
        <w:t>SOURCE: Used in EN 302 544-02 V1.1.1, clause 4.2.12.1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limits as specified in tables 4.2.10.2-1 and 4.2.10.2-2 are not met. </w:t>
      </w:r>
    </w:p>
    <w:p w:rsidR="00761C1B" w:rsidRDefault="00761C1B" w:rsidP="00761C1B">
      <w:r>
        <w:t>SOURCE: Used in EN 301 908-21 V6.1.1, clause 4.2.11.1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4.2.7.1.2-4 is not met. </w:t>
      </w:r>
    </w:p>
    <w:p w:rsidR="00761C1B" w:rsidRDefault="00761C1B" w:rsidP="00761C1B">
      <w:r>
        <w:t>SOURCE: Used in EN 301 908-13 V11.1.1, clause 4.2.8.1.1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4.2.7.2-2 is not met. </w:t>
      </w:r>
    </w:p>
    <w:p w:rsidR="00761C1B" w:rsidRDefault="00761C1B" w:rsidP="00761C1B">
      <w:r>
        <w:t>SOURCE: Used in EN 301 908-02 V11.1.1, clause 4.2.8.1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4.2.7.2.2-2 is not met. </w:t>
      </w:r>
    </w:p>
    <w:p w:rsidR="00761C1B" w:rsidRDefault="00761C1B" w:rsidP="00761C1B">
      <w:r>
        <w:t>SOURCE: Used in EN 301 908-13 V11.1.1, clause 4.2.8.2.1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69 is not met. </w:t>
      </w:r>
    </w:p>
    <w:p w:rsidR="00761C1B" w:rsidRDefault="00761C1B" w:rsidP="00761C1B">
      <w:r>
        <w:t>SOURCE: Used in EN 302 574-02 V2.1.1, clause 8.2.8.1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tables is not met. </w:t>
      </w:r>
    </w:p>
    <w:p w:rsidR="00761C1B" w:rsidRDefault="00761C1B" w:rsidP="00761C1B">
      <w:r>
        <w:t>SOURCE: Used in EN 302 574-02 V2.1.1, clause 4.2.11.1 SOURCE: Used in EN 302 574-02 V2.1.1, clause 6.2.9.1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 is not met. </w:t>
      </w:r>
    </w:p>
    <w:p w:rsidR="00761C1B" w:rsidRDefault="00761C1B" w:rsidP="00761C1B">
      <w:r>
        <w:t>SOURCE: Used in EN 301 908-06 V5.2.1, clause 4.2.9.1</w:t>
      </w:r>
    </w:p>
    <w:p w:rsidR="00761C1B" w:rsidRDefault="00761C1B" w:rsidP="00761C1B"/>
    <w:p w:rsidR="00761C1B" w:rsidRDefault="00761C1B" w:rsidP="00761C1B">
      <w:r>
        <w:t xml:space="preserve">                                                                                                                                                                                                                                                                                                                                                                                                                                                                                                                                                                                                                                                                                                                                                                                                                                                                                                                                                                                                                                                                                                                                                                                                                                                                                                                                                                                                                                                                                                                                                                                                                                                                                                                                                                                                                                                                                                                                                                                                                                                                                                                                                                                                                                                                                                                                                                                                                                                                                                                                                                                                                                                                                                                                                                                                                                                                                                                                                                                                                                                                                                                                                                                                                                                                                                                                                                                                                                                                                                                                                                                                                                                                                                                                                                                                                                                                                                                                                                                                                                                                                                                                                                                                                                                                                                                                                                                                                                                                                                                                                                                                                                                                                                                                                                                                                                                                                                                                                                                                                                                                                                                                                                                                                                                                                                                                                                                                                                                                                                                                                                                                                                                                                                                                                                                                                                                                                                                                                                                                                                                                                                                                                                                                                                                                                                                                                                                                                                                                                                                                                                                                                                                                                                                                                                                                                                                                                                                                                                                                                                                                                                                                  spurious response rejection is a measure of the ability of the receiver to discriminate between the wanted modulated signal at the nominal frequency and an unwanted signal at any other frequency at which a response is obtained. </w:t>
      </w:r>
    </w:p>
    <w:p w:rsidR="00761C1B" w:rsidRDefault="00761C1B" w:rsidP="00761C1B">
      <w:r>
        <w:t>SOURCE: Used in EN 301 925 V1.5.1, clause 12.7.1</w:t>
      </w:r>
    </w:p>
    <w:p w:rsidR="00761C1B" w:rsidRDefault="00761C1B" w:rsidP="00761C1B"/>
    <w:p w:rsidR="00761C1B" w:rsidRDefault="00761C1B" w:rsidP="00761C1B">
      <w:r>
        <w:t xml:space="preserve">                                                                                                                                                                                                                                                                                                                                                                                                                                                                                                                                                                                                                                                                                                                                                                                                                                                                                                                                                                                                                                                                                                                                                                                                                                                                                                                                                                                                                                                                                                                                                                                                                                                                                                                                                                                                                                                                                                                                                                                                                                                                                                                                                                                                                                                                                                                                                                                                                                                                                                                                                                                                                                                                                                                                                                                                                                                                                                                                                                                                                                                                                                                                                                                                                                                                                                                                                                                                                                                                                                                                                                                                                                                                                                                                                                                                                                                                                                                                                                                                                                                                                                                                                                                                                                                                                                                                                                                                                                                                                                                                                                                                                                                                                                                                                                                                                                                                                                                                                                                                                                                                                                                                                                                                                                                                                                                                                                                                                                                                                                                                                                                                                                                                                                                                                                                                                                                                                                                                                                                                                                                                                                                                                                                                                                                                                                                                                                                                                                                                                                                                                                                                                                                                                                                                                                                                                                                                                                                                                                                                                                                                                                                                  spurious response rejection is a measure of the capability of a receiver to receive a wanted modulated signal without exceeding a given degradation due to the presence of an unwanted unmodulated signal at any other frequency at which a response is obtained, i.e. for which the blocking limit is not met. </w:t>
      </w:r>
    </w:p>
    <w:p w:rsidR="00761C1B" w:rsidRDefault="00761C1B" w:rsidP="00761C1B">
      <w:r>
        <w:t>SOURCE: Used in EN 300 394-01 V3.3.1, clause 7.2.6.1</w:t>
      </w:r>
    </w:p>
    <w:p w:rsidR="00761C1B" w:rsidRDefault="00761C1B" w:rsidP="00761C1B"/>
    <w:p w:rsidR="00761C1B" w:rsidRDefault="00761C1B" w:rsidP="00761C1B">
      <w:r>
        <w:t xml:space="preserve">                                                                                                                                                                                                                                                                                                                                                                                                                                                                                                                                                                                                                                                                                                                                                                                                                                                                                                                                                                                                                                                                                                                                                                                                                                                                                                                                                                                                                                                                                                                                                                                                                                                                                                                                                                                                                                                                                                                                                                                                                                                                                                                                                                                                                                                                                                                                                                                                                                                                                                                                                                                                                                                                                                                                                                                                                                                                                                                                                                                                                                                                                                                                                                                                                                                                                                                                                                                                                                                                                                                                                                                                                                                                                                                                                                                                                                                                                                                                                                                                                                                                                                                                                                                                                                                                                                                                                                                                                                                                                                                                                                                                                                                                                                                                                                                                                                                                                                                                                                                                                                                                                                                                                                                                                                                                                                                                                                                                                                                                                                                                                                                                                                                                                                                                                                                                                                                                                                                                                                                                                                                                                                                                                                                                                                                                                                                                                                                                                                                                                                                                                                                                                                                                                                                                                                                                                                                                                                                                                                                                                                                                                                                                  The spurious response rejection is a measure of the capability of the receiver to discriminate between the wanted modulated signal at the nominal frequency and an unwanted signal at any other frequency at which a response is obtained. </w:t>
      </w:r>
    </w:p>
    <w:p w:rsidR="00761C1B" w:rsidRDefault="00761C1B" w:rsidP="00761C1B">
      <w:r>
        <w:t>SOURCE: Used in EN 300 162-01 V1.4.1, clause 9.6.1</w:t>
      </w:r>
    </w:p>
    <w:p w:rsidR="00761C1B" w:rsidRDefault="00761C1B" w:rsidP="00761C1B"/>
    <w:p w:rsidR="00761C1B" w:rsidRDefault="00761C1B" w:rsidP="00761C1B">
      <w:r>
        <w:t xml:space="preserve">                                                                                                                                                                                                                                                                                                                                                                                                                                                                                                                                                                                                                                                                                                                                                                                                                                                                                                                                                                                                                                                                                                                                                                                                                                                                                                                                                                                                                                                                                                                                                                                                                                                                                                                                                                                                                                                                                                                                                                                                                                                                                                                                                                                                                                                                                                                                                                                                                                                                                                                                                                                                                                                                                                                                                                                                                                                                                                                                                                                                                                                                                                                                                                                                                                                                                                                                                                                                                                                                                                                                                                                                                                                                                                                                                                                                                                                                                                                                                                                                                                                                                                                                                                                                                                                                                                                                                                                                                                                                                                                                                                                                                                                                                                                                                                                                                                                                                                                                                                                                                                                                                                                                                                                                                                                                                                                                                                                                                                                                                                                                                                                                                                                                                                                                                                                                                                                                                                                                                                                                                                                                                                                                                                                                                                                                                                                                                                                                                                                                                                                                                                                                                                                                                                                                                                                                                                                                                                                                                                                                                                                                                                                              The spurious response rejection is a measure of the capability of the receiver to discriminate between the wanted modulated signal at the nominal frequency and an unwanted signal at any other frequency at which a response is obtained. </w:t>
      </w:r>
    </w:p>
    <w:p w:rsidR="00761C1B" w:rsidRDefault="00761C1B" w:rsidP="00761C1B">
      <w:r>
        <w:t>SOURCE: Used in EN 300 225 V1.5.1, clause 10.6.1 SOURCE: Used in EN 300 676 V1.3.1, clause 8.7.1 SOURCE: Used in EN 300 676-01 V1.5.1, clause 8.7.1 SOURCE: Used in EN 300 698 V2.2.1, clause 9.6.1 SOURCE: Used in EN 300 698-01 V1.4.1, clause 9.6.1 SOURCE: Used in EN 300 720 V2.1.1, clause 9.6.1.1 SOURCE: Used in EN 300 720-01 V1.3.2, clause 9.6.1 SOURCE: Used in EN 301 025 V2.2.1, clause 9.6.1 SOURCE: Used in EN 301 025-01 V1.5.1, clause 9.6.1 SOURCE: Used in EN 301 178 V2.2.1, clause 9.6.1 SOURCE: Used in EN 301 178-01 V1.4.1, clause 9.6.1 SOURCE: Used in EN 301 466 V1.2.1, clause 9.6.1 SOURCE: Used in EN 301 929 V2.1.1, clause 9.7.1 SOURCE: Used in EN 301 929-01 V1.2.1, clause 9.7.1 SOURCE: Used in EN 302 617 V2.3.1, clause 7.4.1 SOURCE: Used in EN 302 617-01 V1.1.1, clause 8.7.1 SOURCE: Used in EN 302 885 V2.2.1, clause 9.6.1 SOURCE: Used in EN 302 885-01 V1.3.1, clause 9.6.1</w:t>
      </w:r>
    </w:p>
    <w:p w:rsidR="00761C1B" w:rsidRDefault="00761C1B" w:rsidP="00761C1B"/>
    <w:p w:rsidR="00761C1B" w:rsidRDefault="00761C1B" w:rsidP="00761C1B">
      <w:r>
        <w:t xml:space="preserve">                                                                                                                                                                                                                                                                                                                                                                                                                                                                                                                                                                                                                                                                                                                                                                                                                                                                                                                                                                                                                                                                                                                                                                                                                                                                                                                                                                                                                                                                                                                                                                                                                                                                                                                                                                                                                                                                                                                                                                                                                                                                                                                                                                                                                                                                                                                                                                                                                                                                                                                                                                                                                                                                                                                                                                                                                                                                                                                                                                                                                                                                                                                                                                                                                                                                                                                                                                                                                                                                                                                                                                                                                                                                                                                                                                                                                                                                                                                                                                                                                                                                                                                                                                                                                                                                                                                                                                                                                                                                                                                                                                                                                                                                                                                                                                                                                                                                                                                                                                                                                                                                                                                                                                                                                                                                                                                                                                                                                                                                                                                                                                                                                                                                                                                                                                                                                                                                                                                                                                                                                                                                                                                                                                                                                                                                                                                                                                                                                                                                                                                                                                                                                                                                                                                                                                                                                                                                                                                                                                                                                                                                                                                              The spurious response rejection is a measure of the capability of the receiver to discriminate between the wanted modulated signal at the nominal frequency and an unwanted signal at any other frequency at which a response is obtained. spurious responses may occur at all frequencies throughout the frequency spectrum and the requirements of the present document shall be met for all frequencies. however, for practical reasons the measurements for type testing shall be performed as specified in the present document. more specifically, this method of measurement is not intended to capture all spurious responses but selects those that have a high probability of being present. however, in a limited frequency range close to the nominal frequency of the receiver, it has been considered impossible to determine the probability of spurious responses and therefore a search shall be performed over this limited frequency range. this method provides a high degree of confidence that the equipment also meets the requirements at frequencies not being measured. </w:t>
      </w:r>
    </w:p>
    <w:p w:rsidR="00761C1B" w:rsidRDefault="00761C1B" w:rsidP="00761C1B">
      <w:r>
        <w:t>SOURCE: Used in EN 301 688 V1.2.1, clause 9.3.1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at which a response is obtained. </w:t>
      </w:r>
    </w:p>
    <w:p w:rsidR="00761C1B" w:rsidRDefault="00761C1B" w:rsidP="00761C1B">
      <w:r>
        <w:t>SOURCE: Used in EN 300 390 V2.1.1, clause 8.5.1 SOURCE: Used in EN 300 390-01 V1.2.1, clause 9.5.1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??5 mhz from the transmit frequency at which a response is obtained. tests shall also be made at subcarrier frequencies and any if frequency. the manufacturer shall declare these frequencies on the application form. this definition also includes blocking / desensitisation. </w:t>
      </w:r>
    </w:p>
    <w:p w:rsidR="00761C1B" w:rsidRDefault="00761C1B" w:rsidP="00761C1B">
      <w:r>
        <w:t>SOURCE: Used in EN 300 674 V1.1.1, clause 8.3.5.1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outside ±2 mhz from the transmit frequency at which a response is obtained. this definition also includes blocking/desensitization. </w:t>
      </w:r>
    </w:p>
    <w:p w:rsidR="00761C1B" w:rsidRDefault="00761C1B" w:rsidP="00761C1B">
      <w:r>
        <w:t>SOURCE: Used in EN 300 761 V1.1.1, clause 8.3.5.1 SOURCE: Used in EN 300 761-01 V1.2.1, clause 8.3.5.1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at which a response is obtained. </w:t>
      </w:r>
    </w:p>
    <w:p w:rsidR="00761C1B" w:rsidRDefault="00761C1B" w:rsidP="00761C1B">
      <w:r>
        <w:t>SOURCE: Used in EN 300 086 V2.1.2, clause 8.5.1 SOURCE: Used in EN 300 086-01 V1.4.1, clause 8.5.1 SOURCE: Used in EN 300 219 V2.1.1, clause 9.6.1 SOURCE: Used in EN 300 219-01 V1.2.1, clause 9.6.1 SOURCE: Used in EN 300 296 V2.1.1, clause 8.5.1 SOURCE: Used in EN 300 296-01 V1.4.1, clause 8.5.1 SOURCE: Used in EN 300 341 V2.1.1, clause 9.4.1 SOURCE: Used in EN 300 341-01 V1.3.1, clause 9.4.1 SOURCE: Used in EN 300 720 V2.1.1, clause 9.6.2.1 SOURCE: Used in EN 301 166 V2.1.1, clause 8.6.1 SOURCE: Used in EN 301 166-01 V1.3.1, clause 8.6.1 SOURCE: Used in EN 303 405 V1.1.1, clause 8.5.1</w:t>
      </w:r>
    </w:p>
    <w:p w:rsidR="00761C1B" w:rsidRDefault="00761C1B" w:rsidP="00761C1B"/>
    <w:p w:rsidR="00761C1B" w:rsidRDefault="00761C1B" w:rsidP="00761C1B">
      <w:r>
        <w:t xml:space="preserve">                                                                                                                                                                                                                                                                                                                                                                                                                                                                                                                                                                                                                                                                                                                                                                                                                                                                                                                                                                                                                                                                                                                                                                                                                                                                                                                                                                                                                                                                                                                                                                                                                                                                                                                                                                                                                                                                                                                                                                                                                                                                                                                                                                                                                                                                                                                                                                                                                                                                                                                                                                                                                                                                                                                                                                                                                                                                                                                                                                                                                                                                                                                                                                                                                                                                                                                                                                                                                                                                                                                                                                                                                                                                                                                                                                                                                                                                                                                                                                                                                                                                                                                                                                                                                                                                                                                                                                                                                                                                                                                                                                                                                                                                                                                                                                                                                                                                                                                                                                                                                                                                                                                                                                                                                                                                                                                                                                                                                                                                                                                                                                                                                                                                                                                                                                                                                                                                                                                                                                                                                                                                                                                                                                                                                                                                                                                                                                                                                                                                                                                                                                                                                                                                                                                                                                                                                                                                                                                                                                                                                                                                                                                              The spurious response rejection is a measure of the capability of the receiver to receive a wanted signal without exceeding a given degradation due to the presence of an unwanted cw signal in the receiver passband. </w:t>
      </w:r>
    </w:p>
    <w:p w:rsidR="00761C1B" w:rsidRDefault="00761C1B" w:rsidP="00761C1B">
      <w:r>
        <w:t>SOURCE: Used in EN 303 339 V1.1.1, clause 4.2.9.1</w:t>
      </w:r>
    </w:p>
    <w:p w:rsidR="00761C1B" w:rsidRDefault="00761C1B" w:rsidP="00761C1B"/>
    <w:p w:rsidR="00761C1B" w:rsidRDefault="00761C1B" w:rsidP="00761C1B">
      <w:r>
        <w:t xml:space="preserve">                                                                                                                                                                                                                                                                                                                                                                                                                                                                                                                                                                                                                                                                                                                                                                                                                                                                                                                                                                                                                                                                                                                                                                                                                                                                                                                                                                                                                                                                                                                                                                                                                                                                                                                                                                                                                                                                                                                                                                                                                                                                                                                                                                                                                                                                                                                                                                                                                                                                                                                                                                                                                                                                                                                                                                                                                                                                                                                                                                                                                                                                                                                                                                                                                                                                                                                                                                                                                                                                                                                                                                                                                                                                                                                                                                                                                                                                                                                                                                                                                                                                                                                                                                                                                                                                                                                                                                                                                                                                                                                                                                                                                                                                                                                                                                                                                                                                                                                                                                                                                                                                                                                                                                                                                                                                                                                                                                                                                                                                                                                                                                                                                                                                                                                                                                                                                                                                                                                                                                                                                                                                                                                                                                                                                                                                                                                                                                                                                                                                                                                                                                                                                                                                                                                                                                                                                                                                                                                                                                                                                                                                                                                              spurious response rejection is defined as the receiver ability to discriminate between wanted signal and unwanted signals at frequencies outside of the frequency band ±3 khz from the nominal assigned frequency. </w:t>
      </w:r>
    </w:p>
    <w:p w:rsidR="00761C1B" w:rsidRDefault="00761C1B" w:rsidP="00761C1B">
      <w:r>
        <w:t>SOURCE: Used in EN 300 373-01 V1.4.1, clause 11.5.1</w:t>
      </w:r>
    </w:p>
    <w:p w:rsidR="00761C1B" w:rsidRDefault="00761C1B" w:rsidP="00761C1B"/>
    <w:p w:rsidR="00761C1B" w:rsidRDefault="00761C1B" w:rsidP="00761C1B">
      <w:r>
        <w:t xml:space="preserve">                                                                                                                                                                                                                                                                                                                                                                                                                                                                                                                                                                                                                                                                                                                                                                                                                                                                                                                                                                                                                                                                                                                                                                                                                                                                                                                                                                                                                                                                                                                                                                                                                                                                                                                                                                                                                                                                                                                                                                                                                                                                                                                                                                                                                                                                                                                                                                                                                                                                                                                                                                                                                                                                                                                                                                                                                                                                                                                                                                                                                                                                                                                                                                                                                                                                                                                                                                                                                                                                                                                                                                                                                                                                                                                                                                                                                                                                                                                                                                                                                                                                                                                                                                                                                                                                                                                                                                                                                                                                                                                                                                                                                                                                                                                                                                                                                                                                                                                                                                                                                                                                                                                                                                                                                                                                                                                                                                                                                                                                                                                                                                                                                                                                                                                                                                                                                                                                                                                                                                                                                                                                                                                                                                                                                                                                                                                                                                                                                                                                                                                                                                                                                                                                                                                                                                                                                                                                                                                                                                                                                                                                                                                                  spurious response rejection is defined as the receiver ability to discriminate between wanted signal and unwanted spurious signals at frequencies outside of the receiver passband. </w:t>
      </w:r>
    </w:p>
    <w:p w:rsidR="00761C1B" w:rsidRDefault="00761C1B" w:rsidP="00761C1B">
      <w:r>
        <w:t>SOURCE: Used in EN 301 033 V1.4.1, clause 9.6.1</w:t>
      </w:r>
    </w:p>
    <w:p w:rsidR="00761C1B" w:rsidRDefault="00761C1B" w:rsidP="00761C1B"/>
    <w:p w:rsidR="00761C1B" w:rsidRDefault="00761C1B" w:rsidP="00761C1B">
      <w:r>
        <w:t xml:space="preserve">                                                                                                                                                                                                                                                                                                                                                                                                                                                                                                                                                                                                                                                                                                                                                                                                                                                                                                                                                                                                                                                                                                                                                                                                                                                                                                                                                                                                                                                                                                                                                                                                                                                                                                                                                                                                                                                                                                                                                                                                                                                                                                                                                                                                                                                                                                                                                                                                                                                                                                                                                                                                                                                                                                                                                                                                                                                                                                                                                                                                                                                                                                                                                                                                                                                                                                                                                                                                                                                                                                                                                                                                                                                                                                                                                                                                                                                                                                                                                                                                                                                                                                                                                                                                                                                                                                                                                                                                                                                                                                                                                                                                                                                                                                                                                                                                                                                                                                                                                                                                                                                                                                                                                                                                                                                                                                                                                                                                                                                                                                                                                                                                                                                                                                                                                                                                                                                                                                                                                                                                                                                                                                                                                                                                                                                                                                                                                                                                                                                                                                                                                                                                                                                                                                                                                                                                                                                                                                                                                                                                                                                                                                                                  spurious response rejection is defined as the receiver ability to discriminate between wanted signals and unwanted spurious signals at receiver frequencies outside of the frequency band ±3 khz from the nominal assigned frequency. </w:t>
      </w:r>
    </w:p>
    <w:p w:rsidR="00761C1B" w:rsidRDefault="00761C1B" w:rsidP="00761C1B">
      <w:r>
        <w:t>SOURCE: Used in EN 301 033 V1.4.1, clause 8.6.1</w:t>
      </w:r>
    </w:p>
    <w:p w:rsidR="00761C1B" w:rsidRDefault="00761C1B" w:rsidP="00761C1B"/>
    <w:p w:rsidR="00761C1B" w:rsidRDefault="00761C1B" w:rsidP="00761C1B">
      <w:r>
        <w:t xml:space="preserve">                                                                                                                                                                                                                                                                                                                                                                                                                                                                                                                                                                                                                                                                                                                                                                                                                                                                                                                                                                                                                                                                                                                                                                                                                                                                                                                                                                                                                                                                                                                                                                                                                                                                                                                                                                                                                                                                                                                                                                                                                                                                                                                                                                                                                                                                                                                                                                                                                                                                                                                                                                                                                                                                                                                                                                                                                                                                                                                                                                                                                                                                                                                                                                                                                                                                                                                                                                                                                                                                                                                                                                                                                                                                                                                                                                                                                                                                                                                                                                                                                                                                                                                                                                                                                                                                                                                                                                                                                                                                                                                                                                                                                                                                                                                                                                                                                                                                                                                                                                                                                                                                                                                                                                                                                                                                                                                                                                                                                                                                                                                                                                                                                                                                                                                                                                                                                                                                                                                                                                                                                                                                                                                                                                                                                                                                                                                                                                                                                                                                                                                                                                                                                                                                                                                                                                                                                                                                                                                                                                                                                                                                                                                                  The spurious response rejection is defined in en 300 086-1 [1], clause 8.5.1. in addition, in the case of duplex equipment (equipment providing simultaneous transmission and reception), the receiver spurious response rejection is defined in en 300 086-1 [1], clause 9.2.1. </w:t>
      </w:r>
    </w:p>
    <w:p w:rsidR="00761C1B" w:rsidRDefault="00761C1B" w:rsidP="00761C1B">
      <w:r>
        <w:t>SOURCE: Used in EN 300 086-02 V1.3.1, clause 4.3.4.1</w:t>
      </w:r>
    </w:p>
    <w:p w:rsidR="00761C1B" w:rsidRDefault="00761C1B" w:rsidP="00761C1B"/>
    <w:p w:rsidR="00761C1B" w:rsidRDefault="00761C1B" w:rsidP="00761C1B">
      <w:r>
        <w:t xml:space="preserve">                                                                                                                                                                                                                                                                                                                                                                                                                                                                                                                                                                                                                                                                                                                                                                                                                                                                                                                                                                                                                                                                                                                                                                                                                                                                                                                                                                                                                                                                                                                                                                                                                                                                                                                                                                                                                                                                                                                                                                                                                                                                                                                                                                                                                                                                                                                                                                                                                                                                                                                                                                                                                                                                                                                                                                                                                                                                                                                                                                                                                                                                                                                                                                                                                                                                                                                                                                                                                                                                                                                                                                                                                                                                                                                                                                                                                                                                                                                                                                                                                                                                                                                                                                                                                                                                                                                                                                                                                                                                                                                                                                                                                                                                                                                                                                                                                                                                                                                                                                                                                                                                                                                                                                                                                                                                                                                                                                                                                                                                                                                                                                                                                                                                                                                                                                                                                                                                                                                                                                                                                                                                                                                                                                                                                                                                                                                                                                                                                                                                                                                                                                                                                                                                                                                                                                                                                                                                                                                                                                                                                                                                                                                              The spurious response rejection is defined in en 300 113-1 [1], clause 8.7.1. in addition, in the case of duplex equipment (equipment providing simultaneous transmission and reception), the receiver spurious response rejection is defined in en 300 113-1 [1], clause 9.2.1. </w:t>
      </w:r>
    </w:p>
    <w:p w:rsidR="00761C1B" w:rsidRDefault="00761C1B" w:rsidP="00761C1B">
      <w:r>
        <w:t>SOURCE: Used in EN 300 113-02 V1.5.1, clause 4.3.4.1</w:t>
      </w:r>
    </w:p>
    <w:p w:rsidR="00761C1B" w:rsidRDefault="00761C1B" w:rsidP="00761C1B"/>
    <w:p w:rsidR="00761C1B" w:rsidRDefault="00761C1B" w:rsidP="00761C1B">
      <w:r>
        <w:t xml:space="preserve">                                                                                                                                                                                                                                                                                                                                                                                                                                                                                                                                                                                                                                                                                                                                                                                                                                                                                                                                                                                                                                                                                                                                                                                                                                                                                                                                                                                                                                                                                                                                                                                                                                                                                                                                                                                                                                                                                                                                                                                                                                                                                                                                                                                                                                                                                                                                                                                                                                                                                                                                                                                                                                                                                                                                                                                                                                                                                                                                                                                                                                                                                                                                                                                                                                                                                                                                                                                                                                                                                                                                                                                                                                                                                                                                                                                                                                                                                                                                                                                                                                                                                                                                                                                                                                                                                                                                                                                                                                                                                                                                                                                                                                                                                                                                                                                                                                                                                                                                                                                                                                                                                                                                                                                                                                                                                                                                                                                                                                                                                                                                                                                                                                                                                                                                                                                                                                                                                                                                                                                                                                                                                                                                                                                                                                                                                                                                                                                                                                                                                                                                                                                                                                                                                                                                                                                                                                                                                                                                                                                                                                                                                                                              The spurious response rejection is defined in en 300 162-1 [2], clause 9.6.1. </w:t>
      </w:r>
    </w:p>
    <w:p w:rsidR="00761C1B" w:rsidRDefault="00761C1B" w:rsidP="00761C1B">
      <w:r>
        <w:t>SOURCE: Used in EN 300 162-02 V1.2.1, clause 4.2.11.1</w:t>
      </w:r>
    </w:p>
    <w:p w:rsidR="00761C1B" w:rsidRDefault="00761C1B" w:rsidP="00761C1B"/>
    <w:p w:rsidR="00761C1B" w:rsidRDefault="00761C1B" w:rsidP="00761C1B">
      <w:r>
        <w:t xml:space="preserve">                                                                                                                                                                                                                                                                                                                                                                                                                                                                                                                                                                                                                                                                                                                                                                                                                                                                                                                                                                                                                                                                                                                                                                                                                                                                                                                                                                                                                                                                                                                                                                                                                                                                                                                                                                                                                                                                                                                                                                                                                                                                                                                                                                                                                                                                                                                                                                                                                                                                                                                                                                                                                                                                                                                                                                                                                                                                                                                                                                                                                                                                                                                                                                                                                                                                                                                                                                                                                                                                                                                                                                                                                                                                                                                                                                                                                                                                                                                                                                                                                                                                                                                                                                                                                                                                                                                                                                                                                                                                                                                                                                                                                                                                                                                                                                                                                                                                                                                                                                                                                                                                                                                                                                                                                                                                                                                                                                                                                                                                                                                                                                                                                                                                                                                                                                                                                                                                                                                                                                                                                                                                                                                                                                                                                                                                                                                                                                                                                                                                                                                                                                                                                                                                                                                                                                                                                                                                                                                                                                                                                                                                                                                              The spurious response rejection is defined in en 300 219-1 [4], clause 9.6.1. </w:t>
      </w:r>
    </w:p>
    <w:p w:rsidR="00761C1B" w:rsidRDefault="00761C1B" w:rsidP="00761C1B">
      <w:r>
        <w:t>SOURCE: Used in EN 300 219-02 V1.1.1, clause 4.2.13.1</w:t>
      </w:r>
    </w:p>
    <w:p w:rsidR="00761C1B" w:rsidRDefault="00761C1B" w:rsidP="00761C1B"/>
    <w:p w:rsidR="00761C1B" w:rsidRDefault="00761C1B" w:rsidP="00761C1B">
      <w:r>
        <w:t xml:space="preserve">                                                                                                                                                                                                                                                                                                                                                                                                                                                                                                                                                                                                                                                                                                                                                                                                                                                                                                                                                                                                                                                                                                                                                                                                                                                                                                                                                                                                                                                                                                                                                                                                                                                                                                                                                                                                                                                                                                                                                                                                                                                                                                                                                                                                                                                                                                                                                                                                                                                                                                                                                                                                                                                                                                                                                                                                                                                                                                                                                                                                                                                                                                                                                                                                                                                                                                                                                                                                                                                                                                                                                                                                                                                                                                                                                                                                                                                                                                                                                                                                                                                                                                                                                                                                                                                                                                                                                                                                                                                                                                                                                                                                                                                                                                                                                                                                                                                                                                                                                                                                                                                                                                                                                                                                                                                                                                                                                                                                                                                                                                                                                                                                                                                                                                                                                                                                                                                                                                                                                                                                                                                                                                                                                                                                                                                                                                                                                                                                                                                                                                                                                                                                                                                                                                                                                                                                                                                                                                                                                                                                                                                                                                                              The spurious response rejection is defined in en 300 296-1 [1], clause 8.5.1. </w:t>
      </w:r>
    </w:p>
    <w:p w:rsidR="00761C1B" w:rsidRDefault="00761C1B" w:rsidP="00761C1B">
      <w:r>
        <w:t>SOURCE: Used in EN 300 296-02 V1.4.1, clause 4.3.4.1</w:t>
      </w:r>
    </w:p>
    <w:p w:rsidR="00761C1B" w:rsidRDefault="00761C1B" w:rsidP="00761C1B"/>
    <w:p w:rsidR="00761C1B" w:rsidRDefault="00761C1B" w:rsidP="00761C1B">
      <w:r>
        <w:t xml:space="preserve">                                                                                                                                                                                                                                                                                                                                                                                                                                                                                                                                                                                                                                                                                                                                                                                                                                                                                                                                                                                                                                                                                                                                                                                                                                                                                                                                                                                                                                                                                                                                                                                                                                                                                                                                                                                                                                                                                                                                                                                                                                                                                                                                                                                                                                                                                                                                                                                                                                                                                                                                                                                                                                                                                                                                                                                                                                                                                                                                                                                                                                                                                                                                                                                                                                                                                                                                                                                                                                                                                                                                                                                                                                                                                                                                                                                                                                                                                                                                                                                                                                                                                                                                                                                                                                                                                                                                                                                                                                                                                                                                                                                                                                                                                                                                                                                                                                                                                                                                                                                                                                                                                                                                                                                                                                                                                                                                                                                                                                                                                                                                                                                                                                                                                                                                                                                                                                                                                                                                                                                                                                                                                                                                                                                                                                                                                                                                                                                                                                                                                                                                                                                                                                                                                                                                                                                                                                                                                                                                                                                                                                                                                                                              The spurious response rejection is defined in en 300 341-1 [4], subclause 9.4.1. </w:t>
      </w:r>
    </w:p>
    <w:p w:rsidR="00761C1B" w:rsidRDefault="00761C1B" w:rsidP="00761C1B">
      <w:r>
        <w:t>SOURCE: Used in EN 300 341-02 V1.1.1, clause 4.2.9.1</w:t>
      </w:r>
    </w:p>
    <w:p w:rsidR="00761C1B" w:rsidRDefault="00761C1B" w:rsidP="00761C1B"/>
    <w:p w:rsidR="00761C1B" w:rsidRDefault="00761C1B" w:rsidP="00761C1B">
      <w:r>
        <w:t xml:space="preserve">                                                                                                                                                                                                                                                                                                                                                                                                                                                                                                                                                                                                                                                                                                                                                                                                                                                                                                                                                                                                                                                                                                                                                                                                                                                                                                                                                                                                                                                                                                                                                                                                                                                                                                                                                                                                                                                                                                                                                                                                                                                                                                                                                                                                                                                                                                                                                                                                                                                                                                                                                                                                                                                                                                                                                                                                                                                                                                                                                                                                                                                                                                                                                                                                                                                                                                                                                                                                                                                                                                                                                                                                                                                                                                                                                                                                                                                                                                                                                                                                                                                                                                                                                                                                                                                                                                                                                                                                                                                                                                                                                                                                                                                                                                                                                                                                                                                                                                                                                                                                                                                                                                                                                                                                                                                                                                                                                                                                                                                                                                                                                                                                                                                                                                                                                                                                                                                                                                                                                                                                                                                                                                                                                                                                                                                                                                                                                                                                                                                                                                                                                                                                                                                                                                                                                                                                                                                                                                                                                                                                                                                                                                                              The spurious response rejection is defined in en 300 390-1 [4], subclause 9.5.1. </w:t>
      </w:r>
    </w:p>
    <w:p w:rsidR="00761C1B" w:rsidRDefault="00761C1B" w:rsidP="00761C1B">
      <w:r>
        <w:t>SOURCE: Used in EN 300 390-02 V1.1.1, clause 4.2.11.1</w:t>
      </w:r>
    </w:p>
    <w:p w:rsidR="00761C1B" w:rsidRDefault="00761C1B" w:rsidP="00761C1B"/>
    <w:p w:rsidR="00761C1B" w:rsidRDefault="00761C1B" w:rsidP="00761C1B">
      <w:r>
        <w:t xml:space="preserve">                                                                                                                                                                                                                                                                                                                                                                                                                                                                                                                                                                                                                                                                                                                                                                                                                                                                                                                                                                                                                                                                                                                                                                                                                                                                                                                                                                                                                                                                                                                                                                                                                                                                                                                                                                                                                                                                                                                                                                                                                                                                                                                                                                                                                                                                                                                                                                                                                                                                                                                                                                                                                                                                                                                                                                                                                                                                                                                                                                                                                                                                                                                                                                                                                                                                                                                                                                                                                                                                                                                                                                                                                                                                                                                                                                                                                                                                                                                                                                                                                                                                                                                                                                                                                                                                                                                                                                                                                                                                                                                                                                                                                                                                                                                                                                                                                                                                                                                                                                                                                                                                                                                                                                                                                                                                                                                                                                                                                                                                                                                                                                                                                                                                                                                                                                                                                                                                                                                                                                                                                                                                                                                                                                                                                                                                                                                                                                                                                                                                                                                                                                                                                                                                                                                                                                                                                                                                                                                                                                                                                                                                                                                              The spurious response rejection is defined in en 300 698-1 [1], clause 9.6.1. </w:t>
      </w:r>
    </w:p>
    <w:p w:rsidR="00761C1B" w:rsidRDefault="00761C1B" w:rsidP="00761C1B">
      <w:r>
        <w:t>SOURCE: Used in EN 300 698-02 V1.2.1, clause 4.2.14.1</w:t>
      </w:r>
    </w:p>
    <w:p w:rsidR="00761C1B" w:rsidRDefault="00761C1B" w:rsidP="00761C1B"/>
    <w:p w:rsidR="00761C1B" w:rsidRDefault="00761C1B" w:rsidP="00761C1B">
      <w:r>
        <w:t xml:space="preserve">                                                                                                                                                                                                                                                                                                                                                                                                                                                                                                                                                                                                                                                                                                                                                                                                                                                                                                                                                                                                                                                                                                                                                                                                                                                                                                                                                                                                                                                                                                                                                                                                                                                                                                                                                                                                                                                                                                                                                                                                                                                                                                                                                                                                                                                                                                                                                                                                                                                                                                                                                                                                                                                                                                                                                                                                                                                                                                                                                                                                                                                                                                                                                                                                                                                                                                                                                                                                                                                                                                                                                                                                                                                                                                                                                                                                                                                                                                                                                                                                                                                                                                                                                                                                                                                                                                                                                                                                                                                                                                                                                                                                                                                                                                                                                                                                                                                                                                                                                                                                                                                                                                                                                                                                                                                                                                                                                                                                                                                                                                                                                                                                                                                                                                                                                                                                                                                                                                                                                                                                                                                                                                                                                                                                                                                                                                                                                                                                                                                                                                                                                                                                                                                                                                                                                                                                                                                                                                                                                                                                                                                                                                                              The spurious response rejection is defined in en 301 025-1 [1], clause 9.6.1. </w:t>
      </w:r>
    </w:p>
    <w:p w:rsidR="00761C1B" w:rsidRDefault="00761C1B" w:rsidP="00761C1B">
      <w:r>
        <w:t>SOURCE: Used in EN 301 025-02 V1.5.1, clause 4.2.14.1</w:t>
      </w:r>
    </w:p>
    <w:p w:rsidR="00761C1B" w:rsidRDefault="00761C1B" w:rsidP="00761C1B"/>
    <w:p w:rsidR="00761C1B" w:rsidRDefault="00761C1B" w:rsidP="00761C1B">
      <w:r>
        <w:t xml:space="preserve">                                                                                                                                                                                                                                                                                                                                                                                                                                                                                                                                                                                                                                                                                                                                                                                                                                                                                                                                                                                                                                                                                                                                                                                                                                                                                                                                                                                                                                                                                                                                                                                                                                                                                                                                                                                                                                                                                                                                                                                                                                                                                                                                                                                                                                                                                                                                                                                                                                                                                                                                                                                                                                                                                                                                                                                                                                                                                                                                                                                                                                                                                                                                                                                                                                                                                                                                                                                                                                                                                                                                                                                                                                                                                                                                                                                                                                                                                                                                                                                                                                                                                                                                                                                                                                                                                                                                                                                                                                                                                                                                                                                                                                                                                                                                                                                                                                                                                                                                                                                                                                                                                                                                                                                                                                                                                                                                                                                                                                                                                                                                                                                                                                                                                                                                                                                                                                                                                                                                                                                                                                                                                                                                                                                                                                                                                                                                                                                                                                                                                                                                                                                                                                                                                                                                                                                                                                                                                                                                                                                                                                                                                                                              The spurious response rejection is defined in en 301 166-1 [2], clause 8.6.1. in addition, for duplex equipment (equipment providing simultaneous transmission and reception), the receiver spurious response rejection (with simultaneous transmission and reception) is defined in en 301 166-1 [2], clause 9.2.1. </w:t>
      </w:r>
    </w:p>
    <w:p w:rsidR="00761C1B" w:rsidRDefault="00761C1B" w:rsidP="00761C1B">
      <w:r>
        <w:t>SOURCE: Used in EN 301 166-02 V1.2.1, clause 4.3.4.1</w:t>
      </w:r>
    </w:p>
    <w:p w:rsidR="00761C1B" w:rsidRDefault="00761C1B" w:rsidP="00761C1B"/>
    <w:p w:rsidR="00761C1B" w:rsidRDefault="00761C1B" w:rsidP="00761C1B">
      <w:r>
        <w:t xml:space="preserve">                                                                                                                                                                                                                                                                                                                                                                                                                                                                                                                                                                                                                                                                                                                                                                                                                                                                                                                                                                                                                                                                                                                                                                                                                                                                                                                                                                                                                                                                                                                                                                                                                                                                                                                                                                                                                                                                                                                                                                                                                                                                                                                                                                                                                                                                                                                                                                                                                                                                                                                                                                                                                                                                                                                                                                                                                                                                                                                                                                                                                                                                                                                                                                                                                                                                                                                                                                                                                                                                                                                                                                                                                                                                                                                                                                                                                                                                                                                                                                                                                                                                                                                                                                                                                                                                                                                                                                                                                                                                                                                                                                                                                                                                                                                                                                                                                                                                                                                                                                                                                                                                                                                                                                                                                                                                                                                                                                                                                                                                                                                                                                                                                                                                                                                                                                                                                                                                                                                                                                                                                                                                                                                                                                                                                                                                                                                                                                                                                                                                                                                                                                                                                                                                                                                                                                                                                                                                                                                                                                                                                                                                                                                              The spurious response rejection ratio is the ratio between the wanted signal and the unwanted signal at the spurious frequency causing a reduction in the sinad ratio. </w:t>
      </w:r>
    </w:p>
    <w:p w:rsidR="00761C1B" w:rsidRDefault="00761C1B" w:rsidP="00761C1B">
      <w:r>
        <w:t>SOURCE: Used in EN 300 373-01 V1.4.1, clause 10.10.1</w:t>
      </w:r>
    </w:p>
    <w:p w:rsidR="00761C1B" w:rsidRDefault="00761C1B" w:rsidP="00761C1B"/>
    <w:p w:rsidR="00761C1B" w:rsidRDefault="00761C1B" w:rsidP="00761C1B">
      <w:r>
        <w:t xml:space="preserve">                                                                                                                                                                                                                                                                                                                                                                                                                                                                                                                                                                                                                                                                                                                                                                                                                                                                                                                                                                                                                                                                                                                                                                                                                                                                                                                                                                                                                                                                                                                                                                                                                                                                                                                                                                                                                                                                                                                                                                                                                                                                                                                                                                                                                                                                                                                                                                                                                                                                                                                                                                                                                                                                                                                                                                                                                                                                                                                                                                                                                                                                                                                                                                                                                                                                                                                                                                                                                                                                                                                                                                                                                                                                                                                                                                                                                                                                                                                                                                                                                                                                                                                                                                                                                                                                                                                                                                                                                                                                                                                                                                                                                                                                                                                                                                                                                                                                                                                                                                                                                                                                                                                                                                                                                                                                                                                                                                                                                                                                                                                                                                                                                                                                                                                                                                                                                                                                                                                                                                                                                                                                                                                                                                                                                                                                                                                                                                                                                                                                                                                                                                                                                                                                                                                                                                                                                                                                                                                                                                                                                                                                                                                              The spurious response rejection ratio is the ratio of the input level of an unwanted signal, at the frequency of the spurious response to the input level of a wanted signal, when the wanted and unwanted signals individually produce the same sinad ratio at the receiver output. </w:t>
      </w:r>
    </w:p>
    <w:p w:rsidR="00761C1B" w:rsidRDefault="00761C1B" w:rsidP="00761C1B">
      <w:r>
        <w:t>SOURCE: Used in EN 300 373-02 V1.2.1, clause 4.2.10.1 SOURCE: Used in EN 303 402 V2.1.1, clause 9.6.1</w:t>
      </w:r>
    </w:p>
    <w:p w:rsidR="00761C1B" w:rsidRDefault="00761C1B" w:rsidP="00761C1B"/>
    <w:p w:rsidR="00761C1B" w:rsidRDefault="00761C1B" w:rsidP="00761C1B">
      <w:r>
        <w:t xml:space="preserve">                                                                                                                                                                                                                                                                                                                                                                                                                                                                                                                                                                                                                                                                                                                                                                                                                                                                                                                                                                                                                                                                                                                                                                                                                                                                                                                                                                                                                                                                                                                                                                                                                                                                                                                                                                                                                                                                                                                                                                                                                                                                                                                                                                                                                                                                                                                                                                                                                                                                                                                                                                                                                                                                                                                                                                                                                                                                                                                                                                                                                                                                                                                                                                                                                                                                                                                                                                                                                                                                                                                                                                                                                                                                                                                                                                                                                                                                                                                                                                                                                                                                                                                                                                                                                                                                                                                                                                                                                                                                                                                                                                                                                                                                                                                                                                                                                                                                                                                                                                                                                                                                                                                                                                                                                                                                                                                                                                                                                                                                                                                                                                                                                                                                                                                                                                                                                                                                                                                                                                                                                                                                                                                                                                                                                                                                                                                                                                                                                                                                                                                                                                                                                                                                                                                                                                                                                                                                                                                                                                                                                                                                                                                              The spurious response rejection under duplex operations (simultaneous transmission and reception) are defined in en 300 219-1 [4], clause 10.2.1. </w:t>
      </w:r>
    </w:p>
    <w:p w:rsidR="00761C1B" w:rsidRDefault="00761C1B" w:rsidP="00761C1B">
      <w:r>
        <w:t>SOURCE: Used in EN 300 219-02 V1.1.1, clause 4.2.18.1</w:t>
      </w:r>
    </w:p>
    <w:p w:rsidR="00761C1B" w:rsidRDefault="00761C1B" w:rsidP="00761C1B"/>
    <w:p w:rsidR="00761C1B" w:rsidRDefault="00761C1B" w:rsidP="00761C1B">
      <w:r>
        <w:t xml:space="preserve">                                                                                                                                                                                                                                                                                                                                                                                                                                                                                                                                                                                                                                                                                                                                                                                                                                                                                                                                                                                                                                                                                                                                                                                                                                                                                                                                                                                                                                                                                                                                                                                                                                                                                                                                                                                                                                                                                                                                                                                                                                                                                                                                                                                                                                                                                                                                                                                                                                                                                                                                                                                                                                                                                                                                                                                                                                                                                                                                                                                                                                                                                                                                                                                                                                                                                                                                                                                                                                                                                                                                                                                                                                                                                                                                                                                                                                                                                                                                                                                                                                                                                                                                                                                                                                                                                                                                                                                                                                                                                                                                                                                                                                                                                                                                                                                                                                                                                                                                                                                                                                                                                                                                                                                                                                                                                                                                                                                                                                                                                                                                                                                                                                                                                                                                                                                                                                                                                                                                                                                                                                                                                                                                                                                                                                                                                                                                                                                                                                                                                                                                                                                                                                                                                                                                                                                                                                                                                                                                                                                                                                                                                                                              The spurious response rejection, under duplex operation, is a measure of the capability of the receiver to achieve a specific spurious response rejection ratio when receiving a wanted modulated signal in the presence of: a) an unwanted signal at any other frequency, at which a response may be obtained; and b) the signal of the transmitter operating at duplex frequency distance, at the maximum output power and attenuated by the duplex filter and/or by the decoupling between the antennas. </w:t>
      </w:r>
    </w:p>
    <w:p w:rsidR="00761C1B" w:rsidRDefault="00761C1B" w:rsidP="00761C1B">
      <w:r>
        <w:t>SOURCE: Used in EN 301 166 V2.1.1, clause 9.2.1 SOURCE: Used in EN 301 166-01 V1.3.1, clause 9.2.1</w:t>
      </w:r>
    </w:p>
    <w:p w:rsidR="00761C1B" w:rsidRDefault="00761C1B" w:rsidP="00761C1B"/>
    <w:p w:rsidR="00761C1B" w:rsidRDefault="00761C1B" w:rsidP="00761C1B">
      <w:r>
        <w:t xml:space="preserve">                                                                                                                                                                                                                                                                                                                                                                                                                                                                                                                                                                                                                                                                                                                                                                                                                                                                                                                                                                                                                                                                                                                                                                                                                                                                                                                                                                                                                                                                                                                                                                                                                                                                                                                                                                                                                                                                                                                                                                                                                                                                                                                                                                                                                                                                                                                                                                                                                                                                                                                                                                                                                                                                                                                                                                                                                                                                                                                                                                                                                                                                                                                                                                                                                                                                                                                                                                                                                                                                                                                                                                                                                                                                                                                                                                                                                                                                                                                                                                                                                                                                                                                                                                                                                                                                                                                                                                                                                                                                                                                                                                                                                                                                                                                                                                                                                                                                                                                                                                                                                                                                                                                                                                                                                                                                                                                                                                                                                                                                                                                                                                                                                                                                                                                                                                                                                                                                                                                                                                                                                                                                                                                                                                                                                                                                                                                                                                                                                                                                                                                                                                                                                                                                                                                                                                                                                                                                                                                                                                                                                                                                                                                              The spurious response rejection, under duplex operation, is a measure of the capability of the receiver to achieve a specific spurious response rejection ratio when receiving a wanted modulated signal in the presence of: a) an unwanted signal at any other frequency, at which a response may be obtained; and b) the unmodulated signal of the transmitter operating at duplex frequency distance, at the rated output power and attenuated by the duplex filter or by the distance between the antennas. </w:t>
      </w:r>
    </w:p>
    <w:p w:rsidR="00761C1B" w:rsidRDefault="00761C1B" w:rsidP="00761C1B">
      <w:r>
        <w:t>SOURCE: Used in EN 300 086 V2.1.2, clause 9.2.1 SOURCE: Used in EN 300 086-01 V1.4.1, clause 9.2.1</w:t>
      </w:r>
    </w:p>
    <w:p w:rsidR="00761C1B" w:rsidRDefault="00761C1B" w:rsidP="00761C1B"/>
    <w:p w:rsidR="00761C1B" w:rsidRDefault="00761C1B" w:rsidP="00761C1B">
      <w:r>
        <w:t xml:space="preserve">                                                                                                                                                                                                                                                                                                                                                                                                                                                                                                                                                                                                                                                                                                                                                                                                                                                                                                                                                                                                                                                                                                                                                                                                                                                                                                                                                                                                                                                                                                                                                                                                                                                                                                                                                                                                                                                                                                                                                                                                                                                                                                                                                                                                                                                                                                                                                                                                                                                                                                                                                                                                                                                                                                                                                                                                                                                                                                                                                                                                                                                                                                                                                                                                                                                                                                                                                                                                                                                                                                                                                                                                                                                                                                                                                                                                                                                                                                                                                                                                                                                                                                                                                                                                                                                                                                                                                                                                                                                                                                                                                                                                                                                                                                                                                                                                                                                                                                                                                                                                                                                                                                                                                                                                                                                                                                                                                                                                                                                                                                                                                                                                                                                                                                                                                                                                                                                                                                                                                                                                                                                                                                                                                                                                                                                                                                                                                                                                                                                                                                                                                                                                                                                                                                                                                                                                                                                                                                                                                                                                                                                                                                                              The spurious response rejection, under duplex operation, is a measure of the capability of the receiver to achieve a specific successful response ratio when receiving a wanted modulated signal in the presence of: a) an unwanted unmodulated signal, which is added at any other frequency at which a response may be obtained; and b) the unmodulated signal of the transmitter operating at duplex frequency distance at the rated output power and attenuated by the duplex filter or the distance between the antennas. </w:t>
      </w:r>
    </w:p>
    <w:p w:rsidR="00761C1B" w:rsidRDefault="00761C1B" w:rsidP="00761C1B">
      <w:r>
        <w:t>SOURCE: Used in EN 300 219 V2.1.1, clause 10.2.1 SOURCE: Used in EN 300 219-01 V1.2.1, clause 10.2.1</w:t>
      </w:r>
    </w:p>
    <w:p w:rsidR="00761C1B" w:rsidRDefault="00761C1B" w:rsidP="00761C1B"/>
    <w:p w:rsidR="00761C1B" w:rsidRDefault="00761C1B" w:rsidP="00761C1B">
      <w:r>
        <w:t xml:space="preserve">                                                                                                                                                                                                                                                                                                                                                                                                                                                                                                                                                                                                                                                                                                                                                                                                                                                                                                                                                                                                                                                                                                                                                                                                                                                                                                                                                                                                                                                                                                                                                                                                                                                                                                                                                                                                                                                                                                                                                                                                                                                                                                                                                                                                                                                                                                                                                                                                                                                                                                                                                                                                                                                                                                                                                                                                                                                                                                                                                                                                                                                                                                                                                                                                                                                                                                                                                                                                                                                                                                                                                                                                                                                                                                                                                                                                                                                                                                                                                                                                                                                                                                                                                                                                                                                                                                                                                                                                                                                                                                                                                                                                                                                                                                                                                                                                                                                                                                                                                                                                                                                                                                                                                                                                                                                                                                                                                                                                                                                                                                                                                                                                                                                                                                                                                                                                                                                                                                                                                                                                                                                                                                                                                                                                                                                                                                                                                                                                                                                                                                                                                                                                                                                                                                                                                                                                                                                                                                                                                                                                                                                                                                                              squelch hysteresis is the difference between the receiver input signal level at which the squelch opens and the level at which it closes, expressed in db. </w:t>
      </w:r>
    </w:p>
    <w:p w:rsidR="00761C1B" w:rsidRDefault="00761C1B" w:rsidP="00761C1B">
      <w:r>
        <w:t>SOURCE: Used in EN 301 925 V1.5.1, clause 12.12.4.1</w:t>
      </w:r>
    </w:p>
    <w:p w:rsidR="00761C1B" w:rsidRDefault="00761C1B" w:rsidP="00761C1B"/>
    <w:p w:rsidR="00761C1B" w:rsidRDefault="00761C1B" w:rsidP="00761C1B">
      <w:r>
        <w:t xml:space="preserve">                                                                                                                                                                                                                                                                                                                                                                                                                                                                                                                                                                                                                                                                                                                                                                                                                                                                                                                                                                                                                                                                                                                                                                                                                                                                                                                                                                                                                                                                                                                                                                                                                                                                                                                                                                                                                                                                                                                                                                                                                                                                                                                                                                                                                                                                                                                                                                                                                                                                                                                                                                                                                                                                                                                                                                                                                                                                                                                                                                                                                                                                                                                                                                                                                                                                                                                                                                                                                                                                                                                                                                                                                                                                                                                                                                                                                                                                                                                                                                                                                                                                                                                                                                                                                                                                                                                                                                                                                                                                                                                                                                                                                                                                                                                                                                                                                                                                                                                                                                                                                                                                                                                                                                                                                                                                                                                                                                                                                                                                                                                                                                                                                                                                                                                                                                                                                                                                                                                                                                                                                                                                                                                                                                                                                                                                                                                                                                                                                                                                                                                                                                                                                                                                                                                                                                                                                                                                                                                                                                                                                                                                                                                                  squelch hysteresis is the difference in db between the receiver input signal levels at which the squelch opens and closes. </w:t>
      </w:r>
    </w:p>
    <w:p w:rsidR="00761C1B" w:rsidRDefault="00761C1B" w:rsidP="00761C1B">
      <w:r>
        <w:t>SOURCE: Used in EN 300 162-01 V1.4.1, clause 9.13.1 SOURCE: Used in EN 300 698 V2.2.1, clause 9.13.1 SOURCE: Used in EN 300 698-01 V1.4.1, clause 9.13.1 SOURCE: Used in EN 300 698-03 V1.2.1, clause 4.4.13.1 SOURCE: Used in EN 301 025 V2.2.1, clause 9.13.1 SOURCE: Used in EN 301 025-01 V1.5.1, clause 9.13.1 SOURCE: Used in EN 301 178 V2.2.1, clause 9.13.1 SOURCE: Used in EN 301 178-01 V1.4.1, clause 9.13.1 SOURCE: Used in EN 301 466 V1.2.1, clause 9.14.1 SOURCE: Used in EN 302 885 V2.2.1, clause 9.13.1 SOURCE: Used in EN 302 885-01 V1.3.1, clause 9.13.1</w:t>
      </w:r>
    </w:p>
    <w:p w:rsidR="00761C1B" w:rsidRDefault="00761C1B" w:rsidP="00761C1B"/>
    <w:p w:rsidR="00761C1B" w:rsidRDefault="00761C1B" w:rsidP="00761C1B">
      <w:r>
        <w:t xml:space="preserve">                                                                                                                                                                                                                                                                                                                                                                                                                                                                                                                                                                                                                                                                                                                                                                                                                                                                                                                                                                                                                                                                                                                                                                                                                                                                                                                                                                                                                                                                                                                                                                                                                                                                                                                                                                                                                                                                                                                                                                                                                                                                                                                                                                                                                                                                                                                                                                                                                                                                                                                                                                                                                                                                                                                                                                                                                                                                                                                                                                                                                                                                                                                                                                                                                                                                                                                                                                                                                                                                                                                                                                                                                                                                                                                                                                                                                                                                                                                                                                                                                                                                                                                                                                                                                                                                                                                                                                                                                                                                                                                                                                                                                                                                                                                                                                                                                                                                                                                                                                                                                                                                                                                                                                                                                                                                                                                                                                                                                                                                                                                                                                                                                                                                                                                                                                                                                                                                                                                                                                                                                                                                                                                                                                                                                                                                                                                                                                                                                                                                                                                                                                                                                                                                                                                                                                                                                                                                                                                                                                                                                                                                                                                                  The squelch operating level is the minimum level of wanted signal presented to the receiver rf input port where the receiver audio output is always open. </w:t>
      </w:r>
    </w:p>
    <w:p w:rsidR="00761C1B" w:rsidRDefault="00761C1B" w:rsidP="00761C1B">
      <w:r>
        <w:t>SOURCE: Used in EN 301 925 V1.5.1, clause 12.12.3.1</w:t>
      </w:r>
    </w:p>
    <w:p w:rsidR="00761C1B" w:rsidRDefault="00761C1B" w:rsidP="00761C1B"/>
    <w:p w:rsidR="00761C1B" w:rsidRDefault="00761C1B" w:rsidP="00761C1B">
      <w:r>
        <w:t xml:space="preserve">                                                                                                                                                                                                                                                                                                                                                                                                                                                                                                                                                                                                                                                                                                                                                                                                                                                                                                                                                                                                                                                                                                                                                                                                                                                                                                                                                                                                                                                                                                                                                                                                                                                                                                                                                                                                                                                                                                                                                                                                                                                                                                                                                                                                                                                                                                                                                                                                                                                                                                                                                                                                                                                                                                                                                                                                                                                                                                                                                                                                                                                                                                                                                                                                                                                                                                                                                                                                                                                                                                                                                                                                                                                                                                                                                                                                                                                                                                                                                                                                                                                                                                                                                                                                                                                                                                                                                                                                                                                                                                                                                                                                                                                                                                                                                                                                                                                                                                                                                                                                                                                                                                                                                                                                                                                                                                                                                                                                                                                                                                                                                                                                                                                                                                                                                                                                                                                                                                                                                                                                                                                                                                                                                                                                                                                                                                                                                                                                                                                                                                                                                                                                                                                                                                                                                                                                                                                                                                                                                                                                                                                                                                                              stability of the required audio or mpx input level to the transmitter to achieve desired deviation. </w:t>
      </w:r>
    </w:p>
    <w:p w:rsidR="00761C1B" w:rsidRDefault="00761C1B" w:rsidP="00761C1B">
      <w:r>
        <w:t>SOURCE: Used in EN 302 018 V2.1.1, clause 4.2.3.1</w:t>
      </w:r>
    </w:p>
    <w:p w:rsidR="00761C1B" w:rsidRDefault="00761C1B" w:rsidP="00761C1B"/>
    <w:p w:rsidR="00761C1B" w:rsidRDefault="00761C1B" w:rsidP="00761C1B">
      <w:r>
        <w:t xml:space="preserve">                                                                                                                                                                                                                                                                                                                                                                                                                                                                                                                                                                                                                                                                                                                                                                                                                                                                                                                                                                                                                                                                                                                                                                                                                                                                                                                                                                                                                                                                                                                                                                                                                                                                                                                                                                                                                                                                                                                                                                                                                                                                                                                                                                                                                                                                                                                                                                                                                                                                                                                                                                                                                                                                                                                                                                                                                                                                                                                                                                                                                                                                                                                                                                                                                                                                                                                                                                                                                                                                                                                                                                                                                                                                                                                                                                                                                                                                                                                                                                                                                                                                                                                                                                                                                                                                                                                                                                                                                                                                                                                                                                                                                                                                                                                                                                                                                                                                                                                                                                                                                                                                                                                                                                                                                                                                                                                                                                                                                                                                                                                                                                                                                                                                                                                                                                                                                                                                                                                                                                                                                                                                                                                                                                                                                                                                                                                                                                                                                                                                                                                                                                                                                                                                                                                                                                                                                                                                                                                                                                                                                                                                                                                                  stability of the required audio or mpx input level to the transmitter to achieve desired deviation. </w:t>
      </w:r>
    </w:p>
    <w:p w:rsidR="00761C1B" w:rsidRDefault="00761C1B" w:rsidP="00761C1B">
      <w:r>
        <w:t>SOURCE: Used in EN 302 018-01 V1.2.1, clause 4.3.3.1</w:t>
      </w:r>
    </w:p>
    <w:p w:rsidR="00761C1B" w:rsidRDefault="00761C1B" w:rsidP="00761C1B"/>
    <w:p w:rsidR="00761C1B" w:rsidRDefault="00761C1B" w:rsidP="00761C1B">
      <w:r>
        <w:t xml:space="preserve">                                                                                                                                                                                                                                                                                                                                                                                                                                                                                                                                                                                                                                                                                                                                                                                                                                                                                                                                                                                                                                                                                                                                                                                                                                                                                                                                                                                                                                                                                                                                                                                                                                                                                                                                                                                                                                                                                                                                                                                                                                                                                                                                                                                                                                                                                                                                                                                                                                                                                                                                                                                                                                                                                                                                                                                                                                                                                                                                                                                                                                                                                                                                                                                                                                                                                                                                                                                                                                                                                                                                                                                                                                                                                                                                                                                                                                                                                                                                                                                                                                                                                                                                                                                                                                                                                                                                                                                                                                                                                                                                                                                                                                                                                                                                                                                                                                                                                                                                                                                                                                                                                                                                                                                                                                                                                                                                                                                                                                                                                                                                                                                                                                                                                                                                                                                                                                                                                                                                                                                                                                                                                                                                                                                                                                                                                                                                                                                                                                                                                                                                                                                                                                                                                                                                                                                                                                                                                                                                                                                                                                                                                                                                  start up time is the time the equipment takes to be operational after setting the relevant main switch from the off state to the on state. </w:t>
      </w:r>
    </w:p>
    <w:p w:rsidR="00761C1B" w:rsidRDefault="00761C1B" w:rsidP="00761C1B">
      <w:r>
        <w:t>SOURCE: Used in EN 302 194-01 V1.1.2, clause 7.1.1.1</w:t>
      </w:r>
    </w:p>
    <w:p w:rsidR="00761C1B" w:rsidRDefault="00761C1B" w:rsidP="00761C1B"/>
    <w:p w:rsidR="00761C1B" w:rsidRDefault="00761C1B" w:rsidP="00761C1B">
      <w:r>
        <w:t xml:space="preserve">                                                                                                                                                                                                                                                                                                                                                                                                                                                                                                                                                                                                                                                                                                                                                                                                                                                                                                                                                                                                                                                                                                                                                                                                                                                                                                                                                                                                                                                                                                                                                                                                                                                                                                                                                                                                                                                                                                                                                                                                                                                                                                                                                                                                                                                                                                                                                                                                                                                                                                                                                                                                                                                                                                                                                                                                                                                                                                                                                                                                                                                                                                                                                                                                                                                                                                                                                                                                                                                                                                                                                                                                                                                                                                                                                                                                                                                                                                                                                                                                                                                                                                                                                                                                                                                                                                                                                                                                                                                                                                                                                                                                                                                                                                                                                                                                                                                                                                                                                                                                                                                                                                                                                                                                                                                                                                                                                                                                                                                                                                                                                                                                                                                                                                                                                                                                                                                                                                                                                                                                                                                                                                                                                                                                                                                                                                                                                                                                                                                                                                                                                                                                                                                                                                                                                                                                                                                                                                                                                                                                                                                                                                                                  start-up time is the time the equipment takes to be operational after setting the relevant main switch from the off state to the on state. </w:t>
      </w:r>
    </w:p>
    <w:p w:rsidR="00761C1B" w:rsidRDefault="00761C1B" w:rsidP="00761C1B">
      <w:r>
        <w:t>SOURCE: Used in EN 302 194 V2.1.1, clause 8.1.1.1</w:t>
      </w:r>
    </w:p>
    <w:p w:rsidR="00761C1B" w:rsidRDefault="00761C1B" w:rsidP="00761C1B"/>
    <w:p w:rsidR="00761C1B" w:rsidRDefault="00761C1B" w:rsidP="00761C1B">
      <w:r>
        <w:t xml:space="preserve">                                                                                                                                                                                                                                                                                                                                                                                                                                                                                                                                                                                                                                                                                                                                                                                                                                                                                                                                                                                                                                                                                                                                                                                                                                                                                                                                                                                                                                                                                                                                                                                                                                                                                                                                                                                                                                                                                                                                                                                                                                                                                                                                                                                                                                                                                                                                                                                                                                                                                                                                                                                                                                                                                                                                                                                                                                                                                                                                                                                                                                                                                                                                                                                                                                                                                                                                                                                                                                                                                                                                                                                                                                                                                                                                                                                                                                                                                                                                                                                                                                                                                                                                                                                                                                                                                                                                                                                                                                                                                                                                                                                                                                                                                                                                                                                                                                                                                                                                                                                                                                                                                                                                                                                                                                                                                                                                                                                                                                                                                                                                                                                                                                                                                                                                                                                                                                                                                                                                                                                                                                                                                                                                                                                                                                                                                                                                                                                                                                                                                                                                                                                                                                                                                                                                                                                                                                                                                                                                                                                                                                                                                                                                  The static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static propagation conditions. </w:t>
      </w:r>
    </w:p>
    <w:p w:rsidR="00761C1B" w:rsidRDefault="00761C1B" w:rsidP="00761C1B">
      <w:r>
        <w:t>SOURCE: Used in EN 301 502 V12.5.1, clause 4.2.9.1</w:t>
      </w:r>
    </w:p>
    <w:p w:rsidR="00761C1B" w:rsidRDefault="00761C1B" w:rsidP="00761C1B"/>
    <w:p w:rsidR="00761C1B" w:rsidRDefault="00761C1B" w:rsidP="00761C1B">
      <w:r>
        <w:t xml:space="preserve">                                                                                                                                                                                                                                                                                                                                                                                                                                                                                                                                                                                                                                                                                                                                                                                                                                                                                                                                                                                                                                                                                                                                                                                                                                                                                                                                                                                                                                                                                                                                                                                                                                                                                                                                                                                                                                                                                                                                                                                                                                                                                                                                                                                                                                                                                                                                                                                                                                                                                                                                                                                                                                                                                                                                                                                                                                                                                                                                                                                                                                                                                                                                                                                                                                                                                                                                                                                                                                                                                                                                                                                                                                                                                                                                                                                                                                                                                                                                                                                                                                                                                                                                                                                                                                                                                                                                                                                                                                                                                                                                                                                                                                                                                                                                                                                                                                                                                                                                                                                                                                                                                                                                                                                                                                                                                                                                                                                                                                                                                                                                                                                                                                                                                                                                                                                                                                                                                                                                                                                                                                                                                                                                                                                                                                                                                                                                                                                                                                                                                                                                                                                                                                                                                                                                                                                                                                                                                                                                                                                                                                                                                                                              The static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static propagation conditions. </w:t>
      </w:r>
    </w:p>
    <w:p w:rsidR="00761C1B" w:rsidRDefault="00761C1B" w:rsidP="00761C1B">
      <w:r>
        <w:t>SOURCE: Used in EN 302 480 V2.1.1, clause 4.2.2.5.1</w:t>
      </w:r>
    </w:p>
    <w:p w:rsidR="00761C1B" w:rsidRDefault="00761C1B" w:rsidP="00761C1B"/>
    <w:p w:rsidR="00761C1B" w:rsidRDefault="00761C1B" w:rsidP="00761C1B">
      <w:r>
        <w:t xml:space="preserve">                                                                                                                                                                                                                                                                                                                                                                                                                                                                                                                                                                                                                                                                                                                                                                                                                                                                                                                                                                                                                                                                                                                                                                                                                                                                                                                                                                                                                                                                                                                                                                                                                                                                                                                                                                                                                                                                                                                                                                                                                                                                                                                                                                                                                                                                                                                                                                                                                                                                                                                                                                                                                                                                                                                                                                                                                                                                                                                                                                                                                                                                                                                                                                                                                                                                                                                                                                                                                                                                                                                                                                                                                                                                                                                                                                                                                                                                                                                                                                                                                                                                                                                                                                                                                                                                                                                                                                                                                                                                                                                                                                                                                                                                                                                                                                                                                                                                                                                                                                                                                                                                                                                                                                                                                                                                                                                                                                                                                                                                                                                                                                                                                                                                                                                                                                                                                                                                                                                                                                                                                                                                                                                                                                                                                                                                                                                                                                                                                                                                                                                                                                                                                                                                                                                                                                                                                                                                                                                                                                                                                                                                                                                              The strong varying environmental brightness in a steer house between day and night requires a wide dynamic range of the display screen brilliance down to very low values. </w:t>
      </w:r>
    </w:p>
    <w:p w:rsidR="00761C1B" w:rsidRDefault="00761C1B" w:rsidP="00761C1B">
      <w:r>
        <w:t>SOURCE: Used in EN 302 194 V2.1.1, clause 8.3.2.1 SOURCE: Used in EN 302 194-01 V1.1.2, clause 7.3.2.1</w:t>
      </w:r>
    </w:p>
    <w:p w:rsidR="00761C1B" w:rsidRDefault="00761C1B" w:rsidP="00761C1B"/>
    <w:p w:rsidR="00761C1B" w:rsidRDefault="00761C1B" w:rsidP="00761C1B">
      <w:r>
        <w:t xml:space="preserve">                                                                                                                                                                                                                                                                                                                                                                                                                                                                                                                                                                                                                                                                                                                                                                                                                                                                                                                                                                                                                                                                                                                                                                                                                                                                                                                                                                                                                                                                                                                                                                                                                                                                                                                                                                                                                                                                                                                                                                                                                                                                                                                                                                                                                                                                                                                                                                                                                                                                                                                                                                                                                                                                                                                                                                                                                                                                                                                                                                                                                                                                                                                                                                                                                                                                                                                                                                                                                                                                                                                                                                                                                                                                                                                                                                                                                                                                                                                                                                                                                                                                                                                                                                                                                                                                                                                                                                                                                                                                                                                                                                                                                                                                                                                                                                                                                                                                                                                                                                                                                                                                                                                                                                                                                                                                                                                                                                                                                                                                                                                                                                                                                                                                                                                                                                                                                                                                                                                                                                                                                                                                                                                                                                                                                                                                                                                                                                                                                                                                                                                                                                                                                                                                                                                                                                                                                                                                                                                                                                                                                                                                                                                              subclause 5.1.2 defines the use of references given in the tps. the structure provides the interrelationship with: - the source en giving the clause / subclause reference; and - the profile en giving the clause / subclause reference. </w:t>
      </w:r>
    </w:p>
    <w:p w:rsidR="00761C1B" w:rsidRDefault="00761C1B" w:rsidP="00761C1B">
      <w:r>
        <w:t>SOURCE: Used in EN 300 497-06 V0.3.2, clause 5.1.2</w:t>
      </w:r>
    </w:p>
    <w:p w:rsidR="00761C1B" w:rsidRDefault="00761C1B" w:rsidP="00761C1B"/>
    <w:p w:rsidR="00761C1B" w:rsidRDefault="00761C1B" w:rsidP="00761C1B">
      <w:r>
        <w:t xml:space="preserve">                                                                                                                                                                                                                                                                                                                                                                                                                                                                                                                                                                                                                                                                                                                                                                                                                                                                                                                                                                                                                                                                                                                                                                                                                                                                                                                                                                                                                                                                                                                                                                                                                                                                                                                                                                                                                                                                                                                                                                                                                                                                                                                                                                                                                                                                                                                                                                                                                                                                                                                                                                                                                                                                                                                                                                                                                                                                                                                                                                                                                                                                                                                                                                                                                                                                                                                                                                                                                                                                                                                                                                                                                                                                                                                                                                                                                                                                                                                                                                                                                                                                                                                                                                                                                                                                                                                                                                                                                                                                                                                                                                                                                                                                                                                                                                                                                                                                                                                                                                                                                                                                                                                                                                                                                                                                                                                                                                                                                                                                                                                                                                                                                                                                                                                                                                                                                                                                                                                                                                                                                                                                                                                                                                                                                                                                                                                                                                                                                                                                                                                                                                                                                                                                                                                                                                                                                                                                                                                                                                                                                                                                                                                                  subnetwork pair id associatedsubnetworkpairid attribute with attribute syntax asn1xatmmodule.nametype; matches for equality; behaviour associatedsubnetworkpairidbehaviour behaviour defined as "this attribute contains a pointer to the subnetworkpair to whom the pno nw atm access point belongs to.";; registered as {xatmattribute 1}; </w:t>
      </w:r>
    </w:p>
    <w:p w:rsidR="00761C1B" w:rsidRDefault="00761C1B" w:rsidP="00761C1B">
      <w:r>
        <w:t>SOURCE: Used in EN 300 820-01 V1.2.1, clause 8.7.1</w:t>
      </w:r>
    </w:p>
    <w:p w:rsidR="00761C1B" w:rsidRDefault="00761C1B" w:rsidP="00761C1B"/>
    <w:p w:rsidR="00761C1B" w:rsidRDefault="00761C1B" w:rsidP="00761C1B">
      <w:r>
        <w:t xml:space="preserve">                                                                                                                                                                                                                                                                                                                                                                                                                                                                                                                                                                                                                                                                                                                                                                                                                                                                                                                                                                                                                                                                                                                                                                                                                                                                                                                                                                                                                                                                                                                                                                                                                                                                                                                                                                                                                                                                                                                                                                                                                                                                                                                                                                                                                                                                                                                                                                                                                                                                                                                                                                                                                                                                                                                                                                                                                                                                                                                                                                                                                                                                                                                                                                                                                                                                                                                                                                                                                                                                                                                                                                                                                                                                                                                                                                                                                                                                                                                                                                                                                                                                                                                                                                                                                                                                                                                                                                                                                                                                                                                                                                                                                                                                                                                                                                                                                                                                                                                                                                                                                                                                                                                                                                                                                                                                                                                                                                                                                                                                                                                                                                                                                                                                                                                                                                                                                                                                                                                                                                                                                                                                                                                                                                                                                                                                                                                                                                                                                                                                                                                                                                                                                                                                                                                                                                                                                                                                                                                                                                                                                                                                                                                                  The subscriber identity confidentiality feature is the property that the imsi is not made available or disclosed to unauthorized individuals, entities or processes. </w:t>
      </w:r>
    </w:p>
    <w:p w:rsidR="00761C1B" w:rsidRDefault="00761C1B" w:rsidP="00761C1B">
      <w:r>
        <w:t>SOURCE: Used in EN 300 920 V7.1.1, clause 3.1.1</w:t>
      </w:r>
    </w:p>
    <w:p w:rsidR="00761C1B" w:rsidRDefault="00761C1B" w:rsidP="00761C1B"/>
    <w:p w:rsidR="00761C1B" w:rsidRDefault="00761C1B" w:rsidP="00761C1B">
      <w:r>
        <w:t xml:space="preserve">                                                                                                                                                                                                                                                                                                                                                                                                                                                                                                                                                                                                                                                                                                                                                                                                                                                                                                                                                                                                                                                                                                                                                                                                                                                                                                                                                                                                                                                                                                                                                                                                                                                                                                                                                                                                                                                                                                                                                                                                                                                                                                                                                                                                                                                                                                                                                                                                                                                                                                                                                                                                                                                                                                                                                                                                                                                                                                                                                                                                                                                                                                                                                                                                                                                                                                                                                                                                                                                                                                                                                                                                                                                                                                                                                                                                                                                                                                                                                                                                                                                                                                                                                                                                                                                                                                                                                                                                                                                                                                                                                                                                                                                                                                                                                                                                                                                                                                                                                                                                                                                                                                                                                                                                                                                                                                                                                                                                                                                                                                                                                                                                                                                                                                                                                                                                                                                                                                                                                                                                                                                                                                                                                                                                                                                                                                                                                                                                                                                                                                                                                                                                                                                                                                                                                                                                                                                                                                                                                                                                                                                                                                                              suite parameter definitions for circuit mode control entity (cmce) for dm-gate table 50: test suite parameter definitions for circuit mode control entity (cmce) for dm-gate test suite parameter declarations parameter name type pics/pixit reference comments en_rt_dm_gate boolean a.1.1, table a.1/3 dm-gate equipment. en_rt_gwcc boolean a.1.2, table a.2/10 gwcc supported. pic_circuit_mode_call boolean a.7.2, table a.56/1 iut supports circuit mode call. pic_accept_individual_call boolean a.7.2, table a.57/1 iut accepts individual circuit mode calls. pic_accept_group_call boolean a.7.2, table a.57/2 iut accepts group circuit mode calls. pic_incoming_vd_call boolean a.7.2, table a.57/3 iut accepts incoming calls from v+d. pic_incoming_dm_call boolean a.7.2, table a.57/4 iut accepts incoming calls from dm-ms. pix_t303 integer b.5, table b.9/1 duration of the t303 in the iut in seconds. pix_ms_itsi itsi_type b.5, table b.9/2 itsi of the iut. pix_dm_ms_mni mni_type b.5, table b.9/3 value of the mni of the dm-ms. pix_dm_ms_ssi ssi_type b.5, table b.9/4 value of the ssi of the dm-ms. pix_imp_u_setup_pdu boolean b.5, table b.9/5 it is possible to cause the iut to initiate an outgoing call. pix_imp_u_tx_demand_pdu boolean b.5, table b.9/6 it is possible to cause the iut to send a u-tx demand pdu. pix_imp_u_tx_ceased_pdu boolean b.5, table b.9/7 it is possible to cause the iut to send a (...\...) [the expected end of this definition was beyond the limit of 200 words] </w:t>
      </w:r>
    </w:p>
    <w:p w:rsidR="00761C1B" w:rsidRDefault="00761C1B" w:rsidP="00761C1B">
      <w:r>
        <w:t>SOURCE: Used in EN 303 035-01 V1.2.1, clause 5.3.8.2.4</w:t>
      </w:r>
    </w:p>
    <w:p w:rsidR="00761C1B" w:rsidRDefault="00761C1B" w:rsidP="00761C1B"/>
    <w:p w:rsidR="00761C1B" w:rsidRDefault="00761C1B" w:rsidP="00761C1B">
      <w:r>
        <w:t xml:space="preserve">                                                                                                                                                                                                                                                                                                                                                                                                                                                                                                                                                                                                                                                                                                                                                                                                                                                                                                                                                                                                                                                                                                                                                                                                                                                                                                                                                                                                                                                                                                                                                                                                                                                                                                                                                                                                                                                                                                                                                                                                                                                                                                                                                                                                                                                                                                                                                                                                                                                                                                                                                                                                                                                                                                                                                                                                                                                                                                                                                                                                                                                                                                                                                                                                                                                                                                                                                                                                                                                                                                                                                                                                                                                                                                                                                                                                                                                                                                                                                                                                                                                                                                                                                                                                                                                                                                                                                                                                                                                                                                                                                                                                                                                                                                                                                                                                                                                                                                                                                                                                                                                                                                                                                                                                                                                                                                                                                                                                                                                                                                                                                                                                                                                                                                                                                                                                                                                                                                                                                                                                                                                                                                                                                                                                                                                                                                                                                                                                                                                                                                                                                                                                                                                                                                                                                                                                                                                                                                                                                                                                                                                                                                                                  suite parameter definitions for circuit mode control entity (cmce) for ms table 46: test suite parameter definitions for circuit mode control entity (cmce) for ms test suite parameter declarations parameter name type pics/pixit reference comments en_rt_ms boolean a.1.1, table a.1/2 ms equipment. en_rt_cmce_supported boolean a.1.2, table a.2/9 cmce for ms supported. pic_on_off_hook_signalling_ supported boolean a.7.1, table a.44/1 on/off hook signalling is supported. pic_direct_setup_signalling_ supported boolean a.7.1, table a.44/2 direct set-up signalling is supported. pic_individual_call_supported boolean a.7.1, table a.44/1 iut supports individual call. pic_group_call_supported boolean a.7.1, table a.44/2 iut supports group call. pic_user_initiated_individual_ call_disconnection_supported boolean a.7.1, table a.52/1 iut supports user initiated individual call disconnection. pix_t303 integer b.5, table b.8/1 duration of the t303 in the iut. pix_t308 integer b.5, table b.8/2 duration of the t308 in the iut. pix_t311 integer b.5, table b.8/3 duration of the t311 in the iut. pix_ms_itsi itsi_type b.5, table b.8/4 itsi of the iut. detailed comments the references given in the pics/pixit reference -column refer to the requirement tables in annex a and declarations in annex b in the present document. 5.3.8.2 circuit mode control entity (cmce) test specification for dm-gate 5.3.8.2.1 test suite structure for circuit mode control entity (cmce) for dm-gate table 47: (...\...) [the expected end of this definition was beyond the limit of 200 words] </w:t>
      </w:r>
    </w:p>
    <w:p w:rsidR="00761C1B" w:rsidRDefault="00761C1B" w:rsidP="00761C1B">
      <w:r>
        <w:t>SOURCE: Used in EN 303 035-01 V1.2.1, clause 5.3.8.1.4</w:t>
      </w:r>
    </w:p>
    <w:p w:rsidR="00761C1B" w:rsidRDefault="00761C1B" w:rsidP="00761C1B"/>
    <w:p w:rsidR="00761C1B" w:rsidRDefault="00761C1B" w:rsidP="00761C1B">
      <w:r>
        <w:t xml:space="preserve">                                                                                                                                                                                                                                                                                                                                                                                                                                                                                                                                                                                                                                                                                                                                                                                                                                                                                                                                                                                                                                                                                                                                                                                                                                                                                                                                                                                                                                                                                                                                                                                                                                                                                                                                                                                                                                                                                                                                                                                                                                                                                                                                                                                                                                                                                                                                                                                                                                                                                                                                                                                                                                                                                                                                                                                                                                                                                                                                                                                                                                                                                                                                                                                                                                                                                                                                                                                                                                                                                                                                                                                                                                                                                                                                                                                                                                                                                                                                                                                                                                                                                                                                                                                                                                                                                                                                                                                                                                                                                                                                                                                                                                                                                                                                                                                                                                                                                                                                                                                                                                                                                                                                                                                                                                                                                                                                                                                                                                                                                                                                                                                                                                                                                                                                                                                                                                                                                                                                                                                                                                                                                                                                                                                                                                                                                                                                                                                                                                                                                                                                                                                                                                                                                                                                                                                                                                                                                                                                                                                                                                                                                                                                  suite parameter definitions for dmcc for dm-ms for operation ms to ms table 69: test suite parameter definitions for dmcc for dm-ms for operation ms to ms test suite parameter declarations parameter name type pics/pixit reference comments en_rt_dm_ms_dmcc_ supported boolean a.1.3, table a.3/9 dmcc supported. pic_cm boolean a.1.4.1, table a.7/1 iut supports circuit mode call. pic_individual_call boolean a.1.4.1, table a.9/1 iut supports individual cm call. pic_group_call boolean a.1.4.1, table a.9/2 iut supports group cm call. pic_call_set-up_no_presence_ check boolean a.5.1, table a.52/1 iut supports outgoing call set-up without presence check. pic_call_set-up_presence_ check boolean a.5.1, table a.52/3 iut supports outgoing call set-up with presence check. pic_end_of_transmission boolean a.5.1, table a.52/6 iut supports release of radio resource during occupation. pic_call_release_occupation boolean a.5.1, table a.52/7 iut supports release of call during occupation. pic_initiate_call_pre-emption boolean a.5.1, table a.52/9 iut supports call pre-emption. pic_call_release_reservation boolean a.5.1, table a.52/13 iut supports release of call during reservation. pic_call_changeover boolean a.5.1, table a.52/14 iut supports call changeover. pic_dn303 integer a.5.1, table a.54/3 dn303 value [from 0 to 3]. number of attempts to send dm-set-up pres if no response received. pic_t_303 integer a.5.1, table a.55/3 value in milliseconds of the timer dt303. pic_t_311 integer a.5.1, table a.55/4 value in seconds (...\...) [the expected end of this definition was beyond the limit of 200 words] </w:t>
      </w:r>
    </w:p>
    <w:p w:rsidR="00761C1B" w:rsidRDefault="00761C1B" w:rsidP="00761C1B">
      <w:r>
        <w:t>SOURCE: Used in EN 303 035-02 V1.2.1, clause 5.3.3.5.1.4</w:t>
      </w:r>
    </w:p>
    <w:p w:rsidR="00761C1B" w:rsidRDefault="00761C1B" w:rsidP="00761C1B"/>
    <w:p w:rsidR="00761C1B" w:rsidRDefault="00761C1B" w:rsidP="00761C1B">
      <w:r>
        <w:t xml:space="preserve">                                                                                                                                                                                                                                                                                                                                                                                                                                                                                                                                                                                                                                                                                                                                                                                                                                                                                                                                                                                                                                                                                                                                                                                                                                                                                                                                                                                                                                                                                                                                                                                                                                                                                                                                                                                                                                                                                                                                                                                                                                                                                                                                                                                                                                                                                                                                                                                                                                                                                                                                                                                                                                                                                                                                                                                                                                                                                                                                                                                                                                                                                                                                                                                                                                                                                                                                                                                                                                                                                                                                                                                                                                                                                                                                                                                                                                                                                                                                                                                                                                                                                                                                                                                                                                                                                                                                                                                                                                                                                                                                                                                                                                                                                                                                                                                                                                                                                                                                                                                                                                                                                                                                                                                                                                                                                                                                                                                                                                                                                                                                                                                                                                                                                                                                                                                                                                                                                                                                                                                                                                                                                                                                                                                                                                                                                                                                                                                                                                                                                                                                                                                                                                                                                                                                                                                                                                                                                                                                                                                                                                                                                                                                  suite parameter definitions for dmcc for dm-ms for operation with dmo gateway table 81: test suite parameter definitions for dmcc for dm-ms for operation with dmo gateway test suite parameter declarations parameter name type pics/pixit reference comments en_rt_ms_gw boolean a.1.2, table a.2/4 operation with dmo gateway supported. pic_dmmm boolean a.1.3, table a.3/8 iut supports dmmm. en_rt_ms_gw_dmcc_ supported boolean a.1.3, table a.3/12 iut supports dmcc. pic_msgw_cm boolean a.1.4.1, table a.7/5 iut supports circuit mode call through dmo gateway. pic_individual_call boolean a.1.4.1, table a.9/3 iut supports individual circuit mode call. pic_group_call boolean a.1.4.1, table a.9/4 iut supports group circuit mode call. pic_initiate_call boolean a.1.4.1, table a.9/11 iut supports outgoing call set-up. pic_uninvited_ registration boolean a.4, table a.50/2 iut supports unsolicited registration. pic_preempt_ongoing boolean a.5.1, table a.52/10 iut supports pre-emption of ongoing call. pic_call_changeover boolean a.5.1, table a.52/15 iut supports call change-over. pic_dn301 integer a.5.1, table a.54/1 dn301 value [from 0 to 3]. number of attempts to send dm-gset-up if no response received. pic_dn302 integer a.5.1, table a.54/2 dn302 value [from 0 to 3]. number of attempts to send dm-gset-up if no response received after dm-gack. pic_t_301 integer a.5.1, table a.55/1 value in milliseconds of timer dt301. pic_t_302 integer a.5.1, table a.55/2 value (...\...) [the expected end of this definition was beyond the limit of 200 words] </w:t>
      </w:r>
    </w:p>
    <w:p w:rsidR="00761C1B" w:rsidRDefault="00761C1B" w:rsidP="00761C1B">
      <w:r>
        <w:t>SOURCE: Used in EN 303 035-02 V1.2.1, clause 5.3.3.5.4.4</w:t>
      </w:r>
    </w:p>
    <w:p w:rsidR="00761C1B" w:rsidRDefault="00761C1B" w:rsidP="00761C1B"/>
    <w:p w:rsidR="00761C1B" w:rsidRDefault="00761C1B" w:rsidP="00761C1B">
      <w:r>
        <w:t xml:space="preserve">                                                                                                                                                                                                                                                                                                                                                                                                                                                                                                                                                                                                                                                                                                                                                                                                                                                                                                                                                                                                                                                                                                                                                                                                                                                                                                                                                                                                                                                                                                                                                                                                                                                                                                                                                                                                                                                                                                                                                                                                                                                                                                                                                                                                                                                                                                                                                                                                                                                                                                                                                                                                                                                                                                                                                                                                                                                                                                                                                                                                                                                                                                                                                                                                                                                                                                                                                                                                                                                                                                                                                                                                                                                                                                                                                                                                                                                                                                                                                                                                                                                                                                                                                                                                                                                                                                                                                                                                                                                                                                                                                                                                                                                                                                                                                                                                                                                                                                                                                                                                                                                                                                                                                                                                                                                                                                                                                                                                                                                                                                                                                                                                                                                                                                                                                                                                                                                                                                                                                                                                                                                                                                                                                                                                                                                                                                                                                                                                                                                                                                                                                                                                                                                                                                                                                                                                                                                                                                                                                                                                                                                                                                                                  suite parameter definitions for dmcc for dm-ms for operation with dmo repeater type 1 table 73: test suite parameter definitions for dmcc for dm-ms for operation with dmo repeater type 1 test suite parameter declarations parameter name type pics/pixit reference comments en_rt_ms_rep1_dmcc_ supported boolean a.1.3, table a.3/10 iut supports dmcc for operation with dmo repeater type 1. pic_msrep1_cm boolean a.1.4.1, table a.7/3 iut supports circuit mode call. pic_initiate_call boolean a.1.4.1, table a.9/7 iut supports outgoing call set-up. pix_imp_dm_set-up boolean b.5.2, table b.21/1 it is possible to cause the iut to send a dm-set-up pdu pix_imp_dm_set-up_pres boolean b.5.2, table b.21/2 it is possible to cause the iut to send a dm-set-up pres pdu pix_circuit_mode_type circuit_mode_type_type b.5.2, table b.22/1 traffic channel type and interleaving depth supported by the iut. pix_power_class power_class_type b.5.2, table b.22/2 the power class of the iut. pix_power_control_ flag power_control_ flag_type b.5.2, table b.22/3 power control flag, which indicate whether or not power control by slave is permitted. pix_reservation_time reservation_time_remaining_type b.5.2, table b.22/4 value of the reservation time remaining used by the master ms. detailed comments the references given in the pics/pixit reference -column refer to the requirement tables in annex a and declarations in annex b in the (...\...) [the expected end of this definition was beyond the limit of 200 words] </w:t>
      </w:r>
    </w:p>
    <w:p w:rsidR="00761C1B" w:rsidRDefault="00761C1B" w:rsidP="00761C1B">
      <w:r>
        <w:t>SOURCE: Used in EN 303 035-02 V1.2.1, clause 5.3.3.5.2.4</w:t>
      </w:r>
    </w:p>
    <w:p w:rsidR="00761C1B" w:rsidRDefault="00761C1B" w:rsidP="00761C1B"/>
    <w:p w:rsidR="00761C1B" w:rsidRDefault="00761C1B" w:rsidP="00761C1B">
      <w:r>
        <w:t xml:space="preserve">                                                                                                                                                                                                                                                                                                                                                                                                                                                                                                                                                                                                                                                                                                                                                                                                                                                                                                                                                                                                                                                                                                                                                                                                                                                                                                                                                                                                                                                                                                                                                                                                                                                                                                                                                                                                                                                                                                                                                                                                                                                                                                                                                                                                                                                                                                                                                                                                                                                                                                                                                                                                                                                                                                                                                                                                                                                                                                                                                                                                                                                                                                                                                                                                                                                                                                                                                                                                                                                                                                                                                                                                                                                                                                                                                                                                                                                                                                                                                                                                                                                                                                                                                                                                                                                                                                                                                                                                                                                                                                                                                                                                                                                                                                                                                                                                                                                                                                                                                                                                                                                                                                                                                                                                                                                                                                                                                                                                                                                                                                                                                                                                                                                                                                                                                                                                                                                                                                                                                                                                                                                                                                                                                                                                                                                                                                                                                                                                                                                                                                                                                                                                                                                                                                                                                                                                                                                                                                                                                                                                                                                                                                                                  suite parameter definitions for dmcc for dm-ms for operation with dmo repeater type 2 table 77: test suite parameter definitions for dmcc for dm-ms for operation with dmo repeater type 2 test suite parameter declarations parameter name type pics/pixit reference comments en_rt_ms_rep2_dmcc_ supported boolean a.1.3, table a.3/11 iut supports dmcc for operation with dmo repeater type 2. pic_msrep2_cm boolean a.1.4.1, table a.7/4 iut supports circuit mode call. pic_initiate_call boolean a.1.4.1, table a.9/9 iut supports outgoing call set-up. pix_imp_dm_set-up boolean b.5.3, table b.23/1 it is possible to cause the iut to send a dm-set-up pdu. pix_imp_dm_set-up_pres boolean b.5.3, table b.23/2 it is possible to cause the iut to send a dm-set-up pres pdu. pix_circuit_mode_type circuit_mode_type_type b.5.3, table b.24/1 traffic channel type and interleaving depth supported by the iut. pix_power_class power_class_type b.5.3, table b.24/2 the power class of the iut. pix_power_control_ flag power_control_flag_type b.5.3, table b.24/3 power control flag, which indicate whether or not power control by slave is permitted. pix_reservation_time reservation_time_ remaining_type b.5.3, table b.24/4 value of the reservation time remaining used by the master ms. detailed comments the references given in the pics/pixit reference -column refer to the requirement tables in annex a and declarations in annex b in the (...\...) [the expected end of this definition was beyond the limit of 200 words] </w:t>
      </w:r>
    </w:p>
    <w:p w:rsidR="00761C1B" w:rsidRDefault="00761C1B" w:rsidP="00761C1B">
      <w:r>
        <w:t>SOURCE: Used in EN 303 035-02 V1.2.1, clause 5.3.3.5.3.4</w:t>
      </w:r>
    </w:p>
    <w:p w:rsidR="00761C1B" w:rsidRDefault="00761C1B" w:rsidP="00761C1B"/>
    <w:p w:rsidR="00761C1B" w:rsidRDefault="00761C1B" w:rsidP="00761C1B">
      <w:r>
        <w:t xml:space="preserve">                                                                                                                                                                                                                                                                                                                                                                                                                                                                                                                                                                                                                                                                                                                                                                                                                                                                                                                                                                                                                                                                                                                                                                                                                                                                                                                                                                                                                                                                                                                                                                                                                                                                                                                                                                                                                                                                                                                                                                                                                                                                                                                                                                                                                                                                                                                                                                                                                                                                                                                                                                                                                                                                                                                                                                                                                                                                                                                                                                                                                                                                                                                                                                                                                                                                                                                                                                                                                                                                                                                                                                                                                                                                                                                                                                                                                                                                                                                                                                                                                                                                                                                                                                                                                                                                                                                                                                                                                                                                                                                                                                                                                                                                                                                                                                                                                                                                                                                                                                                                                                                                                                                                                                                                                                                                                                                                                                                                                                                                                                                                                                                                                                                                                                                                                                                                                                                                                                                                                                                                                                                                                                                                                                                                                                                                                                                                                                                                                                                                                                                                                                                                                                                                                                                                                                                                                                                                                                                                                                                                                                                                                                                                  suite parameter definitions for dmmm for dm-ms table 65: test suite parameter definitions for dmmm for dm-ms test suite parameter declarations parameter name type pics/pixit reference comments en_rt_ms_gw boolean a.1.2, table a.2/4 operation with dmo gateway supported. en_rt_ms_gw_dmmm_ supported boolean a.1.3, table a.3/8 iut supports dmmm. pic_uninvited_ registration boolean a.4, table a.50/2 iut supports unsolicited registration. pix_registration_label registration_label_type b.4, table b.18/1 value of the registration label. pix_registration_time_remaining registration_transaction_time_remaining_type b.4, table b.18/2 registration transaction time remaining. detailed comments the references given in the pics/pixit reference -column refer to the requirement tables in annex a and declarations in annex b in the present document. 5.3.3.5 direct mode call control (dmcc) test specification for dm-ms 5.3.3.5.1 dmcc test specification for dm-ms for operation ms to ms 5.3.3.5.1.1 test suite structure for dmcc for dm-ms for operation ms to ms table 66: test suite structure for dmcc for dm-ms for operation ms to ms for operation ms to ms test suite structure suite name: dmo/msms standards reference: ets 300 396-3 [20] pics reference: ets 300 396-8-1 [25] pixit reference: ets 300 394-4-2 [6] , annex b test method(s): the embedded variant of the remote single party test method comments: test group reference selection reference (...\...) [the expected end of this definition was beyond the limit of 200 words] </w:t>
      </w:r>
    </w:p>
    <w:p w:rsidR="00761C1B" w:rsidRDefault="00761C1B" w:rsidP="00761C1B">
      <w:r>
        <w:t>SOURCE: Used in EN 303 035-02 V1.2.1, clause 5.3.3.4.4</w:t>
      </w:r>
    </w:p>
    <w:p w:rsidR="00761C1B" w:rsidRDefault="00761C1B" w:rsidP="00761C1B"/>
    <w:p w:rsidR="00761C1B" w:rsidRDefault="00761C1B" w:rsidP="00761C1B">
      <w:r>
        <w:t xml:space="preserve">                                                                                                                                                                                                                                                                                                                                                                                                                                                                                                                                                                                                                                                                                                                                                                                                                                                                                                                                                                                                                                                                                                                                                                                                                                                                                                                                                                                                                                                                                                                                                                                                                                                                                                                                                                                                                                                                                                                                                                                                                                                                                                                                                                                                                                                                                                                                                                                                                                                                                                                                                                                                                                                                                                                                                                                                                                                                                                                                                                                                                                                                                                                                                                                                                                                                                                                                                                                                                                                                                                                                                                                                                                                                                                                                                                                                                                                                                                                                                                                                                                                                                                                                                                                                                                                                                                                                                                                                                                                                                                                                                                                                                                                                                                                                                                                                                                                                                                                                                                                                                                                                                                                                                                                                                                                                                                                                                                                                                                                                                                                                                                                                                                                                                                                                                                                                                                                                                                                                                                                                                                                                                                                                                                                                                                                                                                                                                                                                                                                                                                                                                                                                                                                                                                                                                                                                                                                                                                                                                                                                                                                                                                                                  suite parameter definitions for llc layer table 30: test suite parameter definitions for llc layer test suite parameter declarations parameter name type pics/pixit reference comments en_rt_ms boolean a.1.1, table a.1/2 ms equipment. en_rt_dm_gate boolean a.1.1, table a.1/3 dm-gate equipment. en_rt_llc_layer boolean a.1.2, table a.2/5 llc supported. pic_bla_fcs_in_reception boolean a.4, table a.27/3 acknowledged basic link data reception implemented with optional fcs checking. pic_bla_fcs_in_transmission boolean a.4, table a.27/4 acknowledged basic link data transmission implemented with optional fcs calculation. pic_n_252_min integer a.4, table a.29/1 the minimum value of llc constant n.252 whether the stealing repeats are used or not. pic_t_251 integer a.4, table a.30/1 the value of llc timer t.251. detailed comments the references given in the pics/pixit reference -column refer to the requirement tables in annex a and declarations in annex b in the present document. 5.3.6 mobile link entity (mle) test specification 5.3.6.1 test suite structure for mobile link entity (mle) table 31: test suite structure for mobile link entity (mle) test suite structure suite name: nwk standards reference: en 300 392-2 [4] pics reference: ets 300 392-14 [5] pixit reference: ets 300 394-2-2 [9], annex b test method(s): the embedded variant of the remote single party test method comments: test (...\...) [the expected end of this definition was beyond the limit of 200 words] </w:t>
      </w:r>
    </w:p>
    <w:p w:rsidR="00761C1B" w:rsidRDefault="00761C1B" w:rsidP="00761C1B">
      <w:r>
        <w:t>SOURCE: Used in EN 303 035-01 V1.2.1, clause 5.3.5.4</w:t>
      </w:r>
    </w:p>
    <w:p w:rsidR="00761C1B" w:rsidRDefault="00761C1B" w:rsidP="00761C1B"/>
    <w:p w:rsidR="00761C1B" w:rsidRDefault="00761C1B" w:rsidP="00761C1B">
      <w:r>
        <w:t xml:space="preserve">                                                                                                                                                                                                                                                                                                                                                                                                                                                                                                                                                                                                                                                                                                                                                                                                                                                                                                                                                                                                                                                                                                                                                                                                                                                                                                                                                                                                                                                                                                                                                                                                                                                                                                                                                                                                                                                                                                                                                                                                                                                                                                                                                                                                                                                                                                                                                                                                                                                                                                                                                                                                                                                                                                                                                                                                                                                                                                                                                                                                                                                                                                                                                                                                                                                                                                                                                                                                                                                                                                                                                                                                                                                                                                                                                                                                                                                                                                                                                                                                                                                                                                                                                                                                                                                                                                                                                                                                                                                                                                                                                                                                                                                                                                                                                                                                                                                                                                                                                                                                                                                                                                                                                                                                                                                                                                                                                                                                                                                                                                                                                                                                                                                                                                                                                                                                                                                                                                                                                                                                                                                                                                                                                                                                                                                                                                                                                                                                                                                                                                                                                                                                                                                                                                                                                                                                                                                                                                                                                                                                                                                                                                                                  suite parameter definitions for mac layer table 26: test suite parameter definitions for mac layer test suite parameter declarations parameter name type pics/pixit reference comments en_rt_ms boolean a.1.1, table a.1/2 ms equipment. en_rt_dm_gate boolean a.1.1, table a.1/3 dm-gate equipment. en_rt_mac_layer boolean a.1.2, table a.2/4 mac supported. pic_minimum_mode boolean a.1.3, table a.3/6 indicate whether minimum mode procedures are supported. pic_call_control boolean a.7.1, table a.43/1 indicate whether cmce call control service is supported. pix_gssi_1 gssi_type b.2, table b.4/1 a group identifier. pix_gssi_2 gssi_type b.2, table b.4/2 a group identifier. pix_gssi_3 gssi_type b.2, table b.4/3 a group identifier. pix_ssi ssi_type b.2, table b.4/4 the itsi value of the ms. pix_home_la mm_locationareatype b.2, table b.4/5 home location area of the ms. pix_home_mcc mm_mcc_type b.2, table b.4/6 home mobile country code of the ms. pix_home_mnc mm_mnc_type b.2, table b.4/7 home mobile network code of the ms. pix_new_location_ area_1 mm_locationareatype b.2, table b.4/8 unique registration area in the home mcc and mnc. pix_new_location_ area_2 mm_locationareatype b.2, table b.4/9 unique registration area in the home mcc and mnc. pix_new_location_ area_3 mm_locationareatype b.2, table b.4/10 unique registration area in the home mcc and mnc. detailed comments the references given in the pics/pixit reference -column refer to the requirement (...\...) [the expected end of this definition was beyond the limit of 200 words] </w:t>
      </w:r>
    </w:p>
    <w:p w:rsidR="00761C1B" w:rsidRDefault="00761C1B" w:rsidP="00761C1B">
      <w:r>
        <w:t>SOURCE: Used in EN 303 035-01 V1.2.1, clause 5.3.4.4</w:t>
      </w:r>
    </w:p>
    <w:p w:rsidR="00761C1B" w:rsidRDefault="00761C1B" w:rsidP="00761C1B"/>
    <w:p w:rsidR="00761C1B" w:rsidRDefault="00761C1B" w:rsidP="00761C1B">
      <w:r>
        <w:t xml:space="preserve">                                                                                                                                                                                                                                                                                                                                                                                                                                                                                                                                                                                                                                                                                                                                                                                                                                                                                                                                                                                                                                                                                                                                                                                                                                                                                                                                                                                                                                                                                                                                                                                                                                                                                                                                                                                                                                                                                                                                                                                                                                                                                                                                                                                                                                                                                                                                                                                                                                                                                                                                                                                                                                                                                                                                                                                                                                                                                                                                                                                                                                                                                                                                                                                                                                                                                                                                                                                                                                                                                                                                                                                                                                                                                                                                                                                                                                                                                                                                                                                                                                                                                                                                                                                                                                                                                                                                                                                                                                                                                                                                                                                                                                                                                                                                                                                                                                                                                                                                                                                                                                                                                                                                                                                                                                                                                                                                                                                                                                                                                                                                                                                                                                                                                                                                                                                                                                                                                                                                                                                                                                                                                                                                                                                                                                                                                                                                                                                                                                                                                                                                                                                                                                                                                                                                                                                                                                                                                                                                                                                                                                                                                                                                  suite parameter definitions for managed dmo table 45: test suite parameter definitions for managed dmo test suite parameter declarations parameter name type pics/pixit reference comments en_rt_dm_ms_m_dmo boolean a.1.3, table a.3/3 managed dmo for dm-ms. pic_send_u_sds boolean a.1.4.1, table a.10/1 iut supports sending of unacknowledged data service. pic_send_a_sds boolean a.1.4.1, table a.10/3 iut supports sending of acknowledged data service. pic_call_set-up_no_presence _check boolean a.5.1, table a.52/1 iut supports outgoing call set-up without presence check. pic_call_set-up_presence _check boolean a.5.1, table a.52/3 iut supports outgoing call set-up with presence check. imp_sync_set-up boolean b.2, table b.6/1 it is possible to cause the iut to send a dmac-sync pdu containing a dm-set-up sdu. imp_sync_set-up_pres boolean b.2, table b.6/2 it is possible to cause the iut to send a dmac-sync pdu containing a dm-set-up pres sdu. imp_sync_sds_data boolean b.2, table b.6/3 it is possible to cause the iut to send a dmac-sync pdu containing a dm-sds data sdu. imp_sync_sds_udata boolean b.2, table b.6/4 it is possible to cause the iut to send a dmac-sync pdu containing a dm-sds udata sdu. pix_ms_tsi tsi_type b.2, table b.7/1 tsi of the iut. pix_tester_swmi_mni mni_type b.2, table b.7/2 mni of the controlling swmi of the authorizing unit. pix_tester_device_address device_address_type b.2, table (...\...) [the expected end of this definition was beyond the limit of 200 words] </w:t>
      </w:r>
    </w:p>
    <w:p w:rsidR="00761C1B" w:rsidRDefault="00761C1B" w:rsidP="00761C1B">
      <w:r>
        <w:t>SOURCE: Used in EN 303 035-02 V1.2.1, clause 5.3.3.2.4</w:t>
      </w:r>
    </w:p>
    <w:p w:rsidR="00761C1B" w:rsidRDefault="00761C1B" w:rsidP="00761C1B"/>
    <w:p w:rsidR="00761C1B" w:rsidRDefault="00761C1B" w:rsidP="00761C1B">
      <w:r>
        <w:t xml:space="preserve">                                                                                                                                                                                                                                                                                                                                                                                                                                                                                                                                                                                                                                                                                                                                                                                                                                                                                                                                                                                                                                                                                                                                                                                                                                                                                                                                                                                                                                                                                                                                                                                                                                                                                                                                                                                                                                                                                                                                                                                                                                                                                                                                                                                                                                                                                                                                                                                                                                                                                                                                                                                                                                                                                                                                                                                                                                                                                                                                                                                                                                                                                                                                                                                                                                                                                                                                                                                                                                                                                                                                                                                                                                                                                                                                                                                                                                                                                                                                                                                                                                                                                                                                                                                                                                                                                                                                                                                                                                                                                                                                                                                                                                                                                                                                                                                                                                                                                                                                                                                                                                                                                                                                                                                                                                                                                                                                                                                                                                                                                                                                                                                                                                                                                                                                                                                                                                                                                                                                                                                                                                                                                                                                                                                                                                                                                                                                                                                                                                                                                                                                                                                                                                                                                                                                                                                                                                                                                                                                                                                                                                                                                                                                  suite parameter definitions for mobile link entity (mle) table 34: test suite parameter definitions for mobile link entity (mle) test suite parameter declarations parameter name type pics/pixit reference comments en_rt_ms boolean a.1.1, table a.1/2 ms equipment. en_rt_dm_gate boolean a.1.1, table a.1/3 dm-gate equipment. en_rt_mle_layer boolean a.1.2, table a.2/6 mle supported. pic_neighbour_cell_ enquiry_supported boolean a.5, table a.31/3 neighbour cell enquiry supported. pic_individual_call_ supported boolean a.7.1, table a.44/1 iut supports individual call. pic_group_call_ supported boolean a.7.1, table a.44/2 iut supports group call. pix_channel_1 maincarriernotype b.3, table b.5/1 define the channel that the ms initially tries to camp on to. pix_channel_2 maincarriernotype b.3, table b.5/2 another channel that the ms is capable of receiving. pix_country_code mcc_type b.3, table b.5/3 home country code of the ms. pix_network_code mnc_type b.3, table b.5/4 home network code of the ms. pix_location_area locationareatype b.3, table b.5/5 home location area of the ms. pix_new_location_ area locationareatype b.3, table b.5/6 a location area outside the ms home location area. pix_ms_itsi itsi_type b.3, table b.5/7 itsi of the iut. detailed comments the references given in the pics/pixit reference -column refer to the requirement tables in annex a and declarations in annex b in the present document. 5.3.7 mobility management (mm) test (...\...) [the expected end of this definition was beyond the limit of 200 words] </w:t>
      </w:r>
    </w:p>
    <w:p w:rsidR="00761C1B" w:rsidRDefault="00761C1B" w:rsidP="00761C1B">
      <w:r>
        <w:t>SOURCE: Used in EN 303 035-01 V1.2.1, clause 5.3.6.4</w:t>
      </w:r>
    </w:p>
    <w:p w:rsidR="00761C1B" w:rsidRDefault="00761C1B" w:rsidP="00761C1B"/>
    <w:p w:rsidR="00761C1B" w:rsidRDefault="00761C1B" w:rsidP="00761C1B">
      <w:r>
        <w:t xml:space="preserve">                                                                                                                                                                                                                                                                                                                                                                                                                                                                                                                                                                                                                                                                                                                                                                                                                                                                                                                                                                                                                                                                                                                                                                                                                                                                                                                                                                                                                                                                                                                                                                                                                                                                                                                                                                                                                                                                                                                                                                                                                                                                                                                                                                                                                                                                                                                                                                                                                                                                                                                                                                                                                                                                                                                                                                                                                                                                                                                                                                                                                                                                                                                                                                                                                                                                                                                                                                                                                                                                                                                                                                                                                                                                                                                                                                                                                                                                                                                                                                                                                                                                                                                                                                                                                                                                                                                                                                                                                                                                                                                                                                                                                                                                                                                                                                                                                                                                                                                                                                                                                                                                                                                                                                                                                                                                                                                                                                                                                                                                                                                                                                                                                                                                                                                                                                                                                                                                                                                                                                                                                                                                                                                                                                                                                                                                                                                                                                                                                                                                                                                                                                                                                                                                                                                                                                                                                                                                                                                                                                                                                                                                                                                                  suite parameter definitions for mobility management (mm) for dm-gate table 42: test suite parameter definitions for mobility management (mm) for dm-gate test suite parameter declarations parameter name type pics/pixit reference comments en_rt_dm_gate boolean a.1.1, table a.1/3 dm-gate equipment. en_rt_gwmm boolean a.1.2, table a.2/8 gwmm supported. pix_ms_itsi itsi_type b.4, table b.7/1 itsi of the iut. pix_imp_u_location_update_pdu boolean b.4, table b.7/2 it is possible to cause the iut to send a u-location update pdu. detailed comments the references given in the pics/pixit reference -column refer to the requirement tables in annex a and declarations in annex b in the present document. 5.3.8 circuit mode control entity (cmce) test specification 5.3.8.1 circuit mode control entity (cmce) test specification for ms 5.3.8.1.1 test suite structure for circuit mode control entity (cmce) for ms table 43: test suite structure for circuit mode control entity (cmce) for ms test suite structure suite name: nwk standards reference: en 300 392-2 [4] pics reference: ets 300 392-14 [5] pixit reference: ets 300 394-2-2 [9], annex b test method(s): the embedded variant of the remote single party test method comments: test group reference selection reference test group objective nwk/ applicable_to_all_iuts check the dynamic behaviour requirements of the network layer (...\...) [the expected end of this definition was beyond the limit of 200 words] </w:t>
      </w:r>
    </w:p>
    <w:p w:rsidR="00761C1B" w:rsidRDefault="00761C1B" w:rsidP="00761C1B">
      <w:r>
        <w:t>SOURCE: Used in EN 303 035-01 V1.2.1, clause 5.3.7.2.4</w:t>
      </w:r>
    </w:p>
    <w:p w:rsidR="00761C1B" w:rsidRDefault="00761C1B" w:rsidP="00761C1B"/>
    <w:p w:rsidR="00761C1B" w:rsidRDefault="00761C1B" w:rsidP="00761C1B">
      <w:r>
        <w:t xml:space="preserve">                                                                                                                                                                                                                                                                                                                                                                                                                                                                                                                                                                                                                                                                                                                                                                                                                                                                                                                                                                                                                                                                                                                                                                                                                                                                                                                                                                                                                                                                                                                                                                                                                                                                                                                                                                                                                                                                                                                                                                                                                                                                                                                                                                                                                                                                                                                                                                                                                                                                                                                                                                                                                                                                                                                                                                                                                                                                                                                                                                                                                                                                                                                                                                                                                                                                                                                                                                                                                                                                                                                                                                                                                                                                                                                                                                                                                                                                                                                                                                                                                                                                                                                                                                                                                                                                                                                                                                                                                                                                                                                                                                                                                                                                                                                                                                                                                                                                                                                                                                                                                                                                                                                                                                                                                                                                                                                                                                                                                                                                                                                                                                                                                                                                                                                                                                                                                                                                                                                                                                                                                                                                                                                                                                                                                                                                                                                                                                                                                                                                                                                                                                                                                                                                                                                                                                                                                                                                                                                                                                                                                                                                                                                                  suite parameter definitions for mobility management (mm) for ms table 38: test suite parameter definitions for mobility management (mm) for ms test suite parameter declarations parameter name type pics/pixit reference comments en_rt_ms boolean a.1.1, table a.1/2 ms equipment. en_rt_mm_ms boolean a.1.2, table a.2/7 mm for ms supported. pic_mm_iut_initiated_ gid_handling_supported boolean a.6.1, table a.39/2 iut initiated group id attachment/detachment. pic_mm_swmi_initiated_gid_report_request_supported boolean a.6.1, table a.39/3 swmi initiated group id attachment/detachment report request. pic_direct_setup_ signalling_supported boolean a.7.1, table a.44/2 direct set-up signalling is supported. pix_country_code mcc_type b.4, table b.6/1 home country code of the ms. pix_network_code mnc_type b.4, table b.6/2 home network code of the ms. pix_location_area locationareatype b.4, table b.6/3 home location area of the ms. pix_new_location_ area locationareatype b.4, table b.6/4 a location area outside the ms home location area. pix_ms_tei tei_type b.4, table b.6/5 tei of the iut, 60 bits. pix_ms_itsi itsi_type b.4, table b.6/6 itsi of the iut. detailed comments the references given in the pics/pixit reference -column refer to the requirement tables in annex a and declarations in annex b in the present document. 5.3.7.2 mobility management (mm) test specification for dm-gate 5.3.7.2.1 test suite structure for mobility management (mm) for dm-gate table 39: test suite structure for (...\...) [the expected end of this definition was beyond the limit of 200 words] </w:t>
      </w:r>
    </w:p>
    <w:p w:rsidR="00761C1B" w:rsidRDefault="00761C1B" w:rsidP="00761C1B">
      <w:r>
        <w:t>SOURCE: Used in EN 303 035-01 V1.2.1, clause 5.3.7.1.4</w:t>
      </w:r>
    </w:p>
    <w:p w:rsidR="00761C1B" w:rsidRDefault="00761C1B" w:rsidP="00761C1B"/>
    <w:p w:rsidR="00761C1B" w:rsidRDefault="00761C1B" w:rsidP="00761C1B">
      <w:r>
        <w:t xml:space="preserve">                                                                                                                                                                                                                                                                                                                                                                                                                                                                                                                                                                                                                                                                                                                                                                                                                                                                                                                                                                                                                                                                                                                                                                                                                                                                                                                                                                                                                                                                                                                                                                                                                                                                                                                                                                                                                                                                                                                                                                                                                                                                                                                                                                                                                                                                                                                                                                                                                                                                                                                                                                                                                                                                                                                                                                                                                                                                                                                                                                                                                                                                                                                                                                                                                                                                                                                                                                                                                                                                                                                                                                                                                                                                                                                                                                                                                                                                                                                                                                                                                                                                                                                                                                                                                                                                                                                                                                                                                                                                                                                                                                                                                                                                                                                                                                                                                                                                                                                                                                                                                                                                                                                                                                                                                                                                                                                                                                                                                                                                                                                                                                                                                                                                                                                                                                                                                                                                                                                                                                                                                                                                                                                                                                                                                                                                                                                                                                                                                                                                                                                                                                                                                                                                                                                                                                                                                                                                                                                                                                                                                                                                                                                                  suite parameter definitions for radio layer for bs, ms and dm-gate table 19: test suite parameter definitions for radio layer for bs, ms and dm-gate test suite parameter declarations parameter name type pics/pixit reference comments en_rt_bs boolean a.1.1, table a.1/1 bs equipment. en_rt_ms boolean a.1.1, table a.1/2 ms equipment. en_rt_dm_gate boolean a.1.1, table a.1/3 dm-gate equipment. en_rt_radio_layer boolean a.1.2, table a.1/1 radio layer for bs, ms and dm-gate equipment supported. pic_bs_more_power_classes boolean a.2.1, table a.5/1 bs equipment implementing more than one power class. pic_bs_single_tx boolean a.2.1, table a.5/2 bs equipment with only one transmitter. pic_bs_not_collocated boolean a.2.1, table a.5/3 bs equipment to be collocated with other radio equipment operating in the same frequency band. pic_class_a boolean a.2.1, table a.5/4 equipment intended for class a environment. pic_class_b boolean a.2.1, table a.5/5 equipment intended for class b environment. pic_class_e boolean a.2.1, table a.5/6 equipment intended for class e environment. pic_carrier_sharing boolean a.1.3, table a.3/2 equipment supporting downlink carrier timesharing transmission. pic_mcch_sharing boolean a.1.3, table a.3/3 equipment supporting downlink main control channel timesharing transmission. pix_protected_data boolean b.1, table b.2/1 equipment supporting protected circuit mode data. detailed comments the references given in the pics/pixit reference -column refer to the requirement tables in annex a (...\...) [the expected end of this definition was beyond the limit of 200 words] </w:t>
      </w:r>
    </w:p>
    <w:p w:rsidR="00761C1B" w:rsidRDefault="00761C1B" w:rsidP="00761C1B">
      <w:r>
        <w:t>SOURCE: Used in EN 303 035-01 V1.2.1, clause 5.3.3.1.3</w:t>
      </w:r>
    </w:p>
    <w:p w:rsidR="00761C1B" w:rsidRDefault="00761C1B" w:rsidP="00761C1B"/>
    <w:p w:rsidR="00761C1B" w:rsidRDefault="00761C1B" w:rsidP="00761C1B">
      <w:r>
        <w:t xml:space="preserve">                                                                                                                                                                                                                                                                                                                                                                                                                                                                                                                                                                                                                                                                                                                                                                                                                                                                                                                                                                                                                                                                                                                                                                                                                                                                                                                                                                                                                                                                                                                                                                                                                                                                                                                                                                                                                                                                                                                                                                                                                                                                                                                                                                                                                                                                                                                                                                                                                                                                                                                                                                                                                                                                                                                                                                                                                                                                                                                                                                                                                                                                                                                                                                                                                                                                                                                                                                                                                                                                                                                                                                                                                                                                                                                                                                                                                                                                                                                                                                                                                                                                                                                                                                                                                                                                                                                                                                                                                                                                                                                                                                                                                                                                                                                                                                                                                                                                                                                                                                                                                                                                                                                                                                                                                                                                                                                                                                                                                                                                                                                                                                                                                                                                                                                                                                                                                                                                                                                                                                                                                                                                                                                                                                                                                                                                                                                                                                                                                                                                                                                                                                                                                                                                                                                                                                                                                                                                                                                                                                                                                                                                                                                                  suite parameter definitions for radio layer for dm-gate table 98: test suite parameter definitions for radio layer for dm-gate test suite parameter declarations parameter name type pics/pixit reference comments en_rt_dm_gate_radio_layer boolean a.1.3, table a.6/1 dm-gate radio layer supported. pix_switchable_power boolean b.1, table b.3/1 switchable dmo power classes. detailed comments the references given in the pics/pixit reference -column refer to the requirement tables in annex a and declarations in annex b in the present document. annex a (normative): the en requirements table (en-rt) notwithstanding the provisions of the copyright clause related to the text of the present document, etsi grants that users of the present document may freely reproduce the en-rt proforma in this annex so that it can be used for its intended purposes and may further publish the completed en-rt. the en requirements table (en-rt) serves a number of purposes, as follows: - it provides a tabular summary of all the requirements; - it shows the status of each en-r, whether it is essential to implement in all circumstances (mandatory), or whether the requirement is dependent on the supplier having chosen to support a particular optional service or functionality (optional). in particular it enables the en-rs associated with a (...\...) [the expected end of this definition was beyond the limit of 200 words] </w:t>
      </w:r>
    </w:p>
    <w:p w:rsidR="00761C1B" w:rsidRDefault="00761C1B" w:rsidP="00761C1B">
      <w:r>
        <w:t>SOURCE: Used in EN 303 035-02 V1.2.1, clause 5.3.6.1.3</w:t>
      </w:r>
    </w:p>
    <w:p w:rsidR="00761C1B" w:rsidRDefault="00761C1B" w:rsidP="00761C1B"/>
    <w:p w:rsidR="00761C1B" w:rsidRDefault="00761C1B" w:rsidP="00761C1B">
      <w:r>
        <w:t xml:space="preserve">                                                                                                                                                                                                                                                                                                                                                                                                                                                                                                                                                                                                                                                                                                                                                                                                                                                                                                                                                                                                                                                                                                                                                                                                                                                                                                                                                                                                                                                                                                                                                                                                                                                                                                                                                                                                                                                                                                                                                                                                                                                                                                                                                                                                                                                                                                                                                                                                                                                                                                                                                                                                                                                                                                                                                                                                                                                                                                                                                                                                                                                                                                                                                                                                                                                                                                                                                                                                                                                                                                                                                                                                                                                                                                                                                                                                                                                                                                                                                                                                                                                                                                                                                                                                                                                                                                                                                                                                                                                                                                                                                                                                                                                                                                                                                                                                                                                                                                                                                                                                                                                                                                                                                                                                                                                                                                                                                                                                                                                                                                                                                                                                                                                                                                                                                                                                                                                                                                                                                                                                                                                                                                                                                                                                                                                                                                                                                                                                                                                                                                                                                                                                                                                                                                                                                                                                                                                                                                                                                                                                                                                                                                                                  suite parameter definitions for radio layer for dm-ms table 41: test suite parameter definitions for radio layer for dm-ms test suite parameter declarations parameter name type pics/pixit reference comments en_rt_dm_ms_radio_layer boolean a.1.3, table a.3/1 dm-ms radio layer supported. pix_dual_mode boolean b.1, table b.2/1 radio layer also used for v+d mode. pix_switchable_power boolean b.1, table b.3/1 switchable dmo power classes. pix_protected_data boolean b.1, table b.4/1 protected circuit mode data. detailed comments the references given in the pics/pixit reference -column refer to the requirement tables in annex a and declarations in annex b in the present document. 5.3.3.2 managed dmo test specification for dm-ms 5.3.3.2.1 test suite structure managed dmo table 42: test suite structure for managed dmo test suite structure suite name: m-dmo standards reference: ts 100 396-10 [29] pics reference: annex a of the present document pixit reference: annex b of the present document test method(s): the embedded variant of the remote single party test method comments: test group reference selection reference test group objective. m_dmo_msms_mac/ managed_dmo_dm_ms to test the managed dmo ms-ms. m_dmo_msms_mac/ca/ initiate_cm_or_sds_call to test the basic capabilities of the iut. 5.3.3.2.2 test case index for managed dmo table 43: test case index for managed dmo test case (...\...) [the expected end of this definition was beyond the limit of 200 words] </w:t>
      </w:r>
    </w:p>
    <w:p w:rsidR="00761C1B" w:rsidRDefault="00761C1B" w:rsidP="00761C1B">
      <w:r>
        <w:t>SOURCE: Used in EN 303 035-02 V1.2.1, clause 5.3.3.1.3</w:t>
      </w:r>
    </w:p>
    <w:p w:rsidR="00761C1B" w:rsidRDefault="00761C1B" w:rsidP="00761C1B"/>
    <w:p w:rsidR="00761C1B" w:rsidRDefault="00761C1B" w:rsidP="00761C1B">
      <w:r>
        <w:t xml:space="preserve">                                                                                                                                                                                                                                                                                                                                                                                                                                                                                                                                                                                                                                                                                                                                                                                                                                                                                                                                                                                                                                                                                                                                                                                                                                                                                                                                                                                                                                                                                                                                                                                                                                                                                                                                                                                                                                                                                                                                                                                                                                                                                                                                                                                                                                                                                                                                                                                                                                                                                                                                                                                                                                                                                                                                                                                                                                                                                                                                                                                                                                                                                                                                                                                                                                                                                                                                                                                                                                                                                                                                                                                                                                                                                                                                                                                                                                                                                                                                                                                                                                                                                                                                                                                                                                                                                                                                                                                                                                                                                                                                                                                                                                                                                                                                                                                                                                                                                                                                                                                                                                                                                                                                                                                                                                                                                                                                                                                                                                                                                                                                                                                                                                                                                                                                                                                                                                                                                                                                                                                                                                                                                                                                                                                                                                                                                                                                                                                                                                                                                                                                                                                                                                                                                                                                                                                                                                                                                                                                                                                                                                                                                                                                  suite parameter definitions for radio layer for dm-rep1 table 84: test suite parameter definitions for radio layer for dm-rep1 test suite parameter declarations parameter name type pics/pixit reference comments en_rt_dm_rep1_radio_layer boolean a.1.3, table a.4/1 dm-rep1 radio layer supported. pix_dual_mode boolean b.1, table b.2/1 radio layer also used for v+d mode. pix_switchable_power boolean b.1, table b.3/1 switchable dmo power classes. pix_protected_data boolean b.1, table b.4/1 protected circuit mode data. detailed comments the references given in the pics/pixit reference -column refer to the requirement tables in annex a and declarations in annex b in the present document. 5.3.4.2 upper mac layer test specification for dm-rep1 5.3.4.2.1 test suite structure for upper mac layer for dm-rep1 table 85: test suite structure for upper mac layer for dm-rep1 test suite structure suite name: dmo/dmrep1 standards reference: en 300 396-4 [21] pics reference: en 300 396-8-2 [26] pixit reference: en 300 394-4-6 [10], annex b test method(s): the embedded variant of the remote multi party test method comments: test group reference selection reference test group objective dmo_dmrep1_mac/ dmrep1_mac_supported to test the dm-rep1 mac protocol. dmo_dmrep1_mac/ca/ dmrep1_mac_supported to test the basic capabilities of the iut. dmo_dmrep1_mac/bv/ dmrep1_mac_supported to test the capabilities of the iut in a (...\...) [the expected end of this definition was beyond the limit of 200 words] </w:t>
      </w:r>
    </w:p>
    <w:p w:rsidR="00761C1B" w:rsidRDefault="00761C1B" w:rsidP="00761C1B">
      <w:r>
        <w:t>SOURCE: Used in EN 303 035-02 V1.2.1, clause 5.3.4.1.3</w:t>
      </w:r>
    </w:p>
    <w:p w:rsidR="00761C1B" w:rsidRDefault="00761C1B" w:rsidP="00761C1B"/>
    <w:p w:rsidR="00761C1B" w:rsidRDefault="00761C1B" w:rsidP="00761C1B">
      <w:r>
        <w:t xml:space="preserve">                                                                                                                                                                                                                                                                                                                                                                                                                                                                                                                                                                                                                                                                                                                                                                                                                                                                                                                                                                                                                                                                                                                                                                                                                                                                                                                                                                                                                                                                                                                                                                                                                                                                                                                                                                                                                                                                                                                                                                                                                                                                                                                                                                                                                                                                                                                                                                                                                                                                                                                                                                                                                                                                                                                                                                                                                                                                                                                                                                                                                                                                                                                                                                                                                                                                                                                                                                                                                                                                                                                                                                                                                                                                                                                                                                                                                                                                                                                                                                                                                                                                                                                                                                                                                                                                                                                                                                                                                                                                                                                                                                                                                                                                                                                                                                                                                                                                                                                                                                                                                                                                                                                                                                                                                                                                                                                                                                                                                                                                                                                                                                                                                                                                                                                                                                                                                                                                                                                                                                                                                                                                                                                                                                                                                                                                                                                                                                                                                                                                                                                                                                                                                                                                                                                                                                                                                                                                                                                                                                                                                                                                                                                                  suite parameter definitions for radio layer for dm-rep2 table 91: test suite parameter definitions for radio layer for dm-rep2 test suite parameter declarations parameter name type pics/pixit reference comments en_rt_dm_rep2_radio_layer boolean a.1.3, table a.5/1 dm-rep2 radio layer supported. pix_dual_mode boolean b.1, table b.2/1 radio layer also used for v+d mode. pix_switchable_power boolean b.1, table b.3/1 switchable dmo power classes. pix_protected_data boolean b.1, table b.4/1 protected circuit mode data. detailed comments the references given in the pics/pixit reference -column refer to the requirement tables in annex a and declarations in annex b in the present document. 5.3.5.2 upper mac layer test specification for dm-rep2 5.3.5.2.1 test suite structure for upper mac layer for dm-rep2 table 92: test suite structure for upper mac layer for dm-rep2 test suite structure suite name: dmo/dmrep2 standards reference: en 300 396-7 [24] pics reference: en 300 396-8-4 [28] pixit reference: en 300 394-4-14 [18], annex b test method(s): the embedded variant of the remote multi party test method comments: test group reference selection reference test group objective dmo_dmrep2_mac/ dmrep2_mac_supported to test the dm-rep2 mac protocol. dmo_dmrep2_mac/ca/ dmrep2_mac_supported to test the basic capabilities of the iut. dmo_dmrep2_mac/bv/ dmrep2_mac_supported to test the capabilities of the iut in a (...\...) [the expected end of this definition was beyond the limit of 200 words] </w:t>
      </w:r>
    </w:p>
    <w:p w:rsidR="00761C1B" w:rsidRDefault="00761C1B" w:rsidP="00761C1B">
      <w:r>
        <w:t>SOURCE: Used in EN 303 035-02 V1.2.1, clause 5.3.5.1.3</w:t>
      </w:r>
    </w:p>
    <w:p w:rsidR="00761C1B" w:rsidRDefault="00761C1B" w:rsidP="00761C1B"/>
    <w:p w:rsidR="00761C1B" w:rsidRDefault="00761C1B" w:rsidP="00761C1B">
      <w:r>
        <w:t xml:space="preserve">                                                                                                                                                                                                                                                                                                                                                                                                                                                                                                                                                                                                                                                                                                                                                                                                                                                                                                                                                                                                                                                                                                                                                                                                                                                                                                                                                                                                                                                                                                                                                                                                                                                                                                                                                                                                                                                                                                                                                                                                                                                                                                                                                                                                                                                                                                                                                                                                                                                                                                                                                                                                                                                                                                                                                                                                                                                                                                                                                                                                                                                                                                                                                                                                                                                                                                                                                                                                                                                                                                                                                                                                                                                                                                                                                                                                                                                                                                                                                                                                                                                                                                                                                                                                                                                                                                                                                                                                                                                                                                                                                                                                                                                                                                                                                                                                                                                                                                                                                                                                                                                                                                                                                                                                                                                                                                                                                                                                                                                                                                                                                                                                                                                                                                                                                                                                                                                                                                                                                                                                                                                                                                                                                                                                                                                                                                                                                                                                                                                                                                                                                                                                                                                                                                                                                                                                                                                                                                                                                                                                                                                                                                                                  suite parameter definitions for radio layer for tmo-rep table 22: test suite parameter definitions for radio layer for tmo-rep test suite parameter declarations parameter name type pics/pixit reference comments en_rt_tmo_radio_layer boolean a.1.2, table a.1/2 radio layer for tmo-rep supported. detailed comments the references given in the pics/pixit reference -column refer to the requirement tables in annex a and declarations in annex b in the present document. 5.3.4 mac layer test specification 5.3.4.1 test suite structure for mac layer table 23: test suite structure for mac layer test suite structure suite name: mac standards reference: en 300 392-2 [4] pics reference: ets 300 392-14 [5] pixit reference: ets 300 394-2-4 [11], annex b test method(s): embedded single party remote test method comments: test group reference selection reference test group objective mac/ applicable_to_all_iuts check the dynamic requirements of the mac layer. mac/ca/ applicable_to_all_iuts check the basic capabilities of the mac layer. mac/bv/ applicable_to_all_iuts check the valid behaviour requirements of the mac layer. mac/bv/mi/ minimum_mode_supported check the minimum mode functionality. mac/bv/ra/ applicable_to_all_iuts check random access. mac/bv/re/ applicable_to_all_iuts check reserved access. mac/bi/ applicable_to_all_iuts check invalid behaviour of the mac layer. mac/bi/mi/ minimum_mode_not_supported_and_cc_supported check invalid behaviour of ms or gw not supporting minimum mode operations. (...\...) [the expected end of this definition was beyond the limit of 200 words] </w:t>
      </w:r>
    </w:p>
    <w:p w:rsidR="00761C1B" w:rsidRDefault="00761C1B" w:rsidP="00761C1B">
      <w:r>
        <w:t>SOURCE: Used in EN 303 035-01 V1.2.1, clause 5.3.3.2.3</w:t>
      </w:r>
    </w:p>
    <w:p w:rsidR="00761C1B" w:rsidRDefault="00761C1B" w:rsidP="00761C1B"/>
    <w:p w:rsidR="00761C1B" w:rsidRDefault="00761C1B" w:rsidP="00761C1B">
      <w:r>
        <w:t xml:space="preserve">                                                                                                                                                                                                                                                                                                                                                                                                                                                                                                                                                                                                                                                                                                                                                                                                                                                                                                                                                                                                                                                                                                                                                                                                                                                                                                                                                                                                                                                                                                                                                                                                                                                                                                                                                                                                                                                                                                                                                                                                                                                                                                                                                                                                                                                                                                                                                                                                                                                                                                                                                                                                                                                                                                                                                                                                                                                                                                                                                                                                                                                                                                                                                                                                                                                                                                                                                                                                                                                                                                                                                                                                                                                                                                                                                                                                                                                                                                                                                                                                                                                                                                                                                                                                                                                                                                                                                                                                                                                                                                                                                                                                                                                                                                                                                                                                                                                                                                                                                                                                                                                                                                                                                                                                                                                                                                                                                                                                                                                                                                                                                                                                                                                                                                                                                                                                                                                                                                                                                                                                                                                                                                                                                                                                                                                                                                                                                                                                                                                                                                                                                                                                                                                                                                                                                                                                                                                                                                                                                                                                                                                                                                                                  suite parameter definitions for upper mac layer for dm-ms for operation ms to ms table 49: test suite parameter definitions for upper mac layer for dm-ms for operation ms to ms test suite parameter declarations parameter name type pics/pixit reference comments en_rt_dm_ms_mac_supported boolean a.1.3, table a.3/4 upper mac for dm-ms supported. pic_set-up_newcall_framecount down integer a.3.3.1, table a.39/1 value of the number of frame transmission for the dm-set-up pdu for a new call. [2..4] pic_set-up_pres_newcall_frame countdown integer a.3.3.1, table a.39/2 value of the number of frame transmission for the dm-set-up pres pdu for a new call. [2..4] pic_call_set-up_no_presence_check boolean a.5.1, table a.52/1 iut supports outgoing call set-up without presence check. pic_call_set-up_presence_ check boolean a.5.1, table a.52/3 iut supports outgoing call set-up with presence check. pix_imp_sync_set-up boolean b.3.1.1, table b.8/1 it is possible to cause the iut to send a dmac-sync pdu containing a dm-set-up sdu. pix_imp_sync_set-up_pres boolean b.3.1.1, table b.8/2 it is possible to cause the iut to send a dmac-sync pdu containing a dm-set-up pres sdu. pix_ms_ssi ssi_type b.3.1.1, table b.9/1 ssi of the iut. pix_tester_mni mni_type b.3.1.1, table b.9/2 mni of the tester. pix_tester_ssi ssi_type b.3.1.1, table b.9/3 ssi of the tester. detailed comments the references given in the (...\...) [the expected end of this definition was beyond the limit of 200 words] </w:t>
      </w:r>
    </w:p>
    <w:p w:rsidR="00761C1B" w:rsidRDefault="00761C1B" w:rsidP="00761C1B">
      <w:r>
        <w:t>SOURCE: Used in EN 303 035-02 V1.2.1, clause 5.3.3.3.1.4</w:t>
      </w:r>
    </w:p>
    <w:p w:rsidR="00761C1B" w:rsidRDefault="00761C1B" w:rsidP="00761C1B"/>
    <w:p w:rsidR="00761C1B" w:rsidRDefault="00761C1B" w:rsidP="00761C1B">
      <w:r>
        <w:t xml:space="preserve">                                                                                                                                                                                                                                                                                                                                                                                                                                                                                                                                                                                                                                                                                                                                                                                                                                                                                                                                                                                                                                                                                                                                                                                                                                                                                                                                                                                                                                                                                                                                                                                                                                                                                                                                                                                                                                                                                                                                                                                                                                                                                                                                                                                                                                                                                                                                                                                                                                                                                                                                                                                                                                                                                                                                                                                                                                                                                                                                                                                                                                                                                                                                                                                                                                                                                                                                                                                                                                                                                                                                                                                                                                                                                                                                                                                                                                                                                                                                                                                                                                                                                                                                                                                                                                                                                                                                                                                                                                                                                                                                                                                                                                                                                                                                                                                                                                                                                                                                                                                                                                                                                                                                                                                                                                                                                                                                                                                                                                                                                                                                                                                                                                                                                                                                                                                                                                                                                                                                                                                                                                                                                                                                                                                                                                                                                                                                                                                                                                                                                                                                                                                                                                                                                                                                                                                                                                                                                                                                                                                                                                                                                                                                  suite parameter definitions for upper mac layer for dm-ms for operation with dmo gateway table 61: test suite parameter definitions for upper mac layer for dm-ms for operation with dmo gateway test suite parameter declarations parameter name type pics/pixit reference comments en_rt_ms_gw_mac_ supported boolean a.1.3, table a.3/7 operation with dmo gateway supported. pic_dmmm boolean a.1.3, table a.3/8 iut supports dmmm. pic_call_set-up boolean a.1.4.1, table a.9/11 iut supports outgoing call set-up. pic_uninvited_registration boolean a.4, table a.50/2 iut supports unsolicited registration. pix_imp_sync_gset-up boolean b.3.1.4, table b.14/1 it is possible to cause the iut to send a dmac-sync pdu containing a dm-gset-up sdu. pix_circuit_mode_type circuit_mode_type_type b.3.1.4, table b.15/1 traffic channel type and interleaving depth supported by the iut. pix_power_class power_class_type b.3.1.4, table b.15/2 the power class of the iut. pix_power_control_ flag power_control_flag_type b.3.1.4, table b.15/3 power control flag, which indicate whether or not power control by slave is permitted. pix_gateway_address gateway_address_type b.3.1.4, table b.15/4 value of the gateway (tester) address. pix_tester_mni mni_type b.3.1.4, table b.15/5 mni of the tester. pix_tester_ssi ssi_type b.3.1.4, table b.15/6 ssi of the tester. pix_registration_label bitstring b.3.1.4, table b.15/7 value of the registration label. detailed comments the references given in the pics/pixit reference -column refer to the requirement tables (...\...) [the expected end of this definition was beyond the limit of 200 words] </w:t>
      </w:r>
    </w:p>
    <w:p w:rsidR="00761C1B" w:rsidRDefault="00761C1B" w:rsidP="00761C1B">
      <w:r>
        <w:t>SOURCE: Used in EN 303 035-02 V1.2.1, clause 5.3.3.3.4.4</w:t>
      </w:r>
    </w:p>
    <w:p w:rsidR="00761C1B" w:rsidRDefault="00761C1B" w:rsidP="00761C1B"/>
    <w:p w:rsidR="00761C1B" w:rsidRDefault="00761C1B" w:rsidP="00761C1B">
      <w:r>
        <w:t xml:space="preserve">                                                                                                                                                                                                                                                                                                                                                                                                                                                                                                                                                                                                                                                                                                                                                                                                                                                                                                                                                                                                                                                                                                                                                                                                                                                                                                                                                                                                                                                                                                                                                                                                                                                                                                                                                                                                                                                                                                                                                                                                                                                                                                                                                                                                                                                                                                                                                                                                                                                                                                                                                                                                                                                                                                                                                                                                                                                                                                                                                                                                                                                                                                                                                                                                                                                                                                                                                                                                                                                                                                                                                                                                                                                                                                                                                                                                                                                                                                                                                                                                                                                                                                                                                                                                                                                                                                                                                                                                                                                                                                                                                                                                                                                                                                                                                                                                                                                                                                                                                                                                                                                                                                                                                                                                                                                                                                                                                                                                                                                                                                                                                                                                                                                                                                                                                                                                                                                                                                                                                                                                                                                                                                                                                                                                                                                                                                                                                                                                                                                                                                                                                                                                                                                                                                                                                                                                                                                                                                                                                                                                                                                                                                                                  suite parameter definitions for upper mac layer for dm-ms for operation with dmo repeater type 1 table 53: test suite parameter definitions for upper mac layer for dm-ms for operation with dmo repeater type 1 test suite parameter declarations parameter name type pics/pixit reference comments en_rt_ms_rep1_mac_ supported boolean a.1.3, table a.3/5 upper mac for dm-ms operation with dmo repeater type 1 supported. pic_call_set-up boolean a.1.4.1, table a.9/7 iut supports outgoing call set-up. pic_initiate_call_ pre-emption boolean a.1.4.1, table a.9/15 iut supports the initiation of pre-emption in ongoing call. pix_imp_sync_preempt_ ongoing boolean b.3.1.2, table b.10/1 it is possible to cause the iut to send a dmac-sync pdu containing a dm-preempt sdu to pre-empt the ongoing call. pix_imp_sync_set-up boolean b.3.1.2, table b.10/2 it is possible to cause the iut to send a dmac-sync pdu containing a dm-set-up sdu. pix_imp_sync_set-up_ pres boolean b.3.1.2, table b.10/3 it is possible to cause the iut to send a dmac-sync pdu containing a dm-set-up pres sdu. pix_circuit_mode_type circuit_mode_ type_type b.3.1.2, table b.11/1 traffic channel type and interleaving depth supported by the iut. pix_power_class power_class_ type b.3.1.2, table b.11/2 the power class of the iut. pix_power_control_ flag power_control_ flag_type b.3.1.2, table b.11/3 power control flag, which indicate whether or (...\...) [the expected end of this definition was beyond the limit of 200 words] </w:t>
      </w:r>
    </w:p>
    <w:p w:rsidR="00761C1B" w:rsidRDefault="00761C1B" w:rsidP="00761C1B">
      <w:r>
        <w:t>SOURCE: Used in EN 303 035-02 V1.2.1, clause 5.3.3.3.2.4</w:t>
      </w:r>
    </w:p>
    <w:p w:rsidR="00761C1B" w:rsidRDefault="00761C1B" w:rsidP="00761C1B"/>
    <w:p w:rsidR="00761C1B" w:rsidRDefault="00761C1B" w:rsidP="00761C1B">
      <w:r>
        <w:t xml:space="preserve">                                                                                                                                                                                                                                                                                                                                                                                                                                                                                                                                                                                                                                                                                                                                                                                                                                                                                                                                                                                                                                                                                                                                                                                                                                                                                                                                                                                                                                                                                                                                                                                                                                                                                                                                                                                                                                                                                                                                                                                                                                                                                                                                                                                                                                                                                                                                                                                                                                                                                                                                                                                                                                                                                                                                                                                                                                                                                                                                                                                                                                                                                                                                                                                                                                                                                                                                                                                                                                                                                                                                                                                                                                                                                                                                                                                                                                                                                                                                                                                                                                                                                                                                                                                                                                                                                                                                                                                                                                                                                                                                                                                                                                                                                                                                                                                                                                                                                                                                                                                                                                                                                                                                                                                                                                                                                                                                                                                                                                                                                                                                                                                                                                                                                                                                                                                                                                                                                                                                                                                                                                                                                                                                                                                                                                                                                                                                                                                                                                                                                                                                                                                                                                                                                                                                                                                                                                                                                                                                                                                                                                                                                                                                  suite parameter definitions for upper mac layer for dm-ms for operation with dmo repeater type 2 table 57: test suite parameter definitions for upper mac layer for dm-ms for operation with dmo repeater type 2 test suite parameter declarations parameter name type pics/pixit reference comments en_rt_ms_rep2_mac_ supported boolean a.1.3, table a.3/6 upper mac for dm-ms operation with dmo repeater type 2 supported. pic_call_set-up boolean a.1.4.1, table a.9/9 iut supports outgoing call set-up. pic_initiate_call_ pre-emption boolean a.1.4.1, table a.9/16 iut supports the initiation of pre-emption in ongoing call. pix_imp_sync_preempt_ongoing boolean b.3.1.3, table b.12/1 it is possible to cause the iut to send a dmac-sync pdu containing a dm-preempt sdu to pre-empt the ongoing call. pix_imp_sync_set-up boolean b.3.1.3, table b.12/2 it is possible to cause the iut to send a dmac-sync pdu containing a dm-set-up sdu. pix_imp_sync_set-up_ pres boolean b.3.1.3, table b.12/3 it is possible to cause the iut to send a dmac-sync pdu containing a dm-set-up pres sdu. pix_circuit_mode_type circuit_mode_type_type b.3.1.3, table b.13/1 traffic channel type and interleaving depth supported by the iut. pix_power_class power_class_type b.3.1.3, table b.13/2 the power class of the iut. pix_power_control_ flag power_control_flag_type b.3.1.3, table b.13/3 power control flag, which indicate whether or not power control by (...\...) [the expected end of this definition was beyond the limit of 200 words] </w:t>
      </w:r>
    </w:p>
    <w:p w:rsidR="00761C1B" w:rsidRDefault="00761C1B" w:rsidP="00761C1B">
      <w:r>
        <w:t>SOURCE: Used in EN 303 035-02 V1.2.1, clause 5.3.3.3.3.4</w:t>
      </w:r>
    </w:p>
    <w:p w:rsidR="00761C1B" w:rsidRDefault="00761C1B" w:rsidP="00761C1B"/>
    <w:p w:rsidR="00761C1B" w:rsidRDefault="00761C1B" w:rsidP="00761C1B">
      <w:r>
        <w:t xml:space="preserve">                                                                                                                                                                                                                                                                                                                                                                                                                                                                                                                                                                                                                                                                                                                                                                                                                                                                                                                                                                                                                                                                                                                                                                                                                                                                                                                                                                                                                                                                                                                                                                                                                                                                                                                                                                                                                                                                                                                                                                                                                                                                                                                                                                                                                                                                                                                                                                                                                                                                                                                                                                                                                                                                                                                                                                                                                                                                                                                                                                                                                                                                                                                                                                                                                                                                                                                                                                                                                                                                                                                                                                                                                                                                                                                                                                                                                                                                                                                                                                                                                                                                                                                                                                                                                                                                                                                                                                                                                                                                                                                                                                                                                                                                                                                                                                                                                                                                                                                                                                                                                                                                                                                                                                                                                                                                                                                                                                                                                                                                                                                                                                                                                                                                                                                                                                                                                                                                                                                                                                                                                                                                                                                                                                                                                                                                                                                                                                                                                                                                                                                                                                                                                                                                                                                                                                                                                                                                                                                                                                                                                                                                                                                                  The suppression of emissions during the re-tuning of transmitters. </w:t>
      </w:r>
    </w:p>
    <w:p w:rsidR="00761C1B" w:rsidRDefault="00761C1B" w:rsidP="00761C1B">
      <w:r>
        <w:t>SOURCE: Used in EN 302 017 V2.1.1, clause 4.2.4.1</w:t>
      </w:r>
    </w:p>
    <w:p w:rsidR="00761C1B" w:rsidRDefault="00761C1B" w:rsidP="00761C1B"/>
    <w:p w:rsidR="00761C1B" w:rsidRDefault="00761C1B" w:rsidP="00761C1B">
      <w:r>
        <w:t xml:space="preserve">                                                                                                                                                                                                                                                                                                                                                                                                                                                                                                                                                                                                                                                                                                                                                                                                                                                                                                                                                                                                                                                                                                                                                                                                                                                                                                                                                                                                                                                                                                                                                                                                                                                                                                                                                                                                                                                                                                                                                                                                                                                                                                                                                                                                                                                                                                                                                                                                                                                                                                                                                                                                                                                                                                                                                                                                                                                                                                                                                                                                                                                                                                                                                                                                                                                                                                                                                                                                                                                                                                                                                                                                                                                                                                                                                                                                                                                                                                                                                                                                                                                                                                                                                                                                                                                                                                                                                                                                                                                                                                                                                                                                                                                                                                                                                                                                                                                                                                                                                                                                                                                                                                                                                                                                                                                                                                                                                                                                                                                                                                                                                                                                                                                                                                                                                                                                                                                                                                                                                                                                                                                                                                                                                                                                                                                                                                                                                                                                                                                                                                                                                                                                                                                                                                                                                                                                                                                                                                                                                                                                                                                                                                                              The suppression of emissions during the re-tuning of transmitters. </w:t>
      </w:r>
    </w:p>
    <w:p w:rsidR="00761C1B" w:rsidRDefault="00761C1B" w:rsidP="00761C1B">
      <w:r>
        <w:t>SOURCE: Used in EN 302 017-01 V1.1.1, clause 4.2.4.1 SOURCE: Used in EN 302 017-02 V1.1.1, clause 4.2.2.1 SOURCE: Used in EN 302 245 V2.1.1, clause 4.2.4.1 SOURCE: Used in EN 302 245-01 V1.1.1, clause 4.4.2.1 SOURCE: Used in EN 302 245-02 V1.1.1, clause 4.2.2.1</w:t>
      </w:r>
    </w:p>
    <w:p w:rsidR="00761C1B" w:rsidRDefault="00761C1B" w:rsidP="00761C1B"/>
    <w:p w:rsidR="00761C1B" w:rsidRDefault="00761C1B" w:rsidP="00761C1B">
      <w:r>
        <w:t xml:space="preserve">                                                                                                                                                                                                                                                                                                                                                                                                                                                                                                                                                                                                                                                                                                                                                                                                                                                                                                                                                                                                                                                                                                                                                                                                                                                                                                                                                                                                                                                                                                                                                                                                                                                                                                                                                                                                                                                                                                                                                                                                                                                                                                                                                                                                                                                                                                                                                                                                                                                                                                                                                                                                                                                                                                                                                                                                                                                                                                                                                                                                                                                                                                                                                                                                                                                                                                                                                                                                                                                                                                                                                                                                                                                                                                                                                                                                                                                                                                                                                                                                                                                                                                                                                                                                                                                                                                                                                                                                                                                                                                                                                                                                                                                                                                                                                                                                                                                                                                                                                                                                                                                                                                                                                                                                                                                                                                                                                                                                                                                                                                                                                                                                                                                                                                                                                                                                                                                                                                                                                                                                                                                                                                                                                                                                                                                                                                                                                                                                                                                                                                                                                                                                                                                                                                                                                                                                                                                                                                                                                                                                                                                                                                                              The suppression of emissions during the retuning of transmitters or the loss of carrier frequency control. this is particularly relevant to frequency agile transmitters incorporating frequency control loops. </w:t>
      </w:r>
    </w:p>
    <w:p w:rsidR="00761C1B" w:rsidRDefault="00761C1B" w:rsidP="00761C1B">
      <w:r>
        <w:t>SOURCE: Used in EN 302 018 V2.1.1, clause 4.2.11.1 SOURCE: Used in EN 302 018-01 V1.2.1, clause 4.4.2.1</w:t>
      </w:r>
    </w:p>
    <w:p w:rsidR="00761C1B" w:rsidRDefault="00761C1B" w:rsidP="00761C1B"/>
    <w:p w:rsidR="00761C1B" w:rsidRDefault="00761C1B" w:rsidP="00761C1B">
      <w:r>
        <w:t xml:space="preserve">                                                                                                                                                                                                                                                                                                                                                                                                                                                                                                                                                                                                                                                                                                                                                                                                                                                                                                                                                                                                                                                                                                                                                                                                                                                                                                                                                                                                                                                                                                                                                                                                                                                                                                                                                                                                                                                                                                                                                                                                                                                                                                                                                                                                                                                                                                                                                                                                                                                                                                                                                                                                                                                                                                                                                                                                                                                                                                                                                                                                                                                                                                                                                                                                                                                                                                                                                                                                                                                                                                                                                                                                                                                                                                                                                                                                                                                                                                                                                                                                                                                                                                                                                                                                                                                                                                                                                                                                                                                                                                                                                                                                                                                                                                                                                                                                                                                                                                                                                                                                                                                                                                                                                                                                                                                                                                                                                                                                                                                                                                                                                                                                                                                                                                                                                                                                                                                                                                                                                                                                                                                                                                                                                                                                                                                                                                                                                                                                                                                                                                                                                                                                                                                                                                                                                                                                                                                                                                                                                                                                                                                                                                                              The suppression of emissions during the retuning of transmitters, or the loss of carrier frequency control. this is particularly relevant to frequency agile transmitters incorporating frequency control loops. </w:t>
      </w:r>
    </w:p>
    <w:p w:rsidR="00761C1B" w:rsidRDefault="00761C1B" w:rsidP="00761C1B">
      <w:r>
        <w:t>SOURCE: Used in EN 302 018-02 V1.2.1, clause 4.2.2.1 SOURCE: Used in EN 302 297 V1.1.1, clause 4.2.3.1</w:t>
      </w:r>
    </w:p>
    <w:p w:rsidR="00761C1B" w:rsidRDefault="00761C1B" w:rsidP="00761C1B"/>
    <w:p w:rsidR="00761C1B" w:rsidRDefault="00761C1B" w:rsidP="00761C1B">
      <w:r>
        <w:t xml:space="preserve">                                                                                                                                                                                                                                                                                                                                                                                                                                                                                                                                                                                                                                                                                                                                                                                                                                                                                                                                                                                                                                                                                                                                                                                                                                                                                                                                                                                                                                                                                                                                                                                                                                                                                                                                                                                                                                                                                                                                                                                                                                                                                                                                                                                                                                                                                                                                                                                                                                                                                                                                                                                                                                                                                                                                                                                                                                                                                                                                                                                                                                                                                                                                                                                                                                                                                                                                                                                                                                                                                                                                                                                                                                                                                                                                                                                                                                                                                                                                                                                                                                                                                                                                                                                                                                                                                                                                                                                                                                                                                                                                                                                                                                                                                                                                                                                                                                                                                                                                                                                                                                                                                                                                                                                                                                                                                                                                                                                                                                                                                                                                                                                                                                                                                                                                                                                                                                                                                                                                                                                                                                                                                                                                                                                                                                                                                                                                                                                                                                                                                                                                                                                                                                                                                                                                                                                                                                                                                                                                                                                                                                                                                                                              The synchronization accuracy defines the allowable time deviation including additive jitter in the transmission of an ais message from ideal sotdma timing. the synchronization accuracy test verifies: (i) that the eut transmission will be properly synchronized once utc lock is acquired; (ii) that following utc lock the eut will continue properly synchronized transmission if utc lock is subsequently lost. this test requires analysis of the transmissions of the eut in active mode. care shall be taken to ensure that transmissions are not received by a nearby ais receiver such as a coastal shore station. </w:t>
      </w:r>
    </w:p>
    <w:p w:rsidR="00761C1B" w:rsidRDefault="00761C1B" w:rsidP="00761C1B">
      <w:r>
        <w:t>SOURCE: Used in EN 303 098 V2.1.1, clause 8.7.1 SOURCE: Used in EN 303 098-01 V1.2.1, clause 8.7.1</w:t>
      </w:r>
    </w:p>
    <w:p w:rsidR="00761C1B" w:rsidRDefault="00761C1B" w:rsidP="00761C1B"/>
    <w:p w:rsidR="00761C1B" w:rsidRDefault="00761C1B" w:rsidP="00761C1B">
      <w:r>
        <w:t xml:space="preserve">                                                                                                                                                                                                                                                                                                                                                                                                                                                                                                                                                                                                                                                                                                                                                                                                                                                                                                                                                                                                                                                                                                                                                                                                                                                                                                                                                                                                                                                                                                                                                                                                                                                                                                                                                                                                                                                                                                                                                                                                                                                                                                                                                                                                                                                                                                                                                                                                                                                                                                                                                                                                                                                                                                                                                                                                                                                                                                                                                                                                                                                                                                                                                                                                                                                                                                                                                                                                                                                                                                                                                                                                                                                                                                                                                                                                                                                                                                                                                                                                                                                                                                                                                                                                                                                                                                                                                                                                                                                                                                                                                                                                                                                                                                                                                                                                                                                                                                                                                                                                                                                                                                                                                                                                                                                                                                                                                                                                                                                                                                                                                                                                                                                                                                                                                                                                                                                                                                                                                                                                                                                                                                                                                                                                                                                                                                                                                                                                                                                                                                                                                                                                                                                                                                                                                                                                                                                                                                                                                                                                                                                                                                                              The synchronization accuracy is defined in en 303 098-1 [1], clause 8.7.1. </w:t>
      </w:r>
    </w:p>
    <w:p w:rsidR="00761C1B" w:rsidRDefault="00761C1B" w:rsidP="00761C1B">
      <w:r>
        <w:t>SOURCE: Used in EN 303 098-02 V1.2.1, clause 4.2.7.1</w:t>
      </w:r>
    </w:p>
    <w:p w:rsidR="00761C1B" w:rsidRDefault="00761C1B" w:rsidP="00761C1B"/>
    <w:p w:rsidR="00761C1B" w:rsidRDefault="00761C1B" w:rsidP="00761C1B">
      <w:r>
        <w:t xml:space="preserve">                                                                                                                                                                                                                                                                                                                                                                                                                                                                                                                                                                                                                                                                                                                                                                                                                                                                                                                                                                                                                                                                                                                                                                                                                                                                                                                                                                                                                                                                                                                                                                                                                                                                                                                                                                                                                                                                                                                                                                                                                                                                                                                                                                                                                                                                                                                                                                                                                                                                                                                                                                                                                                                                                                                                                                                                                                                                                                                                                                                                                                                                                                                                                                                                                                                                                                                                                                                                                                                                                                                                                                                                                                                                                                                                                                                                                                                                                                                                                                                                                                                                                                                                                                                                                                                                                                                                                                                                                                                                                                                                                                                                                                                                                                                                                                                                                                                                                                                                                                                                                                                                                                                                                                                                                                                                                                                                                                                                                                                                                                                                                                                                                                                                                                                                                                                                                                                                                                                                                                                                                                                                                                                                                                                                                                                                                                                                                                                                                                                                                                                                                                                                                                                                                                                                                                                                                                                                                                                                                                                                                                                                                                                              synchronous amplitude modulation is evaluated by measuring the peak voltage of the a.c. component at the output of a linear envelope detector due to presence of a specified modulating signal. the result is expressed as a percentage of the d.c. component corresponding to the unmodulated carrier. </w:t>
      </w:r>
    </w:p>
    <w:p w:rsidR="00761C1B" w:rsidRDefault="00761C1B" w:rsidP="00761C1B">
      <w:r>
        <w:t>SOURCE: Used in EN 302 018 V2.1.1, clause 4.2.5.1</w:t>
      </w:r>
    </w:p>
    <w:p w:rsidR="00761C1B" w:rsidRDefault="00761C1B" w:rsidP="00761C1B"/>
    <w:p w:rsidR="00761C1B" w:rsidRDefault="00761C1B" w:rsidP="00761C1B">
      <w:r>
        <w:t xml:space="preserve">                                                                                                                                                                                                                                                                                                                                                                                                                                                                                                                                                                                                                                                                                                                                                                                                                                                                                                                                                                                                                                                                                                                                                                                                                                                                                                                                                                                                                                                                                                                                                                                                                                                                                                                                                                                                                                                                                                                                                                                                                                                                                                                                                                                                                                                                                                                                                                                                                                                                                                                                                                                                                                                                                                                                                                                                                                                                                                                                                                                                                                                                                                                                                                                                                                                                                                                                                                                                                                                                                                                                                                                                                                                                                                                                                                                                                                                                                                                                                                                                                                                                                                                                                                                                                                                                                                                                                                                                                                                                                                                                                                                                                                                                                                                                                                                                                                                                                                                                                                                                                                                                                                                                                                                                                                                                                                                                                                                                                                                                                                                                                                                                                                                                                                                                                                                                                                                                                                                                                                                                                                                                                                                                                                                                                                                                                                                                                                                                                                                                                                                                                                                                                                                                                                                                                                                                                                                                                                                                                                                                                                                                                                                                  synchronous amplitude modulation is evaluated by measuring the peak voltage of the a.c. component at the output of a linear envelope detector due to presence of a specified modulating signal. the result is expressed as a percentage of the d.c. component corresponding to the unmodulated carrier. </w:t>
      </w:r>
    </w:p>
    <w:p w:rsidR="00761C1B" w:rsidRDefault="00761C1B" w:rsidP="00761C1B">
      <w:r>
        <w:t>SOURCE: Used in EN 302 018-01 V1.2.1, clause 4.3.5.1</w:t>
      </w:r>
    </w:p>
    <w:p w:rsidR="00761C1B" w:rsidRDefault="00761C1B" w:rsidP="00761C1B"/>
    <w:p w:rsidR="00761C1B" w:rsidRDefault="00761C1B" w:rsidP="00761C1B">
      <w:r>
        <w:t xml:space="preserve">                                                                                                                                                                                                                                                                                                                                                                                                                                                                                                                                                                                                                                                                                                                                                                                                                                                                                                                                                                                                                                                                                                                                                                                                                                                                                                                                                                                                                                                                                                                                                                                                                                                                                                                                                                                                                                                                                                                                                                                                                                                                                                                                                                                                                                                                                                                                                                                                                                                                                                                                                                                                                                                                                                                                                                                                                                                                                                                                                                                                                                                                                                                                                                                                                                                                                                                                                                                                                                                                                                                                                                                                                                                                                                                                                                                                                                                                                                                                                                                                                                                                                                                                                                                                                                                                                                                                                                                                                                                                                                                                                                                                                                                                                                                                                                                                                                                                                                                                                                                                                                                                                                                                                                                                                                                                                                                                                                                                                                                                                                                                                                                                                                                                                                                                                                                                                                                                                                                                                                                                                                                                                                                                                                                                                                                                                                                                                                                                                                                                                                                                                                                                                                                                                                                                                                                                                                                                                                                                                                                                                                                                                                                                  The system sensitivity expresses the ability to detect and display a weak target. </w:t>
      </w:r>
    </w:p>
    <w:p w:rsidR="00761C1B" w:rsidRDefault="00761C1B" w:rsidP="00761C1B">
      <w:r>
        <w:t>SOURCE: Used in EN 302 194 V2.1.1, clause 8.1.2.1</w:t>
      </w:r>
    </w:p>
    <w:p w:rsidR="00761C1B" w:rsidRDefault="00761C1B" w:rsidP="00761C1B"/>
    <w:p w:rsidR="00761C1B" w:rsidRDefault="00761C1B" w:rsidP="00761C1B">
      <w:r>
        <w:t xml:space="preserve">                                                                                                                                                                                                                                                                                                                                                                                                                                                                                                                                                                                                                                                                                                                                                                                                                                                                                                                                                                                                                                                                                                                                                                                                                                                                                                                                                                                                                                                                                                                                                                                                                                                                                                                                                                                                                                                                                                                                                                                                                                                                                                                                                                                                                                                                                                                                                                                                                                                                                                                                                                                                                                                                                                                                                                                                                                                                                                                                                                                                                                                                                                                                                                                                                                                                                                                                                                                                                                                                                                                                                                                                                                                                                                                                                                                                                                                                                                                                                                                                                                                                                                                                                                                                                                                                                                                                                                                                                                                                                                                                                                                                                                                                                                                                                                                                                                                                                                                                                                                                                                                                                                                                                                                                                                                                                                                                                                                                                                                                                                                                                                                                                                                                                                                                                                                                                                                                                                                                                                                                                                                                                                                                                                                                                                                                                                                                                                                                                                                                                                                                                                                                                                                                                                                                                                                                                                                                                                                                                                                                                                                                                                                              The system sensitivity expresses the ability to detect and display a weak target. </w:t>
      </w:r>
    </w:p>
    <w:p w:rsidR="00761C1B" w:rsidRDefault="00761C1B" w:rsidP="00761C1B">
      <w:r>
        <w:t>SOURCE: Used in EN 302 194-01 V1.1.2, clause 7.1.2.1</w:t>
      </w:r>
    </w:p>
    <w:p w:rsidR="00761C1B" w:rsidRDefault="00761C1B" w:rsidP="00761C1B"/>
    <w:p w:rsidR="00761C1B" w:rsidRDefault="00761C1B" w:rsidP="00761C1B">
      <w:r>
        <w:t xml:space="preserve">                                                                                                                                                                                                                                                                                                                                                                                                                                                                                                                                                                                                                                                                                                                                                                                                                                                                                                                                                                                                                                                                                                                                                                                                                                                                                                                                                                                                                                                                                                                                                                                                                                                                                                                                                                                                                                                                                                                                                                                                                                                                                                                                                                                                                                                                                                                                                                                                                                                                                                                                                                                                                                                                                                                                                                                                                                                                                                                                                                                                                                                                                                                                                                                                                                                                                                                                                                                                                                                                                                                                                                                                                                                                                                                                                                                                                                                                                                                                                                                                                                                                                                                                                                                                                                                                                                                                                                                                                                                                                                                                                                                                                                                                                                                                                                                                                                                                                                                                                                                                                                                                                                                                                                                                                                                                                                                                                                                                                                                                                                                                                                                                                                                                                                                                                                                                                                                                                                                                                                                                                                                                                                                                                                                                                                                                                                                                                                                                                                                                                                                                                                                                                                                                                                                                                                                                                                                                                                                                                                                                                                                                                                                              target trails are the radar echoes of the past antenna revolution(s), presented like an after glowing during the actual radar picture. </w:t>
      </w:r>
    </w:p>
    <w:p w:rsidR="00761C1B" w:rsidRDefault="00761C1B" w:rsidP="00761C1B">
      <w:r>
        <w:t>SOURCE: Used in EN 302 194 V2.1.1, clause 8.4.5.1</w:t>
      </w:r>
    </w:p>
    <w:p w:rsidR="00761C1B" w:rsidRDefault="00761C1B" w:rsidP="00761C1B"/>
    <w:p w:rsidR="00761C1B" w:rsidRDefault="00761C1B" w:rsidP="00761C1B">
      <w:r>
        <w:t xml:space="preserve">                                                                                                                                                                                                                                                                                                                                                                                                                                                                                                                                                                                                                                                                                                                                                                                                                                                                                                                                                                                                                                                                                                                                                                                                                                                                                                                                                                                                                                                                                                                                                                                                                                                                                                                                                                                                                                                                                                                                                                                                                                                                                                                                                                                                                                                                                                                                                                                                                                                                                                                                                                                                                                                                                                                                                                                                                                                                                                                                                                                                                                                                                                                                                                                                                                                                                                                                                                                                                                                                                                                                                                                                                                                                                                                                                                                                                                                                                                                                                                                                                                                                                                                                                                                                                                                                                                                                                                                                                                                                                                                                                                                                                                                                                                                                                                                                                                                                                                                                                                                                                                                                                                                                                                                                                                                                                                                                                                                                                                                                                                                                                                                                                                                                                                                                                                                                                                                                                                                                                                                                                                                                                                                                                                                                                                                                                                                                                                                                                                                                                                                                                                                                                                                                                                                                                                                                                                                                                                                                                                                                                                                                                                                                  target trails are the radar echoes of the past antenna revolution(s), presented like an after glowing during the actual radar picture. </w:t>
      </w:r>
    </w:p>
    <w:p w:rsidR="00761C1B" w:rsidRDefault="00761C1B" w:rsidP="00761C1B">
      <w:r>
        <w:t>SOURCE: Used in EN 302 194-01 V1.1.2, clause 7.4.5.1</w:t>
      </w:r>
    </w:p>
    <w:p w:rsidR="00761C1B" w:rsidRDefault="00761C1B" w:rsidP="00761C1B"/>
    <w:p w:rsidR="00761C1B" w:rsidRDefault="00761C1B" w:rsidP="00761C1B">
      <w:r>
        <w:t xml:space="preserve">                                                                                                                                                                                                                                                                                                                                                                                                                                                                                                                                                                                                                                                                                                                                                                                                                                                                                                                                                                                                                                                                                                                                                                                                                                                                                                                                                                                                                                                                                                                                                                                                                                                                                                                                                                                                                                                                                                                                                                                                                                                                                                                                                                                                                                                                                                                                                                                                                                                                                                                                                                                                                                                                                                                                                                                                                                                                                                                                                                                                                                                                                                                                                                                                                                                                                                                                                                                                                                                                                                                                                                                                                                                                                                                                                                                                                                                                                                                                                                                                                                                                                                                                                                                                                                                                                                                                                                                                                                                                                                                                                                                                                                                                                                                                                                                                                                                                                                                                                                                                                                                                                                                                                                                                                                                                                                                                                                                                                                                                                                                                                                                                                                                                                                                                                                                                                                                                                                                                                                                                                                                                                                                                                                                                                                                                                                                                                                                                                                                                                                                                                                                                                                                                                                                                                                                                                                                                                                                                                                                                                                                                                                                                  The terminal profile command send by the me gives the sim knowledge about the me´s sim application toolkit capability so that the sim can then limit its instruction range accordingly. this test applies to all mes supporting sim application toolkit. </w:t>
      </w:r>
    </w:p>
    <w:p w:rsidR="00761C1B" w:rsidRDefault="00761C1B" w:rsidP="00761C1B">
      <w:r>
        <w:t>SOURCE: Used in EN 300 607-04 V5.1.1, clause 27.22.2.1</w:t>
      </w:r>
    </w:p>
    <w:p w:rsidR="00761C1B" w:rsidRDefault="00761C1B" w:rsidP="00761C1B"/>
    <w:p w:rsidR="00761C1B" w:rsidRDefault="00761C1B" w:rsidP="00761C1B">
      <w:r>
        <w:t xml:space="preserve">                                                                                                                                                                                                                                                                                                                                                                                                                                                                                                                                                                                                                                                                                                                                                                                                                                                                                                                                                                                                                                                                                                                                                                                                                                                                                                                                                                                                                                                                                                                                                                                                                                                                                                                                                                                                                                                                                                                                                                                                                                                                                                                                                                                                                                                                                                                                                                                                                                                                                                                                                                                                                                                                                                                                                                                                                                                                                                                                                                                                                                                                                                                                                                                                                                                                                                                                                                                                                                                                                                                                                                                                                                                                                                                                                                                                                                                                                                                                                                                                                                                                                                                                                                                                                                                                                                                                                                                                                                                                                                                                                                                                                                                                                                                                                                                                                                                                                                                                                                                                                                                                                                                                                                                                                                                                                                                                                                                                                                                                                                                                                                                                                                                                                                                                                                                                                                                                                                                                                                                                                                                                                                                                                                                                                                                                                                                                                                                                                                                                                                                                                                                                                                                                                                                                                                                                                                                                                                                                                                                                                                                                                                                              the r&amp;tte directive". annex d (informative): change history version information about changes 1.2.1 first publication 2.1.1 new edition for red; updates for multi-band bs history document history v1.2.1 march 2013 publication v2.1.0 june 2016 en approval procedure ap 20160830: 2016-06-01 to 2016-08-30 v2.1.1 november 2016 vote v 20170122: 2016-11-23 to 2017-01-23 v2.1.1 february 2017 publication etsi en 301 489-50 v2.1.1 (2017-02) 25 (...\...) [the expected end of this definition was beyond the limit of 200 words] </w:t>
      </w:r>
    </w:p>
    <w:p w:rsidR="00761C1B" w:rsidRDefault="00761C1B" w:rsidP="00761C1B">
      <w:r>
        <w:t>SOURCE: Used in EN 301 489-50 V2.1.1, clause 3.2</w:t>
      </w:r>
    </w:p>
    <w:p w:rsidR="00761C1B" w:rsidRDefault="00761C1B" w:rsidP="00761C1B"/>
    <w:p w:rsidR="00761C1B" w:rsidRDefault="00761C1B" w:rsidP="00761C1B">
      <w:r>
        <w:t xml:space="preserve">                                                                                                                                                                                                                                                                                                                                                                                                                                                                                                                                                                                                                                                                                                                                                                                                                                                                                                                                                                                                                                                                                                                                                                                                                                                                                                                                                                                                                                                                                                                                                                                                                                                                                                                                                                                                                                                                                                                                                                                                                                                                                                                                                                                                                                                                                                                                                                                                                                                                                                                                                                                                                                                                                                                                                                                                                                                                                                                                                                                                                                                                                                                                                                                                                                                                                                                                                                                                                                                                                                                                                                                                                                                                                                                                                                                                                                                                                                                                                                                                                                                                                                                                                                                                                                                                                                                                                                                                                                                                                                                                                                                                                                                                                                                                                                                                                                                                                                                                                                                                                                                                                                                                                                                                                                                                                                                                                                                                                                                                                                                                                                                                                                                                                                                                                                                                                                                                                                                                                                                                                                                                                                                                                                                                                                                                                                                                                                                                                                                                                                                                                                                                                                                                                                                                                                                                                                                                                                                                                                                                                                                                                                                                  these are radio frequency emissions outside the 5 ghz bbdr bands. </w:t>
      </w:r>
    </w:p>
    <w:p w:rsidR="00761C1B" w:rsidRDefault="00761C1B" w:rsidP="00761C1B">
      <w:r>
        <w:t>SOURCE: Used in EN 302 625 V1.1.1, clause 4.2.4.1</w:t>
      </w:r>
    </w:p>
    <w:p w:rsidR="00761C1B" w:rsidRDefault="00761C1B" w:rsidP="00761C1B"/>
    <w:p w:rsidR="00761C1B" w:rsidRDefault="00761C1B" w:rsidP="00761C1B">
      <w:r>
        <w:t xml:space="preserve">                                                                                                                                                                                                                                                                                                                                                                                                                                                                                                                                                                                                                                                                                                                                                                                                                                                                                                                                                                                                                                                                                                                                                                                                                                                                                                                                                                                                                                                                                                                                                                                                                                                                                                                                                                                                                                                                                                                                                                                                                                                                                                                                                                                                                                                                                                                                                                                                                                                                                                                                                                                                                                                                                                                                                                                                                                                                                                                                                                                                                                                                                                                                                                                                                                                                                                                                                                                                                                                                                                                                                                                                                                                                                                                                                                                                                                                                                                                                                                                                                                                                                                                                                                                                                                                                                                                                                                                                                                                                                                                                                                                                                                                                                                                                                                                                                                                                                                                                                                                                                                                                                                                                                                                                                                                                                                                                                                                                                                                                                                                                                                                                                                                                                                                                                                                                                                                                                                                                                                                                                                                                                                                                                                                                                                                                                                                                                                                                                                                                                                                                                                                                                                                                                                                                                                                                                                                                                                                                                                                                                                                                                                                                  these are radio frequency emissions outside the 5 ghz its frequency band (outside of 5 855 mhz to 5 925 mhz). </w:t>
      </w:r>
    </w:p>
    <w:p w:rsidR="00761C1B" w:rsidRDefault="00761C1B" w:rsidP="00761C1B">
      <w:r>
        <w:t>SOURCE: Used in EN 302 571 V2.1.1, clause 4.2.5.1.1</w:t>
      </w:r>
    </w:p>
    <w:p w:rsidR="00761C1B" w:rsidRDefault="00761C1B" w:rsidP="00761C1B"/>
    <w:p w:rsidR="00761C1B" w:rsidRDefault="00761C1B" w:rsidP="00761C1B">
      <w:r>
        <w:t xml:space="preserve">                                                                                                                                                                                                                                                                                                                                                                                                                                                                                                                                                                                                                                                                                                                                                                                                                                                                                                                                                                                                                                                                                                                                                                                                                                                                                                                                                                                                                                                                                                                                                                                                                                                                                                                                                                                                                                                                                                                                                                                                                                                                                                                                                                                                                                                                                                                                                                                                                                                                                                                                                                                                                                                                                                                                                                                                                                                                                                                                                                                                                                                                                                                                                                                                                                                                                                                                                                                                                                                                                                                                                                                                                                                                                                                                                                                                                                                                                                                                                                                                                                                                                                                                                                                                                                                                                                                                                                                                                                                                                                                                                                                                                                                                                                                                                                                                                                                                                                                                                                                                                                                                                                                                                                                                                                                                                                                                                                                                                                                                                                                                                                                                                                                                                                                                                                                                                                                                                                                                                                                                                                                                                                                                                                                                                                                                                                                                                                                                                                                                                                                                                                                                                                                                                                                                                                                                                                                                                                                                                                                                                                                                                                                                  these are radio frequency emissions outside the band 5 725 mhz to 5 875 mhz. equipment that, in addition to a transmit mode, also have a standby or idle mode, shall in these modes meet the requirements defined in clause 4.2.5. </w:t>
      </w:r>
    </w:p>
    <w:p w:rsidR="00761C1B" w:rsidRDefault="00761C1B" w:rsidP="00761C1B">
      <w:r>
        <w:t>SOURCE: Used in EN 302 502 V2.1.1, clause 4.2.3.1.1</w:t>
      </w:r>
    </w:p>
    <w:p w:rsidR="00761C1B" w:rsidRDefault="00761C1B" w:rsidP="00761C1B"/>
    <w:p w:rsidR="00761C1B" w:rsidRDefault="00761C1B" w:rsidP="00761C1B">
      <w:r>
        <w:t xml:space="preserve">                                                                                                                                                                                                                                                                                                                                                                                                                                                                                                                                                                                                                                                                                                                                                                                                                                                                                                                                                                                                                                                                                                                                                                                                                                                                                                                                                                                                                                                                                                                                                                                                                                                                                                                                                                                                                                                                                                                                                                                                                                                                                                                                                                                                                                                                                                                                                                                                                                                                                                                                                                                                                                                                                                                                                                                                                                                                                                                                                                                                                                                                                                                                                                                                                                                                                                                                                                                                                                                                                                                                                                                                                                                                                                                                                                                                                                                                                                                                                                                                                                                                                                                                                                                                                                                                                                                                                                                                                                                                                                                                                                                                                                                                                                                                                                                                                                                                                                                                                                                                                                                                                                                                                                                                                                                                                                                                                                                                                                                                                                                                                                                                                                                                                                                                                                                                                                                                                                                                                                                                                                                                                                                                                                                                                                                                                                                                                                                                                                                                                                                                                                                                                                                                                                                                                                                                                                                                                                                                                                                                                                                                                                                                  these are radio frequency emissions outside the gnss bands, other than those of the wanted emissions and associated sidebands. </w:t>
      </w:r>
    </w:p>
    <w:p w:rsidR="00761C1B" w:rsidRDefault="00761C1B" w:rsidP="00761C1B">
      <w:r>
        <w:t>SOURCE: Used in EN 302 645 V1.1.1, clause 4.2.4.1</w:t>
      </w:r>
    </w:p>
    <w:p w:rsidR="00761C1B" w:rsidRDefault="00761C1B" w:rsidP="00761C1B"/>
    <w:p w:rsidR="00761C1B" w:rsidRDefault="00761C1B" w:rsidP="00761C1B">
      <w:r>
        <w:t xml:space="preserve">                                                                                                                                                                                                                                                                                                                                                                                                                                                                                                                                                                                                                                                                                                                                                                                                                                                                                                                                                                                                                                                                                                                                                                                                                                                                                                                                                                                                                                                                                                                                                                                                                                                                                                                                                                                                                                                                                                                                                                                                                                                                                                                                                                                                                                                                                                                                                                                                                                                                                                                                                                                                                                                                                                                                                                                                                                                                                                                                                                                                                                                                                                                                                                                                                                                                                                                                                                                                                                                                                                                                                                                                                                                                                                                                                                                                                                                                                                                                                                                                                                                                                                                                                                                                                                                                                                                                                                                                                                                                                                                                                                                                                                                                                                                                                                                                                                                                                                                                                                                                                                                                                                                                                                                                                                                                                                                                                                                                                                                                                                                                                                                                                                                                                                                                                                                                                                                                                                                                                                                                                                                                                                                                                                                                                                                                                                                                                                                                                                                                                                                                                                                                                                                                                                                                                                                                                                                                                                                                                                                                                                                                                                                                  these are radio frequency emissions within the 5 ghz bbdr bands. </w:t>
      </w:r>
    </w:p>
    <w:p w:rsidR="00761C1B" w:rsidRDefault="00761C1B" w:rsidP="00761C1B">
      <w:r>
        <w:t>SOURCE: Used in EN 302 625 V1.1.1, clause 4.2.5.1</w:t>
      </w:r>
    </w:p>
    <w:p w:rsidR="00761C1B" w:rsidRDefault="00761C1B" w:rsidP="00761C1B"/>
    <w:p w:rsidR="00761C1B" w:rsidRDefault="00761C1B" w:rsidP="00761C1B">
      <w:r>
        <w:t xml:space="preserve">                                                                                                                                                                                                                                                                                                                                                                                                                                                                                                                                                                                                                                                                                                                                                                                                                                                                                                                                                                                                                                                                                                                                                                                                                                                                                                                                                                                                                                                                                                                                                                                                                                                                                                                                                                                                                                                                                                                                                                                                                                                                                                                                                                                                                                                                                                                                                                                                                                                                                                                                                                                                                                                                                                                                                                                                                                                                                                                                                                                                                                                                                                                                                                                                                                                                                                                                                                                                                                                                                                                                                                                                                                                                                                                                                                                                                                                                                                                                                                                                                                                                                                                                                                                                                                                                                                                                                                                                                                                                                                                                                                                                                                                                                                                                                                                                                                                                                                                                                                                                                                                                                                                                                                                                                                                                                                                                                                                                                                                                                                                                                                                                                                                                                                                                                                                                                                                                                                                                                                                                                                                                                                                                                                                                                                                                                                                                                                                                                                                                                                                                                                                                                                                                                                                                                                                                                                                                                                                                                                                                                                                                                                                                  these are radio frequency emissions within the band 5 725 mhz to 5 875 mhz. </w:t>
      </w:r>
    </w:p>
    <w:p w:rsidR="00761C1B" w:rsidRDefault="00761C1B" w:rsidP="00761C1B">
      <w:r>
        <w:t>SOURCE: Used in EN 302 502 V2.1.1, clause 4.2.3.2.1</w:t>
      </w:r>
    </w:p>
    <w:p w:rsidR="00761C1B" w:rsidRDefault="00761C1B" w:rsidP="00761C1B"/>
    <w:p w:rsidR="00761C1B" w:rsidRDefault="00761C1B" w:rsidP="00761C1B">
      <w:r>
        <w:t xml:space="preserve">                                                                                                                                                                                                                                                                                                                                                                                                                                                                                                                                                                                                                                                                                                                                                                                                                                                                                                                                                                                                                                                                                                                                                                                                                                                                                                                                                                                                                                                                                                                                                                                                                                                                                                                                                                                                                                                                                                                                                                                                                                                                                                                                                                                                                                                                                                                                                                                                                                                                                                                                                                                                                                                                                                                                                                                                                                                                                                                                                                                                                                                                                                                                                                                                                                                                                                                                                                                                                                                                                                                                                                                                                                                                                                                                                                                                                                                                                                                                                                                                                                                                                                                                                                                                                                                                                                                                                                                                                                                                                                                                                                                                                                                                                                                                                                                                                                                                                                                                                                                                                                                                                                                                                                                                                                                                                                                                                                                                                                                                                                                                                                                                                                                                                                                                                                                                                                                                                                                                                                                                                                                                                                                                                                                                                                                                                                                                                                                                                                                                                                                                                                                                                                                                                                                                                                                                                                                                                                                                                                                                                                                                                                                                  these are unwanted emissions in the spurious domain while the equipment is receiving a transmission. </w:t>
      </w:r>
    </w:p>
    <w:p w:rsidR="00761C1B" w:rsidRDefault="00761C1B" w:rsidP="00761C1B">
      <w:r>
        <w:t>SOURCE: Used in EN 302 567 V2.1.1, clause 4.2.4.1</w:t>
      </w:r>
    </w:p>
    <w:p w:rsidR="00761C1B" w:rsidRDefault="00761C1B" w:rsidP="00761C1B"/>
    <w:p w:rsidR="00761C1B" w:rsidRDefault="00761C1B" w:rsidP="00761C1B">
      <w:r>
        <w:t xml:space="preserve">                                                                                                                                                                                                                                                                                                                                                                                                                                                                                                                                                                                                                                                                                                                                                                                                                                                                                                                                                                                                                                                                                                                                                                                                                                                                                                                                                                                                                                                                                                                                                                                                                                                                                                                                                                                                                                                                                                                                                                                                                                                                                                                                                                                                                                                                                                                                                                                                                                                                                                                                                                                                                                                                                                                                                                                                                                                                                                                                                                                                                                                                                                                                                                                                                                                                                                                                                                                                                                                                                                                                                                                                                                                                                                                                                                                                                                                                                                                                                                                                                                                                                                                                                                                                                                                                                                                                                                                                                                                                                                                                                                                                                                                                                                                                                                                                                                                                                                                                                                                                                                                                                                                                                                                                                                                                                                                                                                                                                                                                                                                                                                                                                                                                                                                                                                                                                                                                                                                                                                                                                                                                                                                                                                                                                                                                                                                                                                                                                                                                                                                                                                                                                                                                                                                                                                                                                                                                                                                                                                                                                                                                                                                                  these indications. indications (1) an indication is sent from user to o_bcsm to initiate call establishment (e.g. setup). (2) an indication is sent from o_bcsm to user that network is unable to initiate call (e.g. release_complete). (3) an indication is sent from o_bcsm to user acknowledging the call initiation indication (e.g. setup_acknowledge). (4) the user sends call (dialling) information to the o_bcsm (e.g. information). (5) an indication is sent from o_bcsm to the user to terminate the sending of call information (e.g call_proceeding). (6) an indication is sent from the user to the o_bcsm upon completion of call information. (7) user is informed that call has been routed to another environment of network (e.g. progress). (8) an indication is sent from the o_bcsm to the user when the called party is being alerted (e.g. alerting, connect). (9) an indication is sent from the o_bcsm to the user when the call is accepted. (10) the user acknowledges that the call is accepted. (11) the o_bcsm sends an indication to the user that the called party is unable to accept the call, due to busy condition or called party not reachable. (12) the o_bcsm sends an indication to the user since the (...\...) [the expected end of this definition was beyond the limit of 200 words] </w:t>
      </w:r>
    </w:p>
    <w:p w:rsidR="00761C1B" w:rsidRDefault="00761C1B" w:rsidP="00761C1B">
      <w:r>
        <w:t>SOURCE: Used in EN 301 140-05 V1.1.3, clause 4.5</w:t>
      </w:r>
    </w:p>
    <w:p w:rsidR="00761C1B" w:rsidRDefault="00761C1B" w:rsidP="00761C1B"/>
    <w:p w:rsidR="00761C1B" w:rsidRDefault="00761C1B" w:rsidP="00761C1B">
      <w:r>
        <w:t xml:space="preserve">                                                                                                                                                                                                                                                                                                                                                                                                                                                                                                                                                                                                                                                                                                                                                                                                                                                                                                                                                                                                                                                                                                                                                                                                                                                                                                                                                                                                                                                                                                                                                                                                                                                                                                                                                                                                                                                                                                                                                                                                                                                                                                                                                                                                                                                                                                                                                                                                                                                                                                                                                                                                                                                                                                                                                                                                                                                                                                                                                                                                                                                                                                                                                                                                                                                                                                                                                                                                                                                                                                                                                                                                                                                                                                                                                                                                                                                                                                                                                                                                                                                                                                                                                                                                                                                                                                                                                                                                                                                                                                                                                                                                                                                                                                                                                                                                                                                                                                                                                                                                                                                                                                                                                                                                                                                                                                                                                                                                                                                                                                                                                                                                                                                                                                                                                                                                                                                                                                                                                                                                                                                                                                                                                                                                                                                                                                                                                                                                                                                                                                                                                                                                                                                                                                                                                                                                                                                                                                                                                                                                                                                                                                                                  these tests are to be used for radio equipment with cyclic keying during data transmissions and not single (e.g. manual) on/off keying. this measurement applies only to equipment with an external antenna connector. the transient frequency behaviour of the transmitter is the variation with respect to time of the transmitter frequency distance from the nominal frequency of the transmitter when the rf output power is switched on and off. ton: according to the method of measurement described in clause </w:t>
      </w:r>
    </w:p>
    <w:p w:rsidR="00761C1B" w:rsidRDefault="00761C1B" w:rsidP="00761C1B">
      <w:r>
        <w:t>SOURCE: Used in EN 300 433-01 V1.3.1, clause 7.6.1</w:t>
      </w:r>
    </w:p>
    <w:p w:rsidR="00761C1B" w:rsidRDefault="00761C1B" w:rsidP="00761C1B"/>
    <w:p w:rsidR="00761C1B" w:rsidRDefault="00761C1B" w:rsidP="00761C1B">
      <w:r>
        <w:t xml:space="preserve">                                                                                                                                                                                                                                                                                                                                                                                                                                                                                                                                                                                                                                                                                                                                                                                                                                                                                                                                                                                                                                                                                                                                                                                                                                                                                                                                                                                                                                                                                                                                                                                                                                                                                                                                                                                                                                                                                                                                                                                                                                                                                                                                                                                                                                                                                                                                                                                                                                                                                                                                                                                                                                                                                                                                                                                                                                                                                                                                                                                                                                                                                                                                                                                                                                                                                                                                                                                                                                                                                                                                                                                                                                                                                                                                                                                                                                                                                                                                                                                                                                                                                                                                                                                                                                                                                                                                                                                                                                                                                                                                                                                                                                                                                                                                                                                                                                                                                                                                                                                                                                                                                                                                                                                                                                                                                                                                                                                                                                                                                                                                                                                                                                                                                                                                                                                                                                                                                                                                                                                                                                                                                                                                                                                                                                                                                                                                                                                                                                                                                                                                                                                                                                                                                                                                                                                                                                                                                                                                                                                                                                                                                                                                  these tests assess the ability of ancillary and/or radio communications equipment to operate as intended in the event of transients and surges present on the dc power input ports in a vehicular environment. </w:t>
      </w:r>
    </w:p>
    <w:p w:rsidR="00761C1B" w:rsidRDefault="00761C1B" w:rsidP="00761C1B">
      <w:r>
        <w:t>SOURCE: Used in EN 300 339 V1.1.1, clause 9.7.1</w:t>
      </w:r>
    </w:p>
    <w:p w:rsidR="00761C1B" w:rsidRDefault="00761C1B" w:rsidP="00761C1B"/>
    <w:p w:rsidR="00761C1B" w:rsidRDefault="00761C1B" w:rsidP="00761C1B">
      <w:r>
        <w:t xml:space="preserve">                                                                                                                                                                                                                                                                                                                                                                                                                                                                                                                                                                                                                                                                                                                                                                                                                                                                                                                                                                                                                                                                                                                                                                                                                                                                                                                                                                                                                                                                                                                                                                                                                                                                                                                                                                                                                                                                                                                                                                                                                                                                                                                                                                                                                                                                                                                                                                                                                                                                                                                                                                                                                                                                                                                                                                                                                                                                                                                                                                                                                                                                                                                                                                                                                                                                                                                                                                                                                                                                                                                                                                                                                                                                                                                                                                                                                                                                                                                                                                                                                                                                                                                                                                                                                                                                                                                                                                                                                                                                                                                                                                                                                                                                                                                                                                                                                                                                                                                                                                                                                                                                                                                                                                                                                                                                                                                                                                                                                                                                                                                                                                                                                                                                                                                                                                                                                                                                                                                                                                                                                                                                                                                                                                                                                                                                                                                                                                                                                                                                                                                                                                                                                                                                                                                                                                                                                                                                                                                                                                                                                                                                                                                                  these tests assess the ability of romess and ancillary equipment to operate as intended in the event of surges present on the ac power ports (figure 1). </w:t>
      </w:r>
    </w:p>
    <w:p w:rsidR="00761C1B" w:rsidRDefault="00761C1B" w:rsidP="00761C1B">
      <w:r>
        <w:t>SOURCE: Used in EN 300 830 V1.1.1, clause 9.8.1</w:t>
      </w:r>
    </w:p>
    <w:p w:rsidR="00761C1B" w:rsidRDefault="00761C1B" w:rsidP="00761C1B"/>
    <w:p w:rsidR="00761C1B" w:rsidRDefault="00761C1B" w:rsidP="00761C1B">
      <w:r>
        <w:t xml:space="preserve">                                                                                                                                                                                                                                                                                                                                                                                                                                                                                                                                                                                                                                                                                                                                                                                                                                                                                                                                                                                                                                                                                                                                                                                                                                                                                                                                                                                                                                                                                                                                                                                                                                                                                                                                                                                                                                                                                                                                                                                                                                                                                                                                                                                                                                                                                                                                                                                                                                                                                                                                                                                                                                                                                                                                                                                                                                                                                                                                                                                                                                                                                                                                                                                                                                                                                                                                                                                                                                                                                                                                                                                                                                                                                                                                                                                                                                                                                                                                                                                                                                                                                                                                                                                                                                                                                                                                                                                                                                                                                                                                                                                                                                                                                                                                                                                                                                                                                                                                                                                                                                                                                                                                                                                                                                                                                                                                                                                                                                                                                                                                                                                                                                                                                                                                                                                                                                                                                                                                                                                                                                                                                                                                                                                                                                                                                                                                                                                                                                                                                                                                                                                                                                                                                                                                                                                                                                                                                                                                                                                                                                                                                                                                  these tests assess the ability of romess and ancillary equipment to operate as intended in the event of transients and surges present on the dc power ports (figure 1) in a vehicular environment. </w:t>
      </w:r>
    </w:p>
    <w:p w:rsidR="00761C1B" w:rsidRDefault="00761C1B" w:rsidP="00761C1B">
      <w:r>
        <w:t>SOURCE: Used in EN 300 830 V1.1.1, clause 9.6.1</w:t>
      </w:r>
    </w:p>
    <w:p w:rsidR="00761C1B" w:rsidRDefault="00761C1B" w:rsidP="00761C1B"/>
    <w:p w:rsidR="00761C1B" w:rsidRDefault="00761C1B" w:rsidP="00761C1B">
      <w:r>
        <w:t xml:space="preserve">                                                                                                                                                                                                                                                                                                                                                                                                                                                                                                                                                                                                                                                                                                                                                                                                                                                                                                                                                                                                                                                                                                                                                                                                                                                                                                                                                                                                                                                                                                                                                                                                                                                                                                                                                                                                                                                                                                                                                                                                                                                                                                                                                                                                                                                                                                                                                                                                                                                                                                                                                                                                                                                                                                                                                                                                                                                                                                                                                                                                                                                                                                                                                                                                                                                                                                                                                                                                                                                                                                                                                                                                                                                                                                                                                                                                                                                                                                                                                                                                                                                                                                                                                                                                                                                                                                                                                                                                                                                                                                                                                                                                                                                                                                                                                                                                                                                                                                                                                                                                                                                                                                                                                                                                                                                                                                                                                                                                                                                                                                                                                                                                                                                                                                                                                                                                                                                                                                                                                                                                                                                                                                                                                                                                                                                                                                                                                                                                                                                                                                                                                                                                                                                                                                                                                                                                                                                                                                                                                                                                                                                                                                                                  these tests assess the ability of romess and ancillary equipment to operate as intended in the event of voltage dips and interruptions present on the ac power ports. </w:t>
      </w:r>
    </w:p>
    <w:p w:rsidR="00761C1B" w:rsidRDefault="00761C1B" w:rsidP="00761C1B">
      <w:r>
        <w:t>SOURCE: Used in EN 300 830 V1.1.1, clause 9.7.1</w:t>
      </w:r>
    </w:p>
    <w:p w:rsidR="00761C1B" w:rsidRDefault="00761C1B" w:rsidP="00761C1B"/>
    <w:p w:rsidR="00761C1B" w:rsidRDefault="00761C1B" w:rsidP="00761C1B">
      <w:r>
        <w:t xml:space="preserve">                                                                                                                                                                                                                                                                                                                                                                                                                                                                                                                                                                                                                                                                                                                                                                                                                                                                                                                                                                                                                                                                                                                                                                                                                                                                                                                                                                                                                                                                                                                                                                                                                                                                                                                                                                                                                                                                                                                                                                                                                                                                                                                                                                                                                                                                                                                                                                                                                                                                                                                                                                                                                                                                                                                                                                                                                                                                                                                                                                                                                                                                                                                                                                                                                                                                                                                                                                                                                                                                                                                                                                                                                                                                                                                                                                                                                                                                                                                                                                                                                                                                                                                                                                                                                                                                                                                                                                                                                                                                                                                                                                                                                                                                                                                                                                                                                                                                                                                                                                                                                                                                                                                                                                                                                                                                                                                                                                                                                                                                                                                                                                                                                                                                                                                                                                                                                                                                                                                                                                                                                                                                                                                                                                                                                                                                                                                                                                                                                                                                                                                                                                                                                                                                                                                                                                                                                                                                                                                                                                                                                                                                                                                                  these tests assess the ability of the eut and ancillary equipment to operate as intended in the event of surges on the ac power input ports. </w:t>
      </w:r>
    </w:p>
    <w:p w:rsidR="00761C1B" w:rsidRDefault="00761C1B" w:rsidP="00761C1B">
      <w:r>
        <w:t>SOURCE: Used in EN 301 011 V1.1.1, clause 9.7.1 SOURCE: Used in EN 301 090 V1.1.1, clause 9.7.1</w:t>
      </w:r>
    </w:p>
    <w:p w:rsidR="00761C1B" w:rsidRDefault="00761C1B" w:rsidP="00761C1B"/>
    <w:p w:rsidR="00761C1B" w:rsidRDefault="00761C1B" w:rsidP="00761C1B">
      <w:r>
        <w:t xml:space="preserve">                                                                                                                                                                                                                                                                                                                                                                                                                                                                                                                                                                                                                                                                                                                                                                                                                                                                                                                                                                                                                                                                                                                                                                                                                                                                                                                                                                                                                                                                                                                                                                                                                                                                                                                                                                                                                                                                                                                                                                                                                                                                                                                                                                                                                                                                                                                                                                                                                                                                                                                                                                                                                                                                                                                                                                                                                                                                                                                                                                                                                                                                                                                                                                                                                                                                                                                                                                                                                                                                                                                                                                                                                                                                                                                                                                                                                                                                                                                                                                                                                                                                                                                                                                                                                                                                                                                                                                                                                                                                                                                                                                                                                                                                                                                                                                                                                                                                                                                                                                                                                                                                                                                                                                                                                                                                                                                                                                                                                                                                                                                                                                                                                                                                                                                                                                                                                                                                                                                                                                                                                                                                                                                                                                                                                                                                                                                                                                                                                                                                                                                                                                                                                                                                                                                                                                                                                                                                                                                                                                                                                                                                                                                                  these tests assess the ability of the eut to operate as intended in the event of surges present on the ac mains power input port. </w:t>
      </w:r>
    </w:p>
    <w:p w:rsidR="00761C1B" w:rsidRDefault="00761C1B" w:rsidP="00761C1B">
      <w:r>
        <w:t>SOURCE: Used in EN 301 489-34 V1.4.1, clause 9.8.1</w:t>
      </w:r>
    </w:p>
    <w:p w:rsidR="00761C1B" w:rsidRDefault="00761C1B" w:rsidP="00761C1B"/>
    <w:p w:rsidR="00761C1B" w:rsidRDefault="00761C1B" w:rsidP="00761C1B">
      <w:r>
        <w:t xml:space="preserve">                                                                                                                                                                                                                                                                                                                                                                                                                                                                                                                                                                                                                                                                                                                                                                                                                                                                                                                                                                                                                                                                                                                                                                                                                                                                                                                                                                                                                                                                                                                                                                                                                                                                                                                                                                                                                                                                                                                                                                                                                                                                                                                                                                                                                                                                                                                                                                                                                                                                                                                                                                                                                                                                                                                                                                                                                                                                                                                                                                                                                                                                                                                                                                                                                                                                                                                                                                                                                                                                                                                                                                                                                                                                                                                                                                                                                                                                                                                                                                                                                                                                                                                                                                                                                                                                                                                                                                                                                                                                                                                                                                                                                                                                                                                                                                                                                                                                                                                                                                                                                                                                                                                                                                                                                                                                                                                                                                                                                                                                                                                                                                                                                                                                                                                                                                                                                                                                                                                                                                                                                                                                                                                                                                                                                                                                                                                                                                                                                                                                                                                                                                                                                                                                                                                                                                                                                                                                                                                                                                                                                                                                                                                                  these tests assess the ability of the eut to operate as intended in the event of voltage dips and interruptions present on the ac mains power input ports. </w:t>
      </w:r>
    </w:p>
    <w:p w:rsidR="00761C1B" w:rsidRDefault="00761C1B" w:rsidP="00761C1B">
      <w:r>
        <w:t>SOURCE: Used in EN 301 489-34 V1.4.1, clause 9.7.1</w:t>
      </w:r>
    </w:p>
    <w:p w:rsidR="00761C1B" w:rsidRDefault="00761C1B" w:rsidP="00761C1B"/>
    <w:p w:rsidR="00761C1B" w:rsidRDefault="00761C1B" w:rsidP="00761C1B">
      <w:r>
        <w:t xml:space="preserve">                                                                                                                                                                                                                                                                                                                                                                                                                                                                                                                                                                                                                                                                                                                                                                                                                                                                                                                                                                                                                                                                                                                                                                                                                                                                                                                                                                                                                                                                                                                                                                                                                                                                                                                                                                                                                                                                                                                                                                                                                                                                                                                                                                                                                                                                                                                                                                                                                                                                                                                                                                                                                                                                                                                                                                                                                                                                                                                                                                                                                                                                                                                                                                                                                                                                                                                                                                                                                                                                                                                                                                                                                                                                                                                                                                                                                                                                                                                                                                                                                                                                                                                                                                                                                                                                                                                                                                                                                                                                                                                                                                                                                                                                                                                                                                                                                                                                                                                                                                                                                                                                                                                                                                                                                                                                                                                                                                                                                                                                                                                                                                                                                                                                                                                                                                                                                                                                                                                                                                                                                                                                                                                                                                                                                                                                                                                                                                                                                                                                                                                                                                                                                                                                                                                                                                                                                                                                                                                                                                                                                                                                                                                                  these tests assess the ability of transmitters, receivers, transceivers and ancillary equipment to operate as intended in the event of surges on the ac mains power input ports and, where applicable, signal ports. </w:t>
      </w:r>
    </w:p>
    <w:p w:rsidR="00761C1B" w:rsidRDefault="00761C1B" w:rsidP="00761C1B">
      <w:r>
        <w:t>SOURCE: Used in EN 300 385 V1.2.1, clause 9.6.1</w:t>
      </w:r>
    </w:p>
    <w:p w:rsidR="00761C1B" w:rsidRDefault="00761C1B" w:rsidP="00761C1B"/>
    <w:p w:rsidR="00761C1B" w:rsidRDefault="00761C1B" w:rsidP="00761C1B">
      <w:r>
        <w:t xml:space="preserve">                                                                                                                                                                                                                                                                                                                                                                                                                                                                                                                                                                                                                                                                                                                                                                                                                                                                                                                                                                                                                                                                                                                                                                                                                                                                                                                                                                                                                                                                                                                                                                                                                                                                                                                                                                                                                                                                                                                                                                                                                                                                                                                                                                                                                                                                                                                                                                                                                                                                                                                                                                                                                                                                                                                                                                                                                                                                                                                                                                                                                                                                                                                                                                                                                                                                                                                                                                                                                                                                                                                                                                                                                                                                                                                                                                                                                                                                                                                                                                                                                                                                                                                                                                                                                                                                                                                                                                                                                                                                                                                                                                                                                                                                                                                                                                                                                                                                                                                                                                                                                                                                                                                                                                                                                                                                                                                                                                                                                                                                                                                                                                                                                                                                                                                                                                                                                                                                                                                                                                                                                                                                                                                                                                                                                                                                                                                                                                                                                                                                                                                                                                                                                                                                                                                                                                                                                                                                                                                                                                                                                                                                                                                                  these tests assess the ability of transmitters, receivers, transceivers and ancillary equipment to operate as intended in the event of surges on the ac mains power input ports. </w:t>
      </w:r>
    </w:p>
    <w:p w:rsidR="00761C1B" w:rsidRDefault="00761C1B" w:rsidP="00761C1B">
      <w:r>
        <w:t>SOURCE: Used in EN 300 279 V1.2.1, clause 9.7.1 SOURCE: Used in EN 300 827 V1.1.1, clause 9.7.1</w:t>
      </w:r>
    </w:p>
    <w:p w:rsidR="00761C1B" w:rsidRDefault="00761C1B" w:rsidP="00761C1B"/>
    <w:p w:rsidR="00761C1B" w:rsidRDefault="00761C1B" w:rsidP="00761C1B">
      <w:r>
        <w:t xml:space="preserve">                                                                                                                                                                                                                                                                                                                                                                                                                                                                                                                                                                                                                                                                                                                                                                                                                                                                                                                                                                                                                                                                                                                                                                                                                                                                                                                                                                                                                                                                                                                                                                                                                                                                                                                                                                                                                                                                                                                                                                                                                                                                                                                                                                                                                                                                                                                                                                                                                                                                                                                                                                                                                                                                                                                                                                                                                                                                                                                                                                                                                                                                                                                                                                                                                                                                                                                                                                                                                                                                                                                                                                                                                                                                                                                                                                                                                                                                                                                                                                                                                                                                                                                                                                                                                                                                                                                                                                                                                                                                                                                                                                                                                                                                                                                                                                                                                                                                                                                                                                                                                                                                                                                                                                                                                                                                                                                                                                                                                                                                                                                                                                                                                                                                                                                                                                                                                                                                                                                                                                                                                                                                                                                                                                                                                                                                                                                                                                                                                                                                                                                                                                                                                                                                                                                                                                                                                                                                                                                                                                                                                                                                                                                                  these tests assess the ability of transmitters, receivers, transceivers and ancillary equipment to operate as intended in the event of transients and surges present on the dc power input ports in a vehicular environment. </w:t>
      </w:r>
    </w:p>
    <w:p w:rsidR="00761C1B" w:rsidRDefault="00761C1B" w:rsidP="00761C1B">
      <w:r>
        <w:t>SOURCE: Used in EN 300 279 V1.2.1, clause 9.5.1 SOURCE: Used in EN 300 827 V1.1.1, clause 9.5.1</w:t>
      </w:r>
    </w:p>
    <w:p w:rsidR="00761C1B" w:rsidRDefault="00761C1B" w:rsidP="00761C1B"/>
    <w:p w:rsidR="00761C1B" w:rsidRDefault="00761C1B" w:rsidP="00761C1B">
      <w:r>
        <w:t xml:space="preserve">                                                                                                                                                                                                                                                                                                                                                                                                                                                                                                                                                                                                                                                                                                                                                                                                                                                                                                                                                                                                                                                                                                                                                                                                                                                                                                                                                                                                                                                                                                                                                                                                                                                                                                                                                                                                                                                                                                                                                                                                                                                                                                                                                                                                                                                                                                                                                                                                                                                                                                                                                                                                                                                                                                                                                                                                                                                                                                                                                                                                                                                                                                                                                                                                                                                                                                                                                                                                                                                                                                                                                                                                                                                                                                                                                                                                                                                                                                                                                                                                                                                                                                                                                                                                                                                                                                                                                                                                                                                                                                                                                                                                                                                                                                                                                                                                                                                                                                                                                                                                                                                                                                                                                                                                                                                                                                                                                                                                                                                                                                                                                                                                                                                                                                                                                                                                                                                                                                                                                                                                                                                                                                                                                                                                                                                                                                                                                                                                                                                                                                                                                                                                                                                                                                                                                                                                                                                                                                                                                                                                                                                                                                                                  these tests assesses the ability of the eut and ancillary equipment to operate as intended in the event of surges on the ac mains power input ports. </w:t>
      </w:r>
    </w:p>
    <w:p w:rsidR="00761C1B" w:rsidRDefault="00761C1B" w:rsidP="00761C1B">
      <w:r>
        <w:t>SOURCE: Used in EN 300 829 V1.1.1, clause 9.6.1</w:t>
      </w:r>
    </w:p>
    <w:p w:rsidR="00761C1B" w:rsidRDefault="00761C1B" w:rsidP="00761C1B"/>
    <w:p w:rsidR="00761C1B" w:rsidRDefault="00761C1B" w:rsidP="00761C1B">
      <w:r>
        <w:t xml:space="preserve">                                                                                                                                                                                                                                                                                                                                                                                                                                                                                                                                                                                                                                                                                                                                                                                                                                                                                                                                                                                                                                                                                                                                                                                                                                                                                                                                                                                                                                                                                                                                                                                                                                                                                                                                                                                                                                                                                                                                                                                                                                                                                                                                                                                                                                                                                                                                                                                                                                                                                                                                                                                                                                                                                                                                                                                                                                                                                                                                                                                                                                                                                                                                                                                                                                                                                                                                                                                                                                                                                                                                                                                                                                                                                                                                                                                                                                                                                                                                                                                                                                                                                                                                                                                                                                                                                                                                                                                                                                                                                                                                                                                                                                                                                                                                                                                                                                                                                                                                                                                                                                                                                                                                                                                                                                                                                                                                                                                                                                                                                                                                                                                                                                                                                                                                                                                                                                                                                                                                                                                                                                                                                                                                                                                                                                                                                                                                                                                                                                                                                                                                                                                                                                                                                                                                                                                                                                                                                                                                                                                                                                                                                                                                  these tests assesses the ability of the eut to operate as intended in the event of surges on the ac power input ports. </w:t>
      </w:r>
    </w:p>
    <w:p w:rsidR="00761C1B" w:rsidRDefault="00761C1B" w:rsidP="00761C1B">
      <w:r>
        <w:t>SOURCE: Used in EN 300 828 V1.1.1, clause 9.7.1</w:t>
      </w:r>
    </w:p>
    <w:p w:rsidR="00761C1B" w:rsidRDefault="00761C1B" w:rsidP="00761C1B"/>
    <w:p w:rsidR="00761C1B" w:rsidRDefault="00761C1B" w:rsidP="00761C1B">
      <w:r>
        <w:t xml:space="preserve">                                                                                                                                                                                                                                                                                                                                                                                                                                                                                                                                                                                                                                                                                                                                                                                                                                                                                                                                                                                                                                                                                                                                                                                                                                                                                                                                                                                                                                                                                                                                                                                                                                                                                                                                                                                                                                                                                                                                                                                                                                                                                                                                                                                                                                                                                                                                                                                                                                                                                                                                                                                                                                                                                                                                                                                                                                                                                                                                                                                                                                                                                                                                                                                                                                                                                                                                                                                                                                                                                                                                                                                                                                                                                                                                                                                                                                                                                                                                                                                                                                                                                                                                                                                                                                                                                                                                                                                                                                                                                                                                                                                                                                                                                                                                                                                                                                                                                                                                                                                                                                                                                                                                                                                                                                                                                                                                                                                                                                                                                                                                                                                                                                                                                                                                                                                                                                                                                                                                                                                                                                                                                                                                                                                                                                                                                                                                                                                                                                                                                                                                                                                                                                                                                                                                                                                                                                                                                                                                                                                                                                                                                                                                  these tests assesses the ability of transmitters, receivers, transceivers and ancillary equipment to operate as intended in the event of voltage dips and interruptions on the ac mains power input ports. </w:t>
      </w:r>
    </w:p>
    <w:p w:rsidR="00761C1B" w:rsidRDefault="00761C1B" w:rsidP="00761C1B">
      <w:r>
        <w:t>SOURCE: Used in EN 300 279 V1.2.1, clause 9.6.1 SOURCE: Used in EN 300 385 V1.2.1, clause 9.5.1 SOURCE: Used in EN 300 827 V1.1.1, clause 9.6.1</w:t>
      </w:r>
    </w:p>
    <w:p w:rsidR="00761C1B" w:rsidRDefault="00761C1B" w:rsidP="00761C1B"/>
    <w:p w:rsidR="00761C1B" w:rsidRDefault="00761C1B" w:rsidP="00761C1B">
      <w:r>
        <w:t xml:space="preserve">                                                                                                                                                                                                                                                                                                                                                                                                                                                                                                                                                                                                                                                                                                                                                                                                                                                                                                                                                                                                                                                                                                                                                                                                                                                                                                                                                                                                                                                                                                                                                                                                                                                                                                                                                                                                                                                                                                                                                                                                                                                                                                                                                                                                                                                                                                                                                                                                                                                                                                                                                                                                                                                                                                                                                                                                                                                                                                                                                                                                                                                                                                                                                                                                                                                                                                                                                                                                                                                                                                                                                                                                                                                                                                                                                                                                                                                                                                                                                                                                                                                                                                                                                                                                                                                                                                                                                                                                                                                                                                                                                                                                                                                                                                                                                                                                                                                                                                                                                                                                                                                                                                                                                                                                                                                                                                                                                                                                                                                                                                                                                                                                                                                                                                                                                                                                                                                                                                                                                                                                                                                                                                                                                                                                                                                                                                                                                                                                                                                                                                                                                                                                                                                                                                                                                                                                                                                                                                                                                                                                                                                                                                                                  these tests determine the ability of equipment to be operated at low temperatures. they also allow equipment to demonstrate an ability to start up at low ambient temperatures. </w:t>
      </w:r>
    </w:p>
    <w:p w:rsidR="00761C1B" w:rsidRDefault="00761C1B" w:rsidP="00761C1B">
      <w:r>
        <w:t>SOURCE: Used in EN 300 162-01 V1.4.1, clause 7.4.4.1 SOURCE: Used in EN 301 033 V1.4.1, clause 7.4.3.1 SOURCE: Used in EN 301 178 V2.2.1, clause 7.4.4.1 SOURCE: Used in EN 301 178-01 V1.4.1, clause 7.4.4.1 SOURCE: Used in EN 302 885 V2.2.1, clause 7.4.4.1 SOURCE: Used in EN 302 885-01 V1.3.1, clause 7.4.4.1</w:t>
      </w:r>
    </w:p>
    <w:p w:rsidR="00761C1B" w:rsidRDefault="00761C1B" w:rsidP="00761C1B"/>
    <w:p w:rsidR="00761C1B" w:rsidRDefault="00761C1B" w:rsidP="00761C1B">
      <w:r>
        <w:t xml:space="preserve">                                                                                                                                                                                                                                                                                                                                                                                                                                                                                                                                                                                                                                                                                                                                                                                                                                                                                                                                                                                                                                                                                                                                                                                                                                                                                                                                                                                                                                                                                                                                                                                                                                                                                                                                                                                                                                                                                                                                                                                                                                                                                                                                                                                                                                                                                                                                                                                                                                                                                                                                                                                                                                                                                                                                                                                                                                                                                                                                                                                                                                                                                                                                                                                                                                                                                                                                                                                                                                                                                                                                                                                                                                                                                                                                                                                                                                                                                                                                                                                                                                                                                                                                                                                                                                                                                                                                                                                                                                                                                                                                                                                                                                                                                                                                                                                                                                                                                                                                                                                                                                                                                                                                                                                                                                                                                                                                                                                                                                                                                                                                                                                                                                                                                                                                                                                                                                                                                                                                                                                                                                                                                                                                                                                                                                                                                                                                                                                                                                                                                                                                                                                                                                                                                                                                                                                                                                                                                                                                                                                                                                                                                                                                  these tests verify the ability of the equipment to be operated at low temperatures, and to start up at low ambient temperatures. </w:t>
      </w:r>
    </w:p>
    <w:p w:rsidR="00761C1B" w:rsidRDefault="00761C1B" w:rsidP="00761C1B">
      <w:r>
        <w:t>SOURCE: Used in EN 301 925 V1.5.1, clause 9.3.5.1</w:t>
      </w:r>
    </w:p>
    <w:p w:rsidR="00761C1B" w:rsidRDefault="00761C1B" w:rsidP="00761C1B"/>
    <w:p w:rsidR="00761C1B" w:rsidRDefault="00761C1B" w:rsidP="00761C1B">
      <w:r>
        <w:t xml:space="preserve">                                                                                                                                                                                                                                                                                                                                                                                                                                                                                                                                                                                                                                                                                                                                                                                                                                                                                                                                                                                                                                                                                                                                                                                                                                                                                                                                                                                                                                                                                                                                                                                                                                                                                                                                                                                                                                                                                                                                                                                                                                                                                                                                                                                                                                                                                                                                                                                                                                                                                                                                                                                                                                                                                                                                                                                                                                                                                                                                                                                                                                                                                                                                                                                                                                                                                                                                                                                                                                                                                                                                                                                                                                                                                                                                                                                                                                                                                                                                                                                                                                                                                                                                                                                                                                                                                                                                                                                                                                                                                                                                                                                                                                                                                                                                                                                                                                                                                                                                                                                                                                                                                                                                                                                                                                                                                                                                                                                                                                                                                                                                                                                                                                                                                                                                                                                                                                                                                                                                                                                                                                                                                                                                                                                                                                                                                                                                                                                                                                                                                                                                                                                                                                                                                                                                                                                                                                                                                                                                                                                                                                                                                                                                  these unwanted emissions are emissions (discrete, wide-band noise, modulated or unmodulated) occurring at offsets equal or greater than 100 khz from the carrier frequency, measured in the frequency range 9 khz to 4 ghz (9 khz to 12,75 ghz for equipment capable of operating at frequencies above 470 mhz). </w:t>
      </w:r>
    </w:p>
    <w:p w:rsidR="00761C1B" w:rsidRDefault="00761C1B" w:rsidP="00761C1B">
      <w:r>
        <w:t>SOURCE: Used in EN 300 394-01 V3.3.1, clause 7.1.5.1</w:t>
      </w:r>
    </w:p>
    <w:p w:rsidR="00761C1B" w:rsidRDefault="00761C1B" w:rsidP="00761C1B"/>
    <w:p w:rsidR="00761C1B" w:rsidRDefault="00761C1B" w:rsidP="00761C1B">
      <w:r>
        <w:t xml:space="preserve">                                                                                                                                                                                                                                                                                                                                                                                                                                                                                                                                                                                                                                                                                                                                                                                                                                                                                                                                                                                                                                                                                                                                                                                                                                                                                                                                                                                                                                                                                                                                                                                                                                                                                                                                                                                                                                                                                                                                                                                                                                                                                                                                                                                                                                                                                                                                                                                                                                                                                                                                                                                                                                                                                                                                                                                                                                                                                                                                                                                                                                                                                                                                                                                                                                                                                                                                                                                                                                                                                                                                                                                                                                                                                                                                                                                                                                                                                                                                                                                                                                                                                                                                                                                                                                                                                                                                                                                                                                                                                                                                                                                                                                                                                                                                                                                                                                                                                                                                                                                                                                                                                                                                                                                                                                                                                                                                                                                                                                                                                                                                                                                                                                                                                                                                                                                                                                                                                                                                                                                                                                                                                                                                                                                                                                                                                                                                                                                                                                                                                                                                                                                                                                                                                                                                                                                                                                                                                                                                                                                                                                                                                                                                  these unwanted emissions are emissions produced by a bs or ms, measured through a tetra filter, refer to clause b.1.2.2, at the specified frequency offset from the nominal carrier frequency, while the bs is transmitting a linearization burst on the bs linearization channel (blch) or a ms transmitting a linearization burst on the common linearization channel (clch). </w:t>
      </w:r>
    </w:p>
    <w:p w:rsidR="00761C1B" w:rsidRDefault="00761C1B" w:rsidP="00761C1B">
      <w:r>
        <w:t>SOURCE: Used in EN 300 394-01 V3.3.1, clause 7.1.7.1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761C1B" w:rsidRDefault="00761C1B" w:rsidP="00761C1B">
      <w:r>
        <w:t>SOURCE: Used in EN 302 574-01 V2.1.1, clause 4.2.9.1 SOURCE: Used in EN 302 574-01 V2.1.1, clause 6.2.9.1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w:t>
      </w:r>
    </w:p>
    <w:p w:rsidR="00761C1B" w:rsidRDefault="00761C1B" w:rsidP="00761C1B">
      <w:r>
        <w:t>SOURCE: Used in EN 301 908-18 V11.1.1, clause 4.2.10.1 SOURCE: Used in EN 303 339 V1.1.1, clause 4.2.11.1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etsi ts 136 141 [11], annex c. </w:t>
      </w:r>
    </w:p>
    <w:p w:rsidR="00761C1B" w:rsidRDefault="00761C1B" w:rsidP="00761C1B">
      <w:r>
        <w:t>SOURCE: Used in EN 302 574-01 V2.1.1, clause 8.2.9.1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etsi ts 136 141 [1], annex c. for an e-utra wide area bs additionally conforming to etsi en 301 908-18 [i.8], either the requirement of the present clause or the receiver intermodulation requirement in clause 4.2.10 of etsi en 301 908-18 [i.8] can be equally applied, as listed in table 4.2.1-2. </w:t>
      </w:r>
    </w:p>
    <w:p w:rsidR="00761C1B" w:rsidRDefault="00761C1B" w:rsidP="00761C1B">
      <w:r>
        <w:t>SOURCE: Used in EN 301 908-14 V11.1.1, clause 4.2.9.1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etsi ts 136 141 [5], annex c. </w:t>
      </w:r>
    </w:p>
    <w:p w:rsidR="00761C1B" w:rsidRDefault="00761C1B" w:rsidP="00761C1B">
      <w:r>
        <w:t>SOURCE: Used in EN 302 480 V2.1.1, clause 4.2.4.8.1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761C1B" w:rsidRDefault="00761C1B" w:rsidP="00761C1B">
      <w:r>
        <w:t>SOURCE: Used in EN 302 544-01 V1.1.1, clause 4.2.10.1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for a utra fdd bs additionally conforming to etsi en 301 908-18 [8], either the requirement of the present clause or the receiver intermodulation requirement in clause 4.2.10 of etsi en 301 908-18 [8] can be equally applied. for a utra-obts additionally conforming to etsi en 301 908-3 [7], either the requirement of the present clause or the receiver intermodulation characteristics in clause 4.2.9 of etsi en 301 908-3 [7] can be equally applied. </w:t>
      </w:r>
    </w:p>
    <w:p w:rsidR="00761C1B" w:rsidRDefault="00761C1B" w:rsidP="00761C1B">
      <w:r>
        <w:t>SOURCE: Used in EN 302 480 V2.1.1, clause 4.2.3.8.1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for a utra fdd bs additionally conforming to etsi en 301 908-18 [i.8], either the requirement of the present clause or the receiver intermodulation requirement in clause 4.2.10 of etsi en 301 908-18 [i.8] can be equally applied, as listed in table 4.2.1-2. </w:t>
      </w:r>
    </w:p>
    <w:p w:rsidR="00761C1B" w:rsidRDefault="00761C1B" w:rsidP="00761C1B">
      <w:r>
        <w:t>SOURCE: Used in EN 301 908-03 V11.1.1, clause 4.2.9.1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761C1B" w:rsidRDefault="00761C1B" w:rsidP="00761C1B">
      <w:r>
        <w:t>SOURCE: Used in EN 301 908-02 V11.1.1, clause 4.2.9.1 SOURCE: Used in EN 302 574-02 V2.1.1, clause 4.2.12.1 SOURCE: Used in EN 302 574-02 V2.1.1, clause 6.2.10.1</w:t>
      </w:r>
    </w:p>
    <w:p w:rsidR="00761C1B" w:rsidRDefault="00761C1B" w:rsidP="00761C1B"/>
    <w:p w:rsidR="00761C1B" w:rsidRDefault="00761C1B" w:rsidP="00761C1B">
      <w:r>
        <w:t xml:space="preserve">                                                                                                                                                                                                                                                                                                                                                                                                                                                                                                                                                                                                                                                                                                                                                                                                                                                                                                                                                                                                                                                                                                                                                                                                                                                                                                                                                                                                                                                                                                                                                                                                                                                                                                                                                                                                                                                                                                                                                                                                                                                                                                                                                                                                                                                                                                                                                                                                                                                                                                                                                                                                                                                                                                                                                                                                                                                                                                                                                                                                                                                                                                                                                                                                                                                                                                                                                                                                                                                                                                                                                                                                                                                                                                                                                                                                                                                                                                                                                                                                                                                                                                                                                                                                                                                                                                                                                                                                                                                                                                                                                                                                                                                                                                                                                                                                                                                                                                                                                                                                                                                                                                                                                                                                                                                                                                                                                                                                                                                                                                                                                                                                                                                                                                                                                                                                                                                                                                                                                                                                                                                                                                                                                                                                                                                                                                                                                                                                                                                                                                                                                                                                                                                                                                                                                                                                                                                                                                                                                                                                                                                                                                                                  third and higher order mixing of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761C1B" w:rsidRDefault="00761C1B" w:rsidP="00761C1B">
      <w:r>
        <w:t>SOURCE: Used in EN 301 908-06 V5.2.1, clause 4.2.8.1 SOURCE: Used in EN 301 908-07 V5.2.1, clause 4.2.9.1 SOURCE: Used in EN 301 908-19 V6.3.1, clause 4.2.9.1 SOURCE: Used in EN 301 908-20 V6.3.1, clause 4.2.9.1 SOURCE: Used in EN 301 908-21 V6.1.1, clause 4.2.10.1 SOURCE: Used in EN 301 908-22 V6.1.1, clause 4.2.10.1 SOURCE: Used in EN 302 544-02 V1.1.1, clause 4.2.11.1</w:t>
      </w:r>
    </w:p>
    <w:p w:rsidR="00761C1B" w:rsidRDefault="00761C1B" w:rsidP="00761C1B"/>
    <w:p w:rsidR="00761C1B" w:rsidRDefault="00761C1B" w:rsidP="00761C1B">
      <w:r>
        <w:t xml:space="preserve">                                                                                                                                                                                                                                                                                                                                                                                                                                                                                                                                                                                                                                                                                                                                                                                                                                                                                                                                                                                                                                                                                                                                                                                                                                                                                                                                                                                                                                                                                                                                                                                                                                                                                                                                                                                                                                                                                                                                                                                                                                                                                                                                                                                                                                                                                                                                                                                                                                                                                                                                                                                                                                                                                                                                                                                                                                                                                                                                                                                                                                                                                                                                                                                                                                                                                                                                                                                                                                                                                                                                                                                                                                                                                                                                                                                                                                                                                                                                                                                                                                                                                                                                                                                                                                                                                                                                                                                                                                                                                                                                                                                                                                                                                                                                                                                                                                                                                                                                                                                                                                                                                                                                                                                                                                                                                                                                                                                                                                                                                                                                                                                                                                                                                                                                                                                                                                                                                                                                                                                                                                                                                                                                                                                                                                                                                                                                                                                                                                                                                                                                                                                                                                                                                                                                                                                                                                                                                                                                                                                                                                                                                                                                  this applies to product class 3 only. rf carrier current is defined as the current delivered to an artificial load under specified conditions of measurement. the manufacturer shall declare the maximum antenna loop size. </w:t>
      </w:r>
    </w:p>
    <w:p w:rsidR="00761C1B" w:rsidRDefault="00761C1B" w:rsidP="00761C1B">
      <w:r>
        <w:t>SOURCE: Used in EN 300 330-01 V1.8.1, clause 7.2.2.1</w:t>
      </w:r>
    </w:p>
    <w:p w:rsidR="00761C1B" w:rsidRDefault="00761C1B" w:rsidP="00761C1B"/>
    <w:p w:rsidR="00761C1B" w:rsidRDefault="00761C1B" w:rsidP="00761C1B">
      <w:r>
        <w:t xml:space="preserve">                                                                                                                                                                                                                                                                                                                                                                                                                                                                                                                                                                                                                                                                                                                                                                                                                                                                                                                                                                                                                                                                                                                                                                                                                                                                                                                                                                                                                                                                                                                                                                                                                                                                                                                                                                                                                                                                                                                                                                                                                                                                                                                                                                                                                                                                                                                                                                                                                                                                                                                                                                                                                                                                                                                                                                                                                                                                                                                                                                                                                                                                                                                                                                                                                                                                                                                                                                                                                                                                                                                                                                                                                                                                                                                                                                                                                                                                                                                                                                                                                                                                                                                                                                                                                                                                                                                                                                                                                                                                                                                                                                                                                                                                                                                                                                                                                                                                                                                                                                                                                                                                                                                                                                                                                                                                                                                                                                                                                                                                                                                                                                                                                                                                                                                                                                                                                                                                                                                                                                                                                                                                                                                                                                                                                                                                                                                                                                                                                                                                                                                                                                                                                                                                                                                                                                                                                                                                                                                                                                                                                                                                                                                                  this characteristic expresses the capability of the transmitter of being modulated with a deviation approaching the maximum deviation specified in clause 8.3.2. </w:t>
      </w:r>
    </w:p>
    <w:p w:rsidR="00761C1B" w:rsidRDefault="00761C1B" w:rsidP="00761C1B">
      <w:r>
        <w:t>SOURCE: Used in EN 300 698 V2.2.1, clause 8.4.1 SOURCE: Used in EN 300 698-01 V1.4.1, clause 8.4.1 SOURCE: Used in EN 300 720 V2.1.1, clause 8.4.1 SOURCE: Used in EN 300 720-01 V1.3.2, clause 8.4.1</w:t>
      </w:r>
    </w:p>
    <w:p w:rsidR="00761C1B" w:rsidRDefault="00761C1B" w:rsidP="00761C1B"/>
    <w:p w:rsidR="00761C1B" w:rsidRDefault="00761C1B" w:rsidP="00761C1B">
      <w:r>
        <w:t xml:space="preserve">                                                                                                                                                                                                                                                                                                                                                                                                                                                                                                                                                                                                                                                                                                                                                                                                                                                                                                                                                                                                                                                                                                                                                                                                                                                                                                                                                                                                                                                                                                                                                                                                                                                                                                                                                                                                                                                                                                                                                                                                                                                                                                                                                                                                                                                                                                                                                                                                                                                                                                                                                                                                                                                                                                                                                                                                                                                                                                                                                                                                                                                                                                                                                                                                                                                                                                                                                                                                                                                                                                                                                                                                                                                                                                                                                                                                                                                                                                                                                                                                                                                                                                                                                                                                                                                                                                                                                                                                                                                                                                                                                                                                                                                                                                                                                                                                                                                                                                                                                                                                                                                                                                                                                                                                                                                                                                                                                                                                                                                                                                                                                                                                                                                                                                                                                                                                                                                                                                                                                                                                                                                                                                                                                                                                                                                                                                                                                                                                                                                                                                                                                                                                                                                                                                                                                                                                                                                                                                                                                                                                                                                                                                                                  this characteristic expresses the capability of the transmitter of being modulated with a deviation approaching the maximum permissible deviation specified in clause 9.4.2. </w:t>
      </w:r>
    </w:p>
    <w:p w:rsidR="00761C1B" w:rsidRDefault="00761C1B" w:rsidP="00761C1B">
      <w:r>
        <w:t>SOURCE: Used in EN 300 225 V1.5.1, clause 9.5.1</w:t>
      </w:r>
    </w:p>
    <w:p w:rsidR="00761C1B" w:rsidRDefault="00761C1B" w:rsidP="00761C1B"/>
    <w:p w:rsidR="00761C1B" w:rsidRDefault="00761C1B" w:rsidP="00761C1B">
      <w:r>
        <w:t xml:space="preserve">                                                                                                                                                                                                                                                                                                                                                                                                                                                                                                                                                                                                                                                                                                                                                                                                                                                                                                                                                                                                                                                                                                                                                                                                                                                                                                                                                                                                                                                                                                                                                                                                                                                                                                                                                                                                                                                                                                                                                                                                                                                                                                                                                                                                                                                                                                                                                                                                                                                                                                                                                                                                                                                                                                                                                                                                                                                                                                                                                                                                                                                                                                                                                                                                                                                                                                                                                                                                                                                                                                                                                                                                                                                                                                                                                                                                                                                                                                                                                                                                                                                                                                                                                                                                                                                                                                                                                                                                                                                                                                                                                                                                                                                                                                                                                                                                                                                                                                                                                                                                                                                                                                                                                                                                                                                                                                                                                                                                                                                                                                                                                                                                                                                                                                                                                                                                                                                                                                                                                                                                                                                                                                                                                                                                                                                                                                                                                                                                                                                                                                                                                                                                                                                                                                                                                                                                                                                                                                                                                                                                                                                                                                                                  this characteristic expresses the capability of the transmitter to produce sufficient modulation when an audio frequency signal corresponding to the normal mean speech level is applied to the microphone. </w:t>
      </w:r>
    </w:p>
    <w:p w:rsidR="00761C1B" w:rsidRDefault="00761C1B" w:rsidP="00761C1B">
      <w:r>
        <w:t>SOURCE: Used in EN 300 162-01 V1.4.1, clause 8.4.1 SOURCE: Used in EN 300 698 V2.2.1, clause 8.5.1 SOURCE: Used in EN 300 698-01 V1.4.1, clause 8.5.1 SOURCE: Used in EN 300 698-03 V1.2.1, clause 4.4.3.1 SOURCE: Used in EN 301 025 V2.2.1, clause 8.4.1 SOURCE: Used in EN 301 025-01 V1.5.1, clause 8.4.1 SOURCE: Used in EN 301 178 V2.2.1, clause 8.4.1 SOURCE: Used in EN 301 178-01 V1.4.1, clause 8.4.1 SOURCE: Used in EN 302 885 V2.2.1, clause 8.4.1 SOURCE: Used in EN 302 885-01 V1.3.1, clause 8.4.1</w:t>
      </w:r>
    </w:p>
    <w:p w:rsidR="00761C1B" w:rsidRDefault="00761C1B" w:rsidP="00761C1B"/>
    <w:p w:rsidR="00761C1B" w:rsidRDefault="00761C1B" w:rsidP="00761C1B">
      <w:r>
        <w:t xml:space="preserve">                                                                                                                                                                                                                                                                                                                                                                                                                                                                                                                                                                                                                                                                                                                                                                                                                                                                                                                                                                                                                                                                                                                                                                                                                                                                                                                                                                                                                                                                                                                                                                                                                                                                                                                                                                                                                                                                                                                                                                                                                                                                                                                                                                                                                                                                                                                                                                                                                                                                                                                                                                                                                                                                                                                                                                                                                                                                                                                                                                                                                                                                                                                                                                                                                                                                                                                                                                                                                                                                                                                                                                                                                                                                                                                                                                                                                                                                                                                                                                                                                                                                                                                                                                                                                                                                                                                                                                                                                                                                                                                                                                                                                                                                                                                                                                                                                                                                                                                                                                                                                                                                                                                                                                                                                                                                                                                                                                                                                                                                                                                                                                                                                                                                                                                                                                                                                                                                                                                                                                                                                                                                                                                                                                                                                                                                                                                                                                                                                                                                                                                                                                                                                                                                                                                                                                                                                                                                                                                                                                                                                                                                                                                                  this clause applies for equipment claiming resilience to imt interference (i.e. selectivity classifications {1,2,3,4} as defined in table 2. </w:t>
      </w:r>
    </w:p>
    <w:p w:rsidR="00761C1B" w:rsidRDefault="00761C1B" w:rsidP="00761C1B">
      <w:r>
        <w:t>SOURCE: Used in EN 303 354 V1.1.1, clause 4.5.5.1</w:t>
      </w:r>
    </w:p>
    <w:p w:rsidR="00761C1B" w:rsidRDefault="00761C1B" w:rsidP="00761C1B"/>
    <w:p w:rsidR="00761C1B" w:rsidRDefault="00761C1B" w:rsidP="00761C1B">
      <w:r>
        <w:t xml:space="preserve">                                                                                                                                                                                                                                                                                                                                                                                                                                                                                                                                                                                                                                                                                                                                                                                                                                                                                                                                                                                                                                                                                                                                                                                                                                                                                                                                                                                                                                                                                                                                                                                                                                                                                                                                                                                                                                                                                                                                                                                                                                                                                                                                                                                                                                                                                                                                                                                                                                                                                                                                                                                                                                                                                                                                                                                                                                                                                                                                                                                                                                                                                                                                                                                                                                                                                                                                                                                                                                                                                                                                                                                                                                                                                                                                                                                                                                                                                                                                                                                                                                                                                                                                                                                                                                                                                                                                                                                                                                                                                                                                                                                                                                                                                                                                                                                                                                                                                                                                                                                                                                                                                                                                                                                                                                                                                                                                                                                                                                                                                                                                                                                                                                                                                                                                                                                                                                                                                                                                                                                                                                                                                                                                                                                                                                                                                                                                                                                                                                                                                                                                                                                                                                                                                                                                                                                                                                                                                                                                                                                                                                                                                                                                  this clause applies only to repeater systems supporting 8-psk, qpsk, 16-qam, 32-qam or aqpsk modulation and describes the test of the modulation accuracy. </w:t>
      </w:r>
    </w:p>
    <w:p w:rsidR="00761C1B" w:rsidRDefault="00761C1B" w:rsidP="00761C1B">
      <w:r>
        <w:t>SOURCE: Used in EN 300 609-04 V10.2.1, clause 4.2.7.1</w:t>
      </w:r>
    </w:p>
    <w:p w:rsidR="00761C1B" w:rsidRDefault="00761C1B" w:rsidP="00761C1B"/>
    <w:p w:rsidR="00761C1B" w:rsidRDefault="00761C1B" w:rsidP="00761C1B">
      <w:r>
        <w:t xml:space="preserve">                                                                                                                                                                                                                                                                                                                                                                                                                                                                                                                                                                                                                                                                                                                                                                                                                                                                                                                                                                                                                                                                                                                                                                                                                                                                                                                                                                                                                                                                                                                                                                                                                                                                                                                                                                                                                                                                                                                                                                                                                                                                                                                                                                                                                                                                                                                                                                                                                                                                                                                                                                                                                                                                                                                                                                                                                                                                                                                                                                                                                                                                                                                                                                                                                                                                                                                                                                                                                                                                                                                                                                                                                                                                                                                                                                                                                                                                                                                                                                                                                                                                                                                                                                                                                                                                                                                                                                                                                                                                                                                                                                                                                                                                                                                                                                                                                                                                                                                                                                                                                                                                                                                                                                                                                                                                                                                                                                                                                                                                                                                                                                                                                                                                                                                                                                                                                                                                                                                                                                                                                                                                                                                                                                                                                                                                                                                                                                                                                                                                                                                                                                                                                                                                                                                                                                                                                                                                                                                                                                                                                                                                                                                                  this clause applies only to repeater systems using frequency shift and describes the test of the frequency error. </w:t>
      </w:r>
    </w:p>
    <w:p w:rsidR="00761C1B" w:rsidRDefault="00761C1B" w:rsidP="00761C1B">
      <w:r>
        <w:t>SOURCE: Used in EN 300 609-04 V10.2.1, clause 4.2.5.1 SOURCE: Used in EN 303 609 V12.5.1, clause 4.2.5.1</w:t>
      </w:r>
    </w:p>
    <w:p w:rsidR="00761C1B" w:rsidRDefault="00761C1B" w:rsidP="00761C1B"/>
    <w:p w:rsidR="00761C1B" w:rsidRDefault="00761C1B" w:rsidP="00761C1B">
      <w:r>
        <w:t xml:space="preserve">                                                                                                                                                                                                                                                                                                                                                                                                                                                                                                                                                                                                                                                                                                                                                                                                                                                                                                                                                                                                                                                                                                                                                                                                                                                                                                                                                                                                                                                                                                                                                                                                                                                                                                                                                                                                                                                                                                                                                                                                                                                                                                                                                                                                                                                                                                                                                                                                                                                                                                                                                                                                                                                                                                                                                                                                                                                                                                                                                                                                                                                                                                                                                                                                                                                                                                                                                                                                                                                                                                                                                                                                                                                                                                                                                                                                                                                                                                                                                                                                                                                                                                                                                                                                                                                                                                                                                                                                                                                                                                                                                                                                                                                                                                                                                                                                                                                                                                                                                                                                                                                                                                                                                                                                                                                                                                                                                                                                                                                                                                                                                                                                                                                                                                                                                                                                                                                                                                                                                                                                                                                                                                                                                                                                                                                                                                                                                                                                                                                                                                                                                                                                                                                                                                                                                                                                                                                                                                                                                                                                                                                                                                                                  this clause applies only to repeater systems using frequency shift and describes the test of the phase error. </w:t>
      </w:r>
    </w:p>
    <w:p w:rsidR="00761C1B" w:rsidRDefault="00761C1B" w:rsidP="00761C1B">
      <w:r>
        <w:t>SOURCE: Used in EN 300 609-04 V10.2.1, clause 4.2.6.1</w:t>
      </w:r>
    </w:p>
    <w:p w:rsidR="00761C1B" w:rsidRDefault="00761C1B" w:rsidP="00761C1B"/>
    <w:p w:rsidR="00761C1B" w:rsidRDefault="00761C1B" w:rsidP="00761C1B">
      <w:r>
        <w:t xml:space="preserve">                                                                                                                                                                                                                                                                                                                                                                                                                                                                                                                                                                                                                                                                                                                                                                                                                                                                                                                                                                                                                                                                                                                                                                                                                                                                                                                                                                                                                                                                                                                                                                                                                                                                                                                                                                                                                                                                                                                                                                                                                                                                                                                                                                                                                                                                                                                                                                                                                                                                                                                                                                                                                                                                                                                                                                                                                                                                                                                                                                                                                                                                                                                                                                                                                                                                                                                                                                                                                                                                                                                                                                                                                                                                                                                                                                                                                                                                                                                                                                                                                                                                                                                                                                                                                                                                                                                                                                                                                                                                                                                                                                                                                                                                                                                                                                                                                                                                                                                                                                                                                                                                                                                                                                                                                                                                                                                                                                                                                                                                                                                                                                                                                                                                                                                                                                                                                                                                                                                                                                                                                                                                                                                                                                                                                                                                                                                                                                                                                                                                                                                                                                                                                                                                                                                                                                                                                                                                                                                                                                                                                                                                                                                                  this is a measure of the capability of the receiver to receive a wanted modulated signal without exceeding a given degradation due to the presence of an unwanted input signal at any frequencies other than those of the spurious responses or the adjacent channels. note: in normal use, amateur radio transmitting equipment is not collocated with other radio transmitters operating within 10 % of its own carrier frequency, so that inter-transmitter intermodulation will not occur. therefore immunity testing of the transmitter antenna port is not justified and is not included in the present document. </w:t>
      </w:r>
    </w:p>
    <w:p w:rsidR="00761C1B" w:rsidRDefault="00761C1B" w:rsidP="00761C1B">
      <w:r>
        <w:t>SOURCE: Used in EN 301 783 V2.1.1, clause 6.3.1</w:t>
      </w:r>
    </w:p>
    <w:p w:rsidR="00761C1B" w:rsidRDefault="00761C1B" w:rsidP="00761C1B"/>
    <w:p w:rsidR="00761C1B" w:rsidRDefault="00761C1B" w:rsidP="00761C1B">
      <w:r>
        <w:t xml:space="preserve">                                                                                                                                                                                                                                                                                                                                                                                                                                                                                                                                                                                                                                                                                                                                                                                                                                                                                                                                                                                                                                                                                                                                                                                                                                                                                                                                                                                                                                                                                                                                                                                                                                                                                                                                                                                                                                                                                                                                                                                                                                                                                                                                                                                                                                                                                                                                                                                                                                                                                                                                                                                                                                                                                                                                                                                                                                                                                                                                                                                                                                                                                                                                                                                                                                                                                                                                                                                                                                                                                                                                                                                                                                                                                                                                                                                                                                                                                                                                                                                                                                                                                                                                                                                                                                                                                                                                                                                                                                                                                                                                                                                                                                                                                                                                                                                                                                                                                                                                                                                                                                                                                                                                                                                                                                                                                                                                                                                                                                                                                                                                                                                                                                                                                                                                                                                                                                                                                                                                                                                                                                                                                                                                                                                                                                                                                                                                                                                                                                                                                                                                                                                                                                                                                                                                                                                                                                                                                                                                                                                                                                                                                                                                  this is a measure of the capability of the receiver to receive a wanted modulated signal without exceeding a given degradation due to the presence of an unwanted input signal at any frequencies other than those of the spurious responses or the adjacent channels. this test is applicable to base station, mobile, portable and ancillary equipment. this test shall not apply to rf low-noise preamplifiers intended for location directly at the antenna. in normal use, amateur radio transmitting equipment is not collocated with other radio transmitters operating within 10 % of its own carrier frequency, so that inter-transmitter intermodulation will not occur. therefore immunity testing of the transmitter antenna port is not justified and is not included in the present document. </w:t>
      </w:r>
    </w:p>
    <w:p w:rsidR="00761C1B" w:rsidRDefault="00761C1B" w:rsidP="00761C1B">
      <w:r>
        <w:t>SOURCE: Used in EN 301 783-01 V1.2.1, clause 5.3.1</w:t>
      </w:r>
    </w:p>
    <w:p w:rsidR="00761C1B" w:rsidRDefault="00761C1B" w:rsidP="00761C1B"/>
    <w:p w:rsidR="00761C1B" w:rsidRDefault="00761C1B" w:rsidP="00761C1B">
      <w:r>
        <w:t xml:space="preserve">                                                                                                                                                                                                                                                                                                                                                                                                                                                                                                                                                                                                                                                                                                                                                                                                                                                                                                                                                                                                                                                                                                                                                                                                                                                                                                                                                                                                                                                                                                                                                                                                                                                                                                                                                                                                                                                                                                                                                                                                                                                                                                                                                                                                                                                                                                                                                                                                                                                                                                                                                                                                                                                                                                                                                                                                                                                                                                                                                                                                                                                                                                                                                                                                                                                                                                                                                                                                                                                                                                                                                                                                                                                                                                                                                                                                                                                                                                                                                                                                                                                                                                                                                                                                                                                                                                                                                                                                                                                                                                                                                                                                                                                                                                                                                                                                                                                                                                                                                                                                                                                                                                                                                                                                                                                                                                                                                                                                                                                                                                                                                                                                                                                                                                                                                                                                                                                                                                                                                                                                                                                                                                                                                                                                                                                                                                                                                                                                                                                                                                                                                                                                                                                                                                                                                                                                                                                                                                                                                                                                                                                                                                                                  this is the average or mean power delivered to the artificial antenna (see clause 6.4) in the absence of modulation. </w:t>
      </w:r>
    </w:p>
    <w:p w:rsidR="00761C1B" w:rsidRDefault="00761C1B" w:rsidP="00761C1B">
      <w:r>
        <w:t>SOURCE: Used in EN 303 098 V2.1.1, clause 8.2.1 SOURCE: Used in EN 303 098-01 V1.2.1, clause 8.2.1</w:t>
      </w:r>
    </w:p>
    <w:p w:rsidR="00761C1B" w:rsidRDefault="00761C1B" w:rsidP="00761C1B"/>
    <w:p w:rsidR="00761C1B" w:rsidRDefault="00761C1B" w:rsidP="00761C1B">
      <w:r>
        <w:t xml:space="preserve">                                                                                                                                                                                                                                                                                                                                                                                                                                                                                                                                                                                                                                                                                                                                                                                                                                                                                                                                                                                                                                                                                                                                                                                                                                                                                                                                                                                                                                                                                                                                                                                                                                                                                                                                                                                                                                                                                                                                                                                                                                                                                                                                                                                                                                                                                                                                                                                                                                                                                                                                                                                                                                                                                                                                                                                                                                                                                                                                                                                                                                                                                                                                                                                                                                                                                                                                                                                                                                                                                                                                                                                                                                                                                                                                                                                                                                                                                                                                                                                                                                                                                                                                                                                                                                                                                                                                                                                                                                                                                                                                                                                                                                                                                                                                                                                                                                                                                                                                                                                                                                                                                                                                                                                                                                                                                                                                                                                                                                                                                                                                                                                                                                                                                                                                                                                                                                                                                                                                                                                                                                                                                                                                                                                                                                                                                                                                                                                                                                                                                                                                                                                                                                                                                                                                                                                                                                                                                                                                                                                                                                                                                                                                  this is the ratio of the power at the output of an amplifier to the power at the input expressed in db. </w:t>
      </w:r>
    </w:p>
    <w:p w:rsidR="00761C1B" w:rsidRDefault="00761C1B" w:rsidP="00761C1B">
      <w:r>
        <w:t>SOURCE: Used in EN 303 354 V1.1.1, clause 4.5.1.1</w:t>
      </w:r>
    </w:p>
    <w:p w:rsidR="00761C1B" w:rsidRDefault="00761C1B" w:rsidP="00761C1B"/>
    <w:p w:rsidR="00761C1B" w:rsidRDefault="00761C1B" w:rsidP="00761C1B">
      <w:r>
        <w:t xml:space="preserve">                                                                                                                                                                                                                                                                                                                                                                                                                                                                                                                                                                                                                                                                                                                                                                                                                                                                                                                                                                                                                                                                                                                                                                                                                                                                                                                                                                                                                                                                                                                                                                                                                                                                                                                                                                                                                                                                                                                                                                                                                                                                                                                                                                                                                                                                                                                                                                                                                                                                                                                                                                                                                                                                                                                                                                                                                                                                                                                                                                                                                                                                                                                                                                                                                                                                                                                                                                                                                                                                                                                                                                                                                                                                                                                                                                                                                                                                                                                                                                                                                                                                                                                                                                                                                                                                                                                                                                                                                                                                                                                                                                                                                                                                                                                                                                                                                                                                                                                                                                                                                                                                                                                                                                                                                                                                                                                                                                                                                                                                                                                                                                                                                                                                                                                                                                                                                                                                                                                                                                                                                                                                                                                                                                                                                                                                                                                                                                                                                                                                                                                                                                                                                                                                                                                                                                                                                                                                                                                                                                                                                                                                                                                                  this is the time between the completion of a transmission, and the capability of receiving and demodulating with nominal performance an incoming signal. </w:t>
      </w:r>
    </w:p>
    <w:p w:rsidR="00761C1B" w:rsidRDefault="00761C1B" w:rsidP="00761C1B">
      <w:r>
        <w:t>SOURCE: Used in EN 301 842-05 V2.1.1, clause 4.2.3.2.1</w:t>
      </w:r>
    </w:p>
    <w:p w:rsidR="00761C1B" w:rsidRDefault="00761C1B" w:rsidP="00761C1B"/>
    <w:p w:rsidR="00761C1B" w:rsidRDefault="00761C1B" w:rsidP="00761C1B">
      <w:r>
        <w:t xml:space="preserve">                                                                                                                                                                                                                                                                                                                                                                                                                                                                                                                                                                                                                                                                                                                                                                                                                                                                                                                                                                                                                                                                                                                                                                                                                                                                                                                                                                                                                                                                                                                                                                                                                                                                                                                                                                                                                                                                                                                                                                                                                                                                                                                                                                                                                                                                                                                                                                                                                                                                                                                                                                                                                                                                                                                                                                                                                                                                                                                                                                                                                                                                                                                                                                                                                                                                                                                                                                                                                                                                                                                                                                                                                                                                                                                                                                                                                                                                                                                                                                                                                                                                                                                                                                                                                                                                                                                                                                                                                                                                                                                                                                                                                                                                                                                                                                                                                                                                                                                                                                                                                                                                                                                                                                                                                                                                                                                                                                                                                                                                                                                                                                                                                                                                                                                                                                                                                                                                                                                                                                                                                                                                                                                                                                                                                                                                                                                                                                                                                                                                                                                                                                                                                                                                                                                                                                                                                                                                                                                                                                                                                                                                                                                                  this is the time between the termination of the receiver function, and the capability to begin transmission of the transmitter power stabilization sequence. </w:t>
      </w:r>
    </w:p>
    <w:p w:rsidR="00761C1B" w:rsidRDefault="00761C1B" w:rsidP="00761C1B">
      <w:r>
        <w:t>SOURCE: Used in EN 301 842-05 V2.1.1, clause 4.2.3.1.1</w:t>
      </w:r>
    </w:p>
    <w:p w:rsidR="00761C1B" w:rsidRDefault="00761C1B" w:rsidP="00761C1B"/>
    <w:p w:rsidR="00761C1B" w:rsidRDefault="00761C1B" w:rsidP="00761C1B">
      <w:r>
        <w:t xml:space="preserve">                                                                                                                                                                                                                                                                                                                                                                                                                                                                                                                                                                                                                                                                                                                                                                                                                                                                                                                                                                                                                                                                                                                                                                                                                                                                                                                                                                                                                                                                                                                                                                                                                                                                                                                                                                                                                                                                                                                                                                                                                                                                                                                                                                                                                                                                                                                                                                                                                                                                                                                                                                                                                                                                                                                                                                                                                                                                                                                                                                                                                                                                                                                                                                                                                                                                                                                                                                                                                                                                                                                                                                                                                                                                                                                                                                                                                                                                                                                                                                                                                                                                                                                                                                                                                                                                                                                                                                                                                                                                                                                                                                                                                                                                                                                                                                                                                                                                                                                                                                                                                                                                                                                                                                                                                                                                                                                                                                                                                                                                                                                                                                                                                                                                                                                                                                                                                                                                                                                                                                                                                                                                                                                                                                                                                                                                                                                                                                                                                                                                                                                                                                                                                                                                                                                                                                                                                                                                                                                                                                                                                                                                                                                                  this is where the input/output isolation of the rte equipment is insufficient to prevent parasitic oscillation and should be such that adjacent reflective objects (passing ship or radar reflector on channel bouy) do not induce parasitic oscillation. </w:t>
      </w:r>
    </w:p>
    <w:p w:rsidR="00761C1B" w:rsidRDefault="00761C1B" w:rsidP="00761C1B">
      <w:r>
        <w:t>SOURCE: Used in EN 302 752 V1.1.1, clause 4.2.4.1</w:t>
      </w:r>
    </w:p>
    <w:p w:rsidR="00761C1B" w:rsidRDefault="00761C1B" w:rsidP="00761C1B"/>
    <w:p w:rsidR="00761C1B" w:rsidRDefault="00761C1B" w:rsidP="00761C1B">
      <w:r>
        <w:t xml:space="preserve">                                                                                                                                                                                                                                                                                                                                                                                                                                                                                                                                                                                                                                                                                                                                                                                                                                                                                                                                                                                                                                                                                                                                                                                                                                                                                                                                                                                                                                                                                                                                                                                                                                                                                                                                                                                                                                                                                                                                                                                                                                                                                                                                                                                                                                                                                                                                                                                                                                                                                                                                                                                                                                                                                                                                                                                                                                                                                                                                                                                                                                                                                                                                                                                                                                                                                                                                                                                                                                                                                                                                                                                                                                                                                                                                                                                                                                                                                                                                                                                                                                                                                                                                                                                                                                                                                                                                                                                                                                                                                                                                                                                                                                                                                                                                                                                                                                                                                                                                                                                                                                                                                                                                                                                                                                                                                                                                                                                                                                                                                                                                                                                                                                                                                                                                                                                                                                                                                                                                                                                                                                                                                                                                                                                                                                                                                                                                                                                                                                                                                                                                                                                                                                                                                                                                                                                                                                                                                                                                                                                                                                                                                                                                  this measurement applies only to equipment without an external antenna connector. the effective radiated power is the power radiated in the direction of the maximum field strength under specified conditions of measurements, in the absence of modulation. the rated effective radiated power is the effective radiated power of the equipment as declared by the manufacturer. if the equipment is designed to operate with different transmitter powers, the rated power for each level, or range of levels, shall be declared by the manufacturer. the requirements of the present document shall be met for all power levels at which the transmitter is intended to operate. </w:t>
      </w:r>
    </w:p>
    <w:p w:rsidR="00761C1B" w:rsidRDefault="00761C1B" w:rsidP="00761C1B">
      <w:r>
        <w:t>SOURCE: Used in EN 300 086 V2.1.2, clause 7.3.1 SOURCE: Used in EN 300 086-01 V1.4.1, clause 7.3.1</w:t>
      </w:r>
    </w:p>
    <w:p w:rsidR="00761C1B" w:rsidRDefault="00761C1B" w:rsidP="00761C1B"/>
    <w:p w:rsidR="00761C1B" w:rsidRDefault="00761C1B" w:rsidP="00761C1B">
      <w:r>
        <w:t xml:space="preserve">                                                                                                                                                                                                                                                                                                                                                                                                                                                                                                                                                                                                                                                                                                                                                                                                                                                                                                                                                                                                                                                                                                                                                                                                                                                                                                                                                                                                                                                                                                                                                                                                                                                                                                                                                                                                                                                                                                                                                                                                                                                                                                                                                                                                                                                                                                                                                                                                                                                                                                                                                                                                                                                                                                                                                                                                                                                                                                                                                                                                                                                                                                                                                                                                                                                                                                                                                                                                                                                                                                                                                                                                                                                                                                                                                                                                                                                                                                                                                                                                                                                                                                                                                                                                                                                                                                                                                                                                                                                                                                                                                                                                                                                                                                                                                                                                                                                                                                                                                                                                                                                                                                                                                                                                                                                                                                                                                                                                                                                                                                                                                                                                                                                                                                                                                                                                                                                                                                                                                                                                                                                                                                                                                                                                                                                                                                                                                                                                                                                                                                                                                                                                                                                                                                                                                                                                                                                                                                                                                                                                                                                                                                                                  this measurement characterizes the capability of the transmitter to produce sufficient modulation when an audio signal corresponding to the normal mean speech level is applied to the microphone. </w:t>
      </w:r>
    </w:p>
    <w:p w:rsidR="00761C1B" w:rsidRDefault="00761C1B" w:rsidP="00761C1B">
      <w:r>
        <w:t>SOURCE: Used in EN 301 925 V1.5.1, clause 10.5.1</w:t>
      </w:r>
    </w:p>
    <w:p w:rsidR="00761C1B" w:rsidRDefault="00761C1B" w:rsidP="00761C1B"/>
    <w:p w:rsidR="00761C1B" w:rsidRDefault="00761C1B" w:rsidP="00761C1B">
      <w:r>
        <w:t xml:space="preserve">                                                                                                                                                                                                                                                                                                                                                                                                                                                                                                                                                                                                                                                                                                                                                                                                                                                                                                                                                                                                                                                                                                                                                                                                                                                                                                                                                                                                                                                                                                                                                                                                                                                                                                                                                                                                                                                                                                                                                                                                                                                                                                                                                                                                                                                                                                                                                                                                                                                                                                                                                                                                                                                                                                                                                                                                                                                                                                                                                                                                                                                                                                                                                                                                                                                                                                                                                                                                                                                                                                                                                                                                                                                                                                                                                                                                                                                                                                                                                                                                                                                                                                                                                                                                                                                                                                                                                                                                                                                                                                                                                                                                                                                                                                                                                                                                                                                                                                                                                                                                                                                                                                                                                                                                                                                                                                                                                                                                                                                                                                                                                                                                                                                                                                                                                                                                                                                                                                                                                                                                                                                                                                                                                                                                                                                                                                                                                                                                                                                                                                                                                                                                                                                                                                                                                                                                                                                                                                                                                                                                                                                                                                                                  this measures the receiver's capability to receive signals from the sensitivity level to a high signal level. </w:t>
      </w:r>
    </w:p>
    <w:p w:rsidR="00761C1B" w:rsidRDefault="00761C1B" w:rsidP="00761C1B">
      <w:r>
        <w:t>SOURCE: Used in EN 300 674 V1.1.1, clause 8.2.1 SOURCE: Used in EN 300 761 V1.1.1, clause 8.2.1 SOURCE: Used in EN 300 761-01 V1.2.1, clause 8.2.1</w:t>
      </w:r>
    </w:p>
    <w:p w:rsidR="00761C1B" w:rsidRDefault="00761C1B" w:rsidP="00761C1B"/>
    <w:p w:rsidR="00761C1B" w:rsidRDefault="00761C1B" w:rsidP="00761C1B">
      <w:r>
        <w:t xml:space="preserve">                                                                                                                                                                                                                                                                                                                                                                                                                                                                                                                                                                                                                                                                                                                                                                                                                                                                                                                                                                                                                                                                                                                                                                                                                                                                                                                                                                                                                                                                                                                                                                                                                                                                                                                                                                                                                                                                                                                                                                                                                                                                                                                                                                                                                                                                                                                                                                                                                                                                                                                                                                                                                                                                                                                                                                                                                                                                                                                                                                                                                                                                                                                                                                                                                                                                                                                                                                                                                                                                                                                                                                                                                                                                                                                                                                                                                                                                                                                                                                                                                                                                                                                                                                                                                                                                                                                                                                                                                                                                                                                                                                                                                                                                                                                                                                                                                                                                                                                                                                                                                                                                                                                                                                                                                                                                                                                                                                                                                                                                                                                                                                                                                                                                                                                                                                                                                                                                                                                                                                                                                                                                                                                                                                                                                                                                                                                                                                                                                                                                                                                                                                                                                                                                                                                                                                                                                                                                                                                                                                                                                                                                                                                                  this procedure is used by the pim2 to authenticate itself to the network. </w:t>
      </w:r>
    </w:p>
    <w:p w:rsidR="00761C1B" w:rsidRDefault="00761C1B" w:rsidP="00761C1B">
      <w:r>
        <w:t>SOURCE: Used in EN 301 363 V1.1.2, clause 5.3.4.4.1.1</w:t>
      </w:r>
    </w:p>
    <w:p w:rsidR="00761C1B" w:rsidRDefault="00761C1B" w:rsidP="00761C1B"/>
    <w:p w:rsidR="00761C1B" w:rsidRDefault="00761C1B" w:rsidP="00761C1B">
      <w:r>
        <w:t xml:space="preserve">                                                                                                                                                                                                                                                                                                                                                                                                                                                                                                                                                                                                                                                                                                                                                                                                                                                                                                                                                                                                                                                                                                                                                                                                                                                                                                                                                                                                                                                                                                                                                                                                                                                                                                                                                                                                                                                                                                                                                                                                                                                                                                                                                                                                                                                                                                                                                                                                                                                                                                                                                                                                                                                                                                                                                                                                                                                                                                                                                                                                                                                                                                                                                                                                                                                                                                                                                                                                                                                                                                                                                                                                                                                                                                                                                                                                                                                                                                                                                                                                                                                                                                                                                                                                                                                                                                                                                                                                                                                                                                                                                                                                                                                                                                                                                                                                                                                                                                                                                                                                                                                                                                                                                                                                                                                                                                                                                                                                                                                                                                                                                                                                                                                                                                                                                                                                                                                                                                                                                                                                                                                                                                                                                                                                                                                                                                                                                                                                                                                                                                                                                                                                                                                                                                                                                                                                                                                                                                                                                                                                                                                                                                                                  this represents the protection afforded to the transmitter against damage which may be caused by faults occurring in the ship's transmitting antenna. </w:t>
      </w:r>
    </w:p>
    <w:p w:rsidR="00761C1B" w:rsidRDefault="00761C1B" w:rsidP="00761C1B">
      <w:r>
        <w:t>SOURCE: Used in EN 300 338 V1.2.1, clause 5.8.1 SOURCE: Used in EN 300 373-01 V1.4.1, clause 8.14.1 SOURCE: Used in EN 300 373-03 V1.2.1, clause 4.4.8.1 SOURCE: Used in EN 303 402 V2.1.1, clause 8.13.1</w:t>
      </w:r>
    </w:p>
    <w:p w:rsidR="00761C1B" w:rsidRDefault="00761C1B" w:rsidP="00761C1B"/>
    <w:p w:rsidR="00761C1B" w:rsidRDefault="00761C1B" w:rsidP="00761C1B">
      <w:r>
        <w:t xml:space="preserve">                                                                                                                                                                                                                                                                                                                                                                                                                                                                                                                                                                                                                                                                                                                                                                                                                                                                                                                                                                                                                                                                                                                                                                                                                                                                                                                                                                                                                                                                                                                                                                                                                                                                                                                                                                                                                                                                                                                                                                                                                                                                                                                                                                                                                                                                                                                                                                                                                                                                                                                                                                                                                                                                                                                                                                                                                                                                                                                                                                                                                                                                                                                                                                                                                                                                                                                                                                                                                                                                                                                                                                                                                                                                                                                                                                                                                                                                                                                                                                                                                                                                                                                                                                                                                                                                                                                                                                                                                                                                                                                                                                                                                                                                                                                                                                                                                                                                                                                                                                                                                                                                                                                                                                                                                                                                                                                                                                                                                                                                                                                                                                                                                                                                                                                                                                                                                                                                                                                                                                                                                                                                                                                                                                                                                                                                                                                                                                                                                                                                                                                                                                                                                                                                                                                                                                                                                                                                                                                                                                                                                                                                                                                                  this requirement does not apply to inductive receivers. spurious emissions from the receiver or receiver combiner are radio frequency emissions at any frequency, generated by the equipment, antenna amplifier, down converters or active filters. the manufacturer shall provide a representative sample of the receiver system. the level of spurious emissions shall be measured by either: a) the power level from an external rf port; and the effective radiated power when radiated by the cabinet and structure of the equipment (cabinet radiation); or b) the effective radiated power when radiated by the cabinet and the integral antenna, in the case of hand-portable equipment fitted with such an antenna and no external rf port. </w:t>
      </w:r>
    </w:p>
    <w:p w:rsidR="00761C1B" w:rsidRDefault="00761C1B" w:rsidP="00761C1B">
      <w:r>
        <w:t>SOURCE: Used in EN 300 422-04 V2.1.1, clause 9.1.1.1</w:t>
      </w:r>
    </w:p>
    <w:p w:rsidR="00761C1B" w:rsidRDefault="00761C1B" w:rsidP="00761C1B"/>
    <w:p w:rsidR="00761C1B" w:rsidRDefault="00761C1B" w:rsidP="00761C1B">
      <w:r>
        <w:t xml:space="preserve">                                                                                                                                                                                                                                                                                                                                                                                                                                                                                                                                                                                                                                                                                                                                                                                                                                                                                                                                                                                                                                                                                                                                                                                                                                                                                                                                                                                                                                                                                                                                                                                                                                                                                                                                                                                                                                                                                                                                                                                                                                                                                                                                                                                                                                                                                                                                                                                                                                                                                                                                                                                                                                                                                                                                                                                                                                                                                                                                                                                                                                                                                                                                                                                                                                                                                                                                                                                                                                                                                                                                                                                                                                                                                                                                                                                                                                                                                                                                                                                                                                                                                                                                                                                                                                                                                                                                                                                                                                                                                                                                                                                                                                                                                                                                                                                                                                                                                                                                                                                                                                                                                                                                                                                                                                                                                                                                                                                                                                                                                                                                                                                                                                                                                                                                                                                                                                                                                                                                                                                                                                                                                                                                                                                                                                                                                                                                                                                                                                                                                                                                                                                                                                                                                                                                                                                                                                                                                                                                                                                                                                                                                                                                  this requirement is expressed as a minimum height above ground, below which the aircraft station shall cease transmissions, together with a minimum operational elevation angle between the ground station and aircraft station. </w:t>
      </w:r>
    </w:p>
    <w:p w:rsidR="00761C1B" w:rsidRDefault="00761C1B" w:rsidP="00761C1B">
      <w:r>
        <w:t>SOURCE: Used in EN 303 316 V1.2.1, clause 4.2.6.1</w:t>
      </w:r>
    </w:p>
    <w:p w:rsidR="00761C1B" w:rsidRDefault="00761C1B" w:rsidP="00761C1B"/>
    <w:p w:rsidR="00761C1B" w:rsidRDefault="00761C1B" w:rsidP="00761C1B">
      <w:r>
        <w:t xml:space="preserve">                                                                                                                                                                                                                                                                                                                                                                                                                                                                                                                                                                                                                                                                                                                                                                                                                                                                                                                                                                                                                                                                                                                                                                                                                                                                                                                                                                                                                                                                                                                                                                                                                                                                                                                                                                                                                                                                                                                                                                                                                                                                                                                                                                                                                                                                                                                                                                                                                                                                                                                                                                                                                                                                                                                                                                                                                                                                                                                                                                                                                                                                                                                                                                                                                                                                                                                                                                                                                                                                                                                                                                                                                                                                                                                                                                                                                                                                                                                                                                                                                                                                                                                                                                                                                                                                                                                                                                                                                                                                                                                                                                                                                                                                                                                                                                                                                                                                                                                                                                                                                                                                                                                                                                                                                                                                                                                                                                                                                                                                                                                                                                                                                                                                                                                                                                                                                                                                                                                                                                                                                                                                                                                                                                                                                                                                                                                                                                                                                                                                                                                                                                                                                                                                                                                                                                                                                                                                                                                                                                                                                                                                                                                                  this requirement only applies to ulp-ami accessing the 403,5 mhz to 403,8 mhz band as described in en 301 839-1 [1], clause 8.6. </w:t>
      </w:r>
    </w:p>
    <w:p w:rsidR="00761C1B" w:rsidRDefault="00761C1B" w:rsidP="00761C1B">
      <w:r>
        <w:t>SOURCE: Used in EN 301 839-02 V1.3.1, clause 4.2.8.2.1</w:t>
      </w:r>
    </w:p>
    <w:p w:rsidR="00761C1B" w:rsidRDefault="00761C1B" w:rsidP="00761C1B"/>
    <w:p w:rsidR="00761C1B" w:rsidRDefault="00761C1B" w:rsidP="00761C1B">
      <w:r>
        <w:t xml:space="preserve">                                                                                                                                                                                                                                                                                                                                                                                                                                                                                                                                                                                                                                                                                                                                                                                                                                                                                                                                                                                                                                                                                                                                                                                                                                                                                                                                                                                                                                                                                                                                                                                                                                                                                                                                                                                                                                                                                                                                                                                                                                                                                                                                                                                                                                                                                                                                                                                                                                                                                                                                                                                                                                                                                                                                                                                                                                                                                                                                                                                                                                                                                                                                                                                                                                                                                                                                                                                                                                                                                                                                                                                                                                                                                                                                                                                                                                                                                                                                                                                                                                                                                                                                                                                                                                                                                                                                                                                                                                                                                                                                                                                                                                                                                                                                                                                                                                                                                                                                                                                                                                                                                                                                                                                                                                                                                                                                                                                                                                                                                                                                                                                                                                                                                                                                                                                                                                                                                                                                                                                                                                                                                                                                                                                                                                                                                                                                                                                                                                                                                                                                                                                                                                                                                                                                                                                                                                                                                                                                                                                                                                                                                                                                  this requirement verifies that the control and monitoring functions of the ts prevent it from transmitting in the absence of a valid network. </w:t>
      </w:r>
    </w:p>
    <w:p w:rsidR="00761C1B" w:rsidRDefault="00761C1B" w:rsidP="00761C1B">
      <w:r>
        <w:t>SOURCE: Used in EN 302 623 V1.1.1, clause 4.2.9.1</w:t>
      </w:r>
    </w:p>
    <w:p w:rsidR="00761C1B" w:rsidRDefault="00761C1B" w:rsidP="00761C1B"/>
    <w:p w:rsidR="00761C1B" w:rsidRDefault="00761C1B" w:rsidP="00761C1B">
      <w:r>
        <w:t xml:space="preserve">                                                                                                                                                                                                                                                                                                                                                                                                                                                                                                                                                                                                                                                                                                                                                                                                                                                                                                                                                                                                                                                                                                                                                                                                                                                                                                                                                                                                                                                                                                                                                                                                                                                                                                                                                                                                                                                                                                                                                                                                                                                                                                                                                                                                                                                                                                                                                                                                                                                                                                                                                                                                                                                                                                                                                                                                                                                                                                                                                                                                                                                                                                                                                                                                                                                                                                                                                                                                                                                                                                                                                                                                                                                                                                                                                                                                                                                                                                                                                                                                                                                                                                                                                                                                                                                                                                                                                                                                                                                                                                                                                                                                                                                                                                                                                                                                                                                                                                                                                                                                                                                                                                                                                                                                                                                                                                                                                                                                                                                                                                                                                                                                                                                                                                                                                                                                                                                                                                                                                                                                                                                                                                                                                                                                                                                                                                                                                                                                                                                                                                                                                                                                                                                                                                                                                                                                                                                                                                                                                                                                                                                                                                                                  this requirement verifies that the control and monitoring functions of the ue prevent it from transmitting if the received downlink signal fails. in the event of a loss of the received signal, the ue shall stop transmitting within 5 seconds. </w:t>
      </w:r>
    </w:p>
    <w:p w:rsidR="00761C1B" w:rsidRDefault="00761C1B" w:rsidP="00761C1B">
      <w:r>
        <w:t>SOURCE: Used in EN 302 574-03 V2.1.1, clause 4.2.5.2.1</w:t>
      </w:r>
    </w:p>
    <w:p w:rsidR="00761C1B" w:rsidRDefault="00761C1B" w:rsidP="00761C1B"/>
    <w:p w:rsidR="00761C1B" w:rsidRDefault="00761C1B" w:rsidP="00761C1B">
      <w:r>
        <w:t xml:space="preserve">                                                                                                                                                                                                                                                                                                                                                                                                                                                                                                                                                                                                                                                                                                                                                                                                                                                                                                                                                                                                                                                                                                                                                                                                                                                                                                                                                                                                                                                                                                                                                                                                                                                                                                                                                                                                                                                                                                                                                                                                                                                                                                                                                                                                                                                                                                                                                                                                                                                                                                                                                                                                                                                                                                                                                                                                                                                                                                                                                                                                                                                                                                                                                                                                                                                                                                                                                                                                                                                                                                                                                                                                                                                                                                                                                                                                                                                                                                                                                                                                                                                                                                                                                                                                                                                                                                                                                                                                                                                                                                                                                                                                                                                                                                                                                                                                                                                                                                                                                                                                                                                                                                                                                                                                                                                                                                                                                                                                                                                                                                                                                                                                                                                                                                                                                                                                                                                                                                                                                                                                                                                                                                                                                                                                                                                                                                                                                                                                                                                                                                                                                                                                                                                                                                                                                                                                                                                                                                                                                                                                                                                                                                                                  this requirement verifies that the control and monitoring functions of the ue prevent it from transmitting in the absence of a valid network. </w:t>
      </w:r>
    </w:p>
    <w:p w:rsidR="00761C1B" w:rsidRDefault="00761C1B" w:rsidP="00761C1B">
      <w:r>
        <w:t>SOURCE: Used in EN 302 574-03 V2.1.1, clause 4.2.5.1.1</w:t>
      </w:r>
    </w:p>
    <w:p w:rsidR="00761C1B" w:rsidRDefault="00761C1B" w:rsidP="00761C1B"/>
    <w:p w:rsidR="00761C1B" w:rsidRDefault="00761C1B" w:rsidP="00761C1B">
      <w:r>
        <w:t xml:space="preserve">                                                                                                                                                                                                                                                                                                                                                                                                                                                                                                                                                                                                                                                                                                                                                                                                                                                                                                                                                                                                                                                                                                                                                                                                                                                                                                                                                                                                                                                                                                                                                                                                                                                                                                                                                                                                                                                                                                                                                                                                                                                                                                                                                                                                                                                                                                                                                                                                                                                                                                                                                                                                                                                                                                                                                                                                                                                                                                                                                                                                                                                                                                                                                                                                                                                                                                                                                                                                                                                                                                                                                                                                                                                                                                                                                                                                                                                                                                                                                                                                                                                                                                                                                                                                                                                                                                                                                                                                                                                                                                                                                                                                                                                                                                                                                                                                                                                                                                                                                                                                                                                                                                                                                                                                                                                                                                                                                                                                                                                                                                                                                                                                                                                                                                                                                                                                                                                                                                                                                                                                                                                                                                                                                                                                                                                                                                                                                                                                                                                                                                                                                                                                                                                                                                                                                                                                                                                                                                                                                                                                                                                                                                                                  this requirement verifies that the control and monitoring functions of the ue prevent it from transmitting in the absence of a valid network. this test is applicable to radio communications equipment. this test shall be performed on the radio communications equipment. </w:t>
      </w:r>
    </w:p>
    <w:p w:rsidR="00761C1B" w:rsidRDefault="00761C1B" w:rsidP="00761C1B">
      <w:r>
        <w:t>SOURCE: Used in EN 302 544-02 V1.1.1, clause 4.2.7.1</w:t>
      </w:r>
    </w:p>
    <w:p w:rsidR="00761C1B" w:rsidRDefault="00761C1B" w:rsidP="00761C1B"/>
    <w:p w:rsidR="00761C1B" w:rsidRDefault="00761C1B" w:rsidP="00761C1B">
      <w:r>
        <w:t xml:space="preserve">                                                                                                                                                                                                                                                                                                                                                                                                                                                                                                                                                                                                                                                                                                                                                                                                                                                                                                                                                                                                                                                                                                                                                                                                                                                                                                                                                                                                                                                                                                                                                                                                                                                                                                                                                                                                                                                                                                                                                                                                                                                                                                                                                                                                                                                                                                                                                                                                                                                                                                                                                                                                                                                                                                                                                                                                                                                                                                                                                                                                                                                                                                                                                                                                                                                                                                                                                                                                                                                                                                                                                                                                                                                                                                                                                                                                                                                                                                                                                                                                                                                                                                                                                                                                                                                                                                                                                                                                                                                                                                                                                                                                                                                                                                                                                                                                                                                                                                                                                                                                                                                                                                                                                                                                                                                                                                                                                                                                                                                                                                                                                                                                                                                                                                                                                                                                                                                                                                                                                                                                                                                                                                                                                                                                                                                                                                                                                                                                                                                                                                                                                                                                                                                                                                                                                                                                                                                                                                                                                                                                                                                                                                                                  this requirement, together with other control and monitoring technical requirements identified in table 1, the table of cross references, , verifies that the control and monitoring functions of the ms prevent it from transmitting in the absence of a valid network. </w:t>
      </w:r>
    </w:p>
    <w:p w:rsidR="00761C1B" w:rsidRDefault="00761C1B" w:rsidP="00761C1B">
      <w:r>
        <w:t>SOURCE: Used in EN 301 526 V1.1.1, clause 4.2.6.1</w:t>
      </w:r>
    </w:p>
    <w:p w:rsidR="00761C1B" w:rsidRDefault="00761C1B" w:rsidP="00761C1B"/>
    <w:p w:rsidR="00761C1B" w:rsidRDefault="00761C1B" w:rsidP="00761C1B">
      <w:r>
        <w:t xml:space="preserve">                                                                                                                                                                                                                                                                                                                                                                                                                                                                                                                                                                                                                                                                                                                                                                                                                                                                                                                                                                                                                                                                                                                                                                                                                                                                                                                                                                                                                                                                                                                                                                                                                                                                                                                                                                                                                                                                                                                                                                                                                                                                                                                                                                                                                                                                                                                                                                                                                                                                                                                                                                                                                                                                                                                                                                                                                                                                                                                                                                                                                                                                                                                                                                                                                                                                                                                                                                                                                                                                                                                                                                                                                                                                                                                                                                                                                                                                                                                                                                                                                                                                                                                                                                                                                                                                                                                                                                                                                                                                                                                                                                                                                                                                                                                                                                                                                                                                                                                                                                                                                                                                                                                                                                                                                                                                                                                                                                                                                                                                                                                                                                                                                                                                                                                                                                                                                                                                                                                                                                                                                                                                                                                                                                                                                                                                                                                                                                                                                                                                                                                                                                                                                                                                                                                                                                                                                                                                                                                                                                                                                                                                                                                                  this requirement, together with other control and monitoring technical requirements identified in the table of cross references in the applicable part, verifies that the control and monitoring functions of the ue prevent it from transmitting in the absence of a valid network. this test is applicable to radio communications equipment and ancillary equipment in the operating band defined in the applicable part of this multi-part harmonised standard. this test shall be performed on the radio communications equipment and/or a representative configuration of the ancillary equipment. </w:t>
      </w:r>
    </w:p>
    <w:p w:rsidR="00761C1B" w:rsidRDefault="00761C1B" w:rsidP="00761C1B">
      <w:r>
        <w:t>SOURCE: Used in EN 301 908-01 V11.1.1, clause 4.2.4.1</w:t>
      </w:r>
    </w:p>
    <w:p w:rsidR="00761C1B" w:rsidRDefault="00761C1B" w:rsidP="00761C1B"/>
    <w:p w:rsidR="00761C1B" w:rsidRDefault="00761C1B" w:rsidP="00761C1B">
      <w:r>
        <w:t xml:space="preserve">                                                                                                                                                                                                                                                                                                                                                                                                                                                                                                                                                                                                                                                                                                                                                                                                                                                                                                                                                                                                                                                                                                                                                                                                                                                                                                                                                                                                                                                                                                                                                                                                                                                                                                                                                                                                                                                                                                                                                                                                                                                                                                                                                                                                                                                                                                                                                                                                                                                                                                                                                                                                                                                                                                                                                                                                                                                                                                                                                                                                                                                                                                                                                                                                                                                                                                                                                                                                                                                                                                                                                                                                                                                                                                                                                                                                                                                                                                                                                                                                                                                                                                                                                                                                                                                                                                                                                                                                                                                                                                                                                                                                                                                                                                                                                                                                                                                                                                                                                                                                                                                                                                                                                                                                                                                                                                                                                                                                                                                                                                                                                                                                                                                                                                                                                                                                                                                                                                                                                                                                                                                                                                                                                                                                                                                                                                                                                                                                                                                                                                                                                                                                                                                                                                                                                                                                                                                                                                                                                                                                                                                                                                                                  this requirement, together with other control and monitoring technical requirements identified in the table of cross references in the applicable part, verifies that the control and monitoring functions of the ue prevent it from transmitting in the absence of a valid network. this test is applicable to radio communications equipment and ancillary equipment. this test shall be performed on the radio communications equipment and/or a representative configuration of the ancillary equipment. </w:t>
      </w:r>
    </w:p>
    <w:p w:rsidR="00761C1B" w:rsidRDefault="00761C1B" w:rsidP="00761C1B">
      <w:r>
        <w:t>SOURCE: Used in EN 302 574-02 V2.1.1, clause 4.2.2.1</w:t>
      </w:r>
    </w:p>
    <w:p w:rsidR="00761C1B" w:rsidRDefault="00761C1B" w:rsidP="00761C1B"/>
    <w:p w:rsidR="00761C1B" w:rsidRDefault="00761C1B" w:rsidP="00761C1B">
      <w:r>
        <w:t xml:space="preserve">                                                                                                                                                                                                                                                                                                                                                                                                                                                                                                                                                                                                                                                                                                                                                                                                                                                                                                                                                                                                                                                                                                                                                                                                                                                                                                                                                                                                                                                                                                                                                                                                                                                                                                                                                                                                                                                                                                                                                                                                                                                                                                                                                                                                                                                                                                                                                                                                                                                                                                                                                                                                                                                                                                                                                                                                                                                                                                                                                                                                                                                                                                                                                                                                                                                                                                                                                                                                                                                                                                                                                                                                                                                                                                                                                                                                                                                                                                                                                                                                                                                                                                                                                                                                                                                                                                                                                                                                                                                                                                                                                                                                                                                                                                                                                                                                                                                                                                                                                                                                                                                                                                                                                                                                                                                                                                                                                                                                                                                                                                                                                                                                                                                                                                                                                                                                                                                                                                                                                                                                                                                                                                                                                                                                                                                                                                                                                                                                                                                                                                                                                                                                                                                                                                                                                                                                                                                                                                                                                                                                                                                                                                                                  this sensitivity expresses the capability of the transmitter to produce sufficient modulation when an audio frequency signal corresponding to the normal mean speech level is applied to the microphone. </w:t>
      </w:r>
    </w:p>
    <w:p w:rsidR="00761C1B" w:rsidRDefault="00761C1B" w:rsidP="00761C1B">
      <w:r>
        <w:t>SOURCE: Used in EN 300 225 V1.5.1, clause 9.6.1 SOURCE: Used in EN 300 720 V2.1.1, clause 8.5.1 SOURCE: Used in EN 300 720-01 V1.3.2, clause 8.5.1 SOURCE: Used in EN 301 466 V1.2.1, clause 8.4.1</w:t>
      </w:r>
    </w:p>
    <w:p w:rsidR="00761C1B" w:rsidRDefault="00761C1B" w:rsidP="00761C1B"/>
    <w:p w:rsidR="00761C1B" w:rsidRDefault="00761C1B" w:rsidP="00761C1B">
      <w:r>
        <w:t xml:space="preserve">                                                                                                                                                                                                                                                                                                                                                                                                                                                                                                                                                                                                                                                                                                                                                                                                                                                                                                                                                                                                                                                                                                                                                                                                                                                                                                                                                                                                                                                                                                                                                                                                                                                                                                                                                                                                                                                                                                                                                                                                                                                                                                                                                                                                                                                                                                                                                                                                                                                                                                                                                                                                                                                                                                                                                                                                                                                                                                                                                                                                                                                                                                                                                                                                                                                                                                                                                                                                                                                                                                                                                                                                                                                                                                                                                                                                                                                                                                                                                                                                                                                                                                                                                                                                                                                                                                                                                                                                                                                                                                                                                                                                                                                                                                                                                                                                                                                                                                                                                                                                                                                                                                                                                                                                                                                                                                                                                                                                                                                                                                                                                                                                                                                                                                                                                                                                                                                                                                                                                                                                                                                                                                                                                                                                                                                                                                                                                                                                                                                                                                                                                                                                                                                                                                                                                                                                                                                                                                                                                                                                                                                                                                                                  this series of tests is defined in en 300 162-1 [2], clause 7.4.1. </w:t>
      </w:r>
    </w:p>
    <w:p w:rsidR="00761C1B" w:rsidRDefault="00761C1B" w:rsidP="00761C1B">
      <w:r>
        <w:t>SOURCE: Used in EN 300 162-03 V1.2.1, clause 4.3.2.1</w:t>
      </w:r>
    </w:p>
    <w:p w:rsidR="00761C1B" w:rsidRDefault="00761C1B" w:rsidP="00761C1B"/>
    <w:p w:rsidR="00761C1B" w:rsidRDefault="00761C1B" w:rsidP="00761C1B">
      <w:r>
        <w:t xml:space="preserve">                                                                                                                                                                                                                                                                                                                                                                                                                                                                                                                                                                                                                                                                                                                                                                                                                                                                                                                                                                                                                                                                                                                                                                                                                                                                                                                                                                                                                                                                                                                                                                                                                                                                                                                                                                                                                                                                                                                                                                                                                                                                                                                                                                                                                                                                                                                                                                                                                                                                                                                                                                                                                                                                                                                                                                                                                                                                                                                                                                                                                                                                                                                                                                                                                                                                                                                                                                                                                                                                                                                                                                                                                                                                                                                                                                                                                                                                                                                                                                                                                                                                                                                                                                                                                                                                                                                                                                                                                                                                                                                                                                                                                                                                                                                                                                                                                                                                                                                                                                                                                                                                                                                                                                                                                                                                                                                                                                                                                                                                                                                                                                                                                                                                                                                                                                                                                                                                                                                                                                                                                                                                                                                                                                                                                                                                                                                                                                                                                                                                                                                                                                                                                                                                                                                                                                                                                                                                                                                                                                                                                                                                                                                                  this series of tests is defined in en 301 025-1 [1], clause 7.5.1. </w:t>
      </w:r>
    </w:p>
    <w:p w:rsidR="00761C1B" w:rsidRDefault="00761C1B" w:rsidP="00761C1B">
      <w:r>
        <w:t>SOURCE: Used in EN 301 025-03 V1.5.1, clause 4.3.2.1</w:t>
      </w:r>
    </w:p>
    <w:p w:rsidR="00761C1B" w:rsidRDefault="00761C1B" w:rsidP="00761C1B"/>
    <w:p w:rsidR="00761C1B" w:rsidRDefault="00761C1B" w:rsidP="00761C1B">
      <w:r>
        <w:t xml:space="preserve">                                                                                                                                                                                                                                                                                                                                                                                                                                                                                                                                                                                                                                                                                                                                                                                                                                                                                                                                                                                                                                                                                                                                                                                                                                                                                                                                                                                                                                                                                                                                                                                                                                                                                                                                                                                                                                                                                                                                                                                                                                                                                                                                                                                                                                                                                                                                                                                                                                                                                                                                                                                                                                                                                                                                                                                                                                                                                                                                                                                                                                                                                                                                                                                                                                                                                                                                                                                                                                                                                                                                                                                                                                                                                                                                                                                                                                                                                                                                                                                                                                                                                                                                                                                                                                                                                                                                                                                                                                                                                                                                                                                                                                                                                                                                                                                                                                                                                                                                                                                                                                                                                                                                                                                                                                                                                                                                                                                                                                                                                                                                                                                                                                                                                                                                                                                                                                                                                                                                                                                                                                                                                                                                                                                                                                                                                                                                                                                                                                                                                                                                                                                                                                                                                                                                                                                                                                                                                                                                                                                                                                                                                                                                  this series of tests is defined in en 302 885-1 [1], clause 7.4.1. </w:t>
      </w:r>
    </w:p>
    <w:p w:rsidR="00761C1B" w:rsidRDefault="00761C1B" w:rsidP="00761C1B">
      <w:r>
        <w:t>SOURCE: Used in EN 302 885-03 V1.2.1, clause 4.3.2.1</w:t>
      </w:r>
    </w:p>
    <w:p w:rsidR="00761C1B" w:rsidRDefault="00761C1B" w:rsidP="00761C1B"/>
    <w:p w:rsidR="00761C1B" w:rsidRDefault="00761C1B" w:rsidP="00761C1B">
      <w:r>
        <w:t xml:space="preserve">                                                                                                                                                                                                                                                                                                                                                                                                                                                                                                                                                                                                                                                                                                                                                                                                                                                                                                                                                                                                                                                                                                                                                                                                                                                                                                                                                                                                                                                                                                                                                                                                                                                                                                                                                                                                                                                                                                                                                                                                                                                                                                                                                                                                                                                                                                                                                                                                                                                                                                                                                                                                                                                                                                                                                                                                                                                                                                                                                                                                                                                                                                                                                                                                                                                                                                                                                                                                                                                                                                                                                                                                                                                                                                                                                                                                                                                                                                                                                                                                                                                                                                                                                                                                                                                                                                                                                                                                                                                                                                                                                                                                                                                                                                                                                                                                                                                                                                                                                                                                                                                                                                                                                                                                                                                                                                                                                                                                                                                                                                                                                                                                                                                                                                                                                                                                                                                                                                                                                                                                                                                                                                                                                                                                                                                                                                                                                                                                                                                                                                                                                                                                                                                                                                                                                                                                                                                                                                                                                                                                                                                                                                                                  this shall be as defined in en 300 152-1 [2], subclause 8.5.1. </w:t>
      </w:r>
    </w:p>
    <w:p w:rsidR="00761C1B" w:rsidRDefault="00761C1B" w:rsidP="00761C1B">
      <w:r>
        <w:t>SOURCE: Used in EN 300 152-02 V1.1.1, clause 4.2.3.1</w:t>
      </w:r>
    </w:p>
    <w:p w:rsidR="00761C1B" w:rsidRDefault="00761C1B" w:rsidP="00761C1B"/>
    <w:p w:rsidR="00761C1B" w:rsidRDefault="00761C1B" w:rsidP="00761C1B">
      <w:r>
        <w:t xml:space="preserve">                                                                                                                                                                                                                                                                                                                                                                                                                                                                                                                                                                                                                                                                                                                                                                                                                                                                                                                                                                                                                                                                                                                                                                                                                                                                                                                                                                                                                                                                                                                                                                                                                                                                                                                                                                                                                                                                                                                                                                                                                                                                                                                                                                                                                                                                                                                                                                                                                                                                                                                                                                                                                                                                                                                                                                                                                                                                                                                                                                                                                                                                                                                                                                                                                                                                                                                                                                                                                                                                                                                                                                                                                                                                                                                                                                                                                                                                                                                                                                                                                                                                                                                                                                                                                                                                                                                                                                                                                                                                                                                                                                                                                                                                                                                                                                                                                                                                                                                                                                                                                                                                                                                                                                                                                                                                                                                                                                                                                                                                                                                                                                                                                                                                                                                                                                                                                                                                                                                                                                                                                                                                                                                                                                                                                                                                                                                                                                                                                                                                                                                                                                                                                                                                                                                                                                                                                                                                                                                                                                                                                                                                                                                                  this shall be as defined in en 300 152-1 [2], subclause 8.6.1. </w:t>
      </w:r>
    </w:p>
    <w:p w:rsidR="00761C1B" w:rsidRDefault="00761C1B" w:rsidP="00761C1B">
      <w:r>
        <w:t>SOURCE: Used in EN 300 152-02 V1.1.1, clause 4.2.2.1</w:t>
      </w:r>
    </w:p>
    <w:p w:rsidR="00761C1B" w:rsidRDefault="00761C1B" w:rsidP="00761C1B"/>
    <w:p w:rsidR="00761C1B" w:rsidRDefault="00761C1B" w:rsidP="00761C1B">
      <w:r>
        <w:t xml:space="preserve">                                                                                                                                                                                                                                                                                                                                                                                                                                                                                                                                                                                                                                                                                                                                                                                                                                                                                                                                                                                                                                                                                                                                                                                                                                                                                                                                                                                                                                                                                                                                                                                                                                                                                                                                                                                                                                                                                                                                                                                                                                                                                                                                                                                                                                                                                                                                                                                                                                                                                                                                                                                                                                                                                                                                                                                                                                                                                                                                                                                                                                                                                                                                                                                                                                                                                                                                                                                                                                                                                                                                                                                                                                                                                                                                                                                                                                                                                                                                                                                                                                                                                                                                                                                                                                                                                                                                                                                                                                                                                                                                                                                                                                                                                                                                                                                                                                                                                                                                                                                                                                                                                                                                                                                                                                                                                                                                                                                                                                                                                                                                                                                                                                                                                                                                                                                                                                                                                                                                                                                                                                                                                                                                                                                                                                                                                                                                                                                                                                                                                                                                                                                                                                                                                                                                                                                                                                                                                                                                                                                                                                                                                                                                  this shall be as defined in en 300 224-1 [5], subclause 7.1.1. </w:t>
      </w:r>
    </w:p>
    <w:p w:rsidR="00761C1B" w:rsidRDefault="00761C1B" w:rsidP="00761C1B">
      <w:r>
        <w:t>SOURCE: Used in EN 300 224-02 V1.1.1, clause 4.2.1.1</w:t>
      </w:r>
    </w:p>
    <w:p w:rsidR="00761C1B" w:rsidRDefault="00761C1B" w:rsidP="00761C1B"/>
    <w:p w:rsidR="00761C1B" w:rsidRDefault="00761C1B" w:rsidP="00761C1B">
      <w:r>
        <w:t xml:space="preserve">                                                                                                                                                                                                                                                                                                                                                                                                                                                                                                                                                                                                                                                                                                                                                                                                                                                                                                                                                                                                                                                                                                                                                                                                                                                                                                                                                                                                                                                                                                                                                                                                                                                                                                                                                                                                                                                                                                                                                                                                                                                                                                                                                                                                                                                                                                                                                                                                                                                                                                                                                                                                                                                                                                                                                                                                                                                                                                                                                                                                                                                                                                                                                                                                                                                                                                                                                                                                                                                                                                                                                                                                                                                                                                                                                                                                                                                                                                                                                                                                                                                                                                                                                                                                                                                                                                                                                                                                                                                                                                                                                                                                                                                                                                                                                                                                                                                                                                                                                                                                                                                                                                                                                                                                                                                                                                                                                                                                                                                                                                                                                                                                                                                                                                                                                                                                                                                                                                                                                                                                                                                                                                                                                                                                                                                                                                                                                                                                                                                                                                                                                                                                                                                                                                                                                                                                                                                                                                                                                                                                                                                                                                                                  this shall be as defined in en 300 224-1 [5], subclause 7.2.1. </w:t>
      </w:r>
    </w:p>
    <w:p w:rsidR="00761C1B" w:rsidRDefault="00761C1B" w:rsidP="00761C1B">
      <w:r>
        <w:t>SOURCE: Used in EN 300 224-02 V1.1.1, clause 4.2.2.1</w:t>
      </w:r>
    </w:p>
    <w:p w:rsidR="00761C1B" w:rsidRDefault="00761C1B" w:rsidP="00761C1B"/>
    <w:p w:rsidR="00761C1B" w:rsidRDefault="00761C1B" w:rsidP="00761C1B">
      <w:r>
        <w:t xml:space="preserve">                                                                                                                                                                                                                                                                                                                                                                                                                                                                                                                                                                                                                                                                                                                                                                                                                                                                                                                                                                                                                                                                                                                                                                                                                                                                                                                                                                                                                                                                                                                                                                                                                                                                                                                                                                                                                                                                                                                                                                                                                                                                                                                                                                                                                                                                                                                                                                                                                                                                                                                                                                                                                                                                                                                                                                                                                                                                                                                                                                                                                                                                                                                                                                                                                                                                                                                                                                                                                                                                                                                                                                                                                                                                                                                                                                                                                                                                                                                                                                                                                                                                                                                                                                                                                                                                                                                                                                                                                                                                                                                                                                                                                                                                                                                                                                                                                                                                                                                                                                                                                                                                                                                                                                                                                                                                                                                                                                                                                                                                                                                                                                                                                                                                                                                                                                                                                                                                                                                                                                                                                                                                                                                                                                                                                                                                                                                                                                                                                                                                                                                                                                                                                                                                                                                                                                                                                                                                                                                                                                                                                                                                                                                                  this shall be as defined in en 300 224-1 [5], subclause 7.3.1. </w:t>
      </w:r>
    </w:p>
    <w:p w:rsidR="00761C1B" w:rsidRDefault="00761C1B" w:rsidP="00761C1B">
      <w:r>
        <w:t>SOURCE: Used in EN 300 224-02 V1.1.1, clause 4.2.3.1</w:t>
      </w:r>
    </w:p>
    <w:p w:rsidR="00761C1B" w:rsidRDefault="00761C1B" w:rsidP="00761C1B"/>
    <w:p w:rsidR="00761C1B" w:rsidRDefault="00761C1B" w:rsidP="00761C1B">
      <w:r>
        <w:t xml:space="preserve">                                                                                                                                                                                                                                                                                                                                                                                                                                                                                                                                                                                                                                                                                                                                                                                                                                                                                                                                                                                                                                                                                                                                                                                                                                                                                                                                                                                                                                                                                                                                                                                                                                                                                                                                                                                                                                                                                                                                                                                                                                                                                                                                                                                                                                                                                                                                                                                                                                                                                                                                                                                                                                                                                                                                                                                                                                                                                                                                                                                                                                                                                                                                                                                                                                                                                                                                                                                                                                                                                                                                                                                                                                                                                                                                                                                                                                                                                                                                                                                                                                                                                                                                                                                                                                                                                                                                                                                                                                                                                                                                                                                                                                                                                                                                                                                                                                                                                                                                                                                                                                                                                                                                                                                                                                                                                                                                                                                                                                                                                                                                                                                                                                                                                                                                                                                                                                                                                                                                                                                                                                                                                                                                                                                                                                                                                                                                                                                                                                                                                                                                                                                                                                                                                                                                                                                                                                                                                                                                                                                                                                                                                                                                  this shall be as defined in en 300 224-1 [5], subclause 7.4.1. </w:t>
      </w:r>
    </w:p>
    <w:p w:rsidR="00761C1B" w:rsidRDefault="00761C1B" w:rsidP="00761C1B">
      <w:r>
        <w:t>SOURCE: Used in EN 300 224-02 V1.1.1, clause 4.2.4.1</w:t>
      </w:r>
    </w:p>
    <w:p w:rsidR="00761C1B" w:rsidRDefault="00761C1B" w:rsidP="00761C1B"/>
    <w:p w:rsidR="00761C1B" w:rsidRDefault="00761C1B" w:rsidP="00761C1B">
      <w:r>
        <w:t xml:space="preserve">                                                                                                                                                                                                                                                                                                                                                                                                                                                                                                                                                                                                                                                                                                                                                                                                                                                                                                                                                                                                                                                                                                                                                                                                                                                                                                                                                                                                                                                                                                                                                                                                                                                                                                                                                                                                                                                                                                                                                                                                                                                                                                                                                                                                                                                                                                                                                                                                                                                                                                                                                                                                                                                                                                                                                                                                                                                                                                                                                                                                                                                                                                                                                                                                                                                                                                                                                                                                                                                                                                                                                                                                                                                                                                                                                                                                                                                                                                                                                                                                                                                                                                                                                                                                                                                                                                                                                                                                                                                                                                                                                                                                                                                                                                                                                                                                                                                                                                                                                                                                                                                                                                                                                                                                                                                                                                                                                                                                                                                                                                                                                                                                                                                                                                                                                                                                                                                                                                                                                                                                                                                                                                                                                                                                                                                                                                                                                                                                                                                                                                                                                                                                                                                                                                                                                                                                                                                                                                                                                                                                                                                                                                                                  this shall be as defined in en 300 224-1 [5], subclause 7.5.1. </w:t>
      </w:r>
    </w:p>
    <w:p w:rsidR="00761C1B" w:rsidRDefault="00761C1B" w:rsidP="00761C1B">
      <w:r>
        <w:t>SOURCE: Used in EN 300 224-02 V1.1.1, clause 4.2.5.1</w:t>
      </w:r>
    </w:p>
    <w:p w:rsidR="00761C1B" w:rsidRDefault="00761C1B" w:rsidP="00761C1B"/>
    <w:p w:rsidR="00761C1B" w:rsidRDefault="00761C1B" w:rsidP="00761C1B">
      <w:r>
        <w:t xml:space="preserve">                                                                                                                                                                                                                                                                                                                                                                                                                                                                                                                                                                                                                                                                                                                                                                                                                                                                                                                                                                                                                                                                                                                                                                                                                                                                                                                                                                                                                                                                                                                                                                                                                                                                                                                                                                                                                                                                                                                                                                                                                                                                                                                                                                                                                                                                                                                                                                                                                                                                                                                                                                                                                                                                                                                                                                                                                                                                                                                                                                                                                                                                                                                                                                                                                                                                                                                                                                                                                                                                                                                                                                                                                                                                                                                                                                                                                                                                                                                                                                                                                                                                                                                                                                                                                                                                                                                                                                                                                                                                                                                                                                                                                                                                                                                                                                                                                                                                                                                                                                                                                                                                                                                                                                                                                                                                                                                                                                                                                                                                                                                                                                                                                                                                                                                                                                                                                                                                                                                                                                                                                                                                                                                                                                                                                                                                                                                                                                                                                                                                                                                                                                                                                                                                                                                                                                                                                                                                                                                                                                                                                                                                                                                                  this shall be as defined in en 300 718-1 [4], clause 8.3.1. </w:t>
      </w:r>
    </w:p>
    <w:p w:rsidR="00761C1B" w:rsidRDefault="00761C1B" w:rsidP="00761C1B">
      <w:r>
        <w:t>SOURCE: Used in EN 300 718-03 V1.2.1, clause 5.2.3.1</w:t>
      </w:r>
    </w:p>
    <w:p w:rsidR="00761C1B" w:rsidRDefault="00761C1B" w:rsidP="00761C1B"/>
    <w:p w:rsidR="00761C1B" w:rsidRDefault="00761C1B" w:rsidP="00761C1B">
      <w:r>
        <w:t xml:space="preserve">                                                                                                                                                                                                                                                                                                                                                                                                                                                                                                                                                                                                                                                                                                                                                                                                                                                                                                                                                                                                                                                                                                                                                                                                                                                                                                                                                                                                                                                                                                                                                                                                                                                                                                                                                                                                                                                                                                                                                                                                                                                                                                                                                                                                                                                                                                                                                                                                                                                                                                                                                                                                                                                                                                                                                                                                                                                                                                                                                                                                                                                                                                                                                                                                                                                                                                                                                                                                                                                                                                                                                                                                                                                                                                                                                                                                                                                                                                                                                                                                                                                                                                                                                                                                                                                                                                                                                                                                                                                                                                                                                                                                                                                                                                                                                                                                                                                                                                                                                                                                                                                                                                                                                                                                                                                                                                                                                                                                                                                                                                                                                                                                                                                                                                                                                                                                                                                                                                                                                                                                                                                                                                                                                                                                                                                                                                                                                                                                                                                                                                                                                                                                                                                                                                                                                                                                                                                                                                                                                                                                                                                                                                                                  this shall be as defined in en 300 718-1 [4], clause 9.1.1. </w:t>
      </w:r>
    </w:p>
    <w:p w:rsidR="00761C1B" w:rsidRDefault="00761C1B" w:rsidP="00761C1B">
      <w:r>
        <w:t>SOURCE: Used in EN 300 718-03 V1.2.1, clause 5.2.4.1</w:t>
      </w:r>
    </w:p>
    <w:p w:rsidR="00761C1B" w:rsidRDefault="00761C1B" w:rsidP="00761C1B"/>
    <w:p w:rsidR="00761C1B" w:rsidRDefault="00761C1B" w:rsidP="00761C1B">
      <w:r>
        <w:t xml:space="preserve">                                                                                                                                                                                                                                                                                                                                                                                                                                                                                                                                                                                                                                                                                                                                                                                                                                                                                                                                                                                                                                                                                                                                                                                                                                                                                                                                                                                                                                                                                                                                                                                                                                                                                                                                                                                                                                                                                                                                                                                                                                                                                                                                                                                                                                                                                                                                                                                                                                                                                                                                                                                                                                                                                                                                                                                                                                                                                                                                                                                                                                                                                                                                                                                                                                                                                                                                                                                                                                                                                                                                                                                                                                                                                                                                                                                                                                                                                                                                                                                                                                                                                                                                                                                                                                                                                                                                                                                                                                                                                                                                                                                                                                                                                                                                                                                                                                                                                                                                                                                                                                                                                                                                                                                                                                                                                                                                                                                                                                                                                                                                                                                                                                                                                                                                                                                                                                                                                                                                                                                                                                                                                                                                                                                                                                                                                                                                                                                                                                                                                                                                                                                                                                                                                                                                                                                                                                                                                                                                                                                                                                                                                                                                  this shall be as defined in en 300 718-1 [4], clause 9.2.1. </w:t>
      </w:r>
    </w:p>
    <w:p w:rsidR="00761C1B" w:rsidRDefault="00761C1B" w:rsidP="00761C1B">
      <w:r>
        <w:t>SOURCE: Used in EN 300 718-03 V1.2.1, clause 5.2.5.1</w:t>
      </w:r>
    </w:p>
    <w:p w:rsidR="00761C1B" w:rsidRDefault="00761C1B" w:rsidP="00761C1B"/>
    <w:p w:rsidR="00761C1B" w:rsidRDefault="00761C1B" w:rsidP="00761C1B">
      <w:r>
        <w:t xml:space="preserve">                                                                                                                                                                                                                                                                                                                                                                                                                                                                                                                                                                                                                                                                                                                                                                                                                                                                                                                                                                                                                                                                                                                                                                                                                                                                                                                                                                                                                                                                                                                                                                                                                                                                                                                                                                                                                                                                                                                                                                                                                                                                                                                                                                                                                                                                                                                                                                                                                                                                                                                                                                                                                                                                                                                                                                                                                                                                                                                                                                                                                                                                                                                                                                                                                                                                                                                                                                                                                                                                                                                                                                                                                                                                                                                                                                                                                                                                                                                                                                                                                                                                                                                                                                                                                                                                                                                                                                                                                                                                                                                                                                                                                                                                                                                                                                                                                                                                                                                                                                                                                                                                                                                                                                                                                                                                                                                                                                                                                                                                                                                                                                                                                                                                                                                                                                                                                                                                                                                                                                                                                                                                                                                                                                                                                                                                                                                                                                                                                                                                                                                                                                                                                                                                                                                                                                                                                                                                                                                                                                                                                                                                                                                                  this shall be as defined in en 302 064-1 [2], clause 7.2.1. </w:t>
      </w:r>
    </w:p>
    <w:p w:rsidR="00761C1B" w:rsidRDefault="00761C1B" w:rsidP="00761C1B">
      <w:r>
        <w:t>SOURCE: Used in EN 302 064-02 V1.1.1, clause 4.2.1.1</w:t>
      </w:r>
    </w:p>
    <w:p w:rsidR="00761C1B" w:rsidRDefault="00761C1B" w:rsidP="00761C1B"/>
    <w:p w:rsidR="00761C1B" w:rsidRDefault="00761C1B" w:rsidP="00761C1B">
      <w:r>
        <w:t xml:space="preserve">                                                                                                                                                                                                                                                                                                                                                                                                                                                                                                                                                                                                                                                                                                                                                                                                                                                                                                                                                                                                                                                                                                                                                                                                                                                                                                                                                                                                                                                                                                                                                                                                                                                                                                                                                                                                                                                                                                                                                                                                                                                                                                                                                                                                                                                                                                                                                                                                                                                                                                                                                                                                                                                                                                                                                                                                                                                                                                                                                                                                                                                                                                                                                                                                                                                                                                                                                                                                                                                                                                                                                                                                                                                                                                                                                                                                                                                                                                                                                                                                                                                                                                                                                                                                                                                                                                                                                                                                                                                                                                                                                                                                                                                                                                                                                                                                                                                                                                                                                                                                                                                                                                                                                                                                                                                                                                                                                                                                                                                                                                                                                                                                                                                                                                                                                                                                                                                                                                                                                                                                                                                                                                                                                                                                                                                                                                                                                                                                                                                                                                                                                                                                                                                                                                                                                                                                                                                                                                                                                                                                                                                                                                                                  this shall be as defined in en 302 064-1 [2], clause 7.3.1. </w:t>
      </w:r>
    </w:p>
    <w:p w:rsidR="00761C1B" w:rsidRDefault="00761C1B" w:rsidP="00761C1B">
      <w:r>
        <w:t>SOURCE: Used in EN 302 064-02 V1.1.1, clause 4.2.2.1</w:t>
      </w:r>
    </w:p>
    <w:p w:rsidR="00761C1B" w:rsidRDefault="00761C1B" w:rsidP="00761C1B"/>
    <w:p w:rsidR="00761C1B" w:rsidRDefault="00761C1B" w:rsidP="00761C1B">
      <w:r>
        <w:t xml:space="preserve">                                                                                                                                                                                                                                                                                                                                                                                                                                                                                                                                                                                                                                                                                                                                                                                                                                                                                                                                                                                                                                                                                                                                                                                                                                                                                                                                                                                                                                                                                                                                                                                                                                                                                                                                                                                                                                                                                                                                                                                                                                                                                                                                                                                                                                                                                                                                                                                                                                                                                                                                                                                                                                                                                                                                                                                                                                                                                                                                                                                                                                                                                                                                                                                                                                                                                                                                                                                                                                                                                                                                                                                                                                                                                                                                                                                                                                                                                                                                                                                                                                                                                                                                                                                                                                                                                                                                                                                                                                                                                                                                                                                                                                                                                                                                                                                                                                                                                                                                                                                                                                                                                                                                                                                                                                                                                                                                                                                                                                                                                                                                                                                                                                                                                                                                                                                                                                                                                                                                                                                                                                                                                                                                                                                                                                                                                                                                                                                                                                                                                                                                                                                                                                                                                                                                                                                                                                                                                                                                                                                                                                                                                                                                  this shall be as defined in en 302 064-1 [2], clause 7.4.1. </w:t>
      </w:r>
    </w:p>
    <w:p w:rsidR="00761C1B" w:rsidRDefault="00761C1B" w:rsidP="00761C1B">
      <w:r>
        <w:t>SOURCE: Used in EN 302 064-02 V1.1.1, clause 4.2.3.1</w:t>
      </w:r>
    </w:p>
    <w:p w:rsidR="00761C1B" w:rsidRDefault="00761C1B" w:rsidP="00761C1B"/>
    <w:p w:rsidR="00761C1B" w:rsidRDefault="00761C1B" w:rsidP="00761C1B">
      <w:r>
        <w:t xml:space="preserve">                                                                                                                                                                                                                                                                                                                                                                                                                                                                                                                                                                                                                                                                                                                                                                                                                                                                                                                                                                                                                                                                                                                                                                                                                                                                                                                                                                                                                                                                                                                                                                                                                                                                                                                                                                                                                                                                                                                                                                                                                                                                                                                                                                                                                                                                                                                                                                                                                                                                                                                                                                                                                                                                                                                                                                                                                                                                                                                                                                                                                                                                                                                                                                                                                                                                                                                                                                                                                                                                                                                                                                                                                                                                                                                                                                                                                                                                                                                                                                                                                                                                                                                                                                                                                                                                                                                                                                                                                                                                                                                                                                                                                                                                                                                                                                                                                                                                                                                                                                                                                                                                                                                                                                                                                                                                                                                                                                                                                                                                                                                                                                                                                                                                                                                                                                                                                                                                                                                                                                                                                                                                                                                                                                                                                                                                                                                                                                                                                                                                                                                                                                                                                                                                                                                                                                                                                                                                                                                                                                                                                                                                                                                                  this shall be as defined in en 302 064-1 [2], clause 8.1.1. </w:t>
      </w:r>
    </w:p>
    <w:p w:rsidR="00761C1B" w:rsidRDefault="00761C1B" w:rsidP="00761C1B">
      <w:r>
        <w:t>SOURCE: Used in EN 302 064-02 V1.1.1, clause 4.3.1.1</w:t>
      </w:r>
    </w:p>
    <w:p w:rsidR="00761C1B" w:rsidRDefault="00761C1B" w:rsidP="00761C1B"/>
    <w:p w:rsidR="00761C1B" w:rsidRDefault="00761C1B" w:rsidP="00761C1B">
      <w:r>
        <w:t xml:space="preserve">                                                                                                                                                                                                                                                                                                                                                                                                                                                                                                                                                                                                                                                                                                                                                                                                                                                                                                                                                                                                                                                                                                                                                                                                                                                                                                                                                                                                                                                                                                                                                                                                                                                                                                                                                                                                                                                                                                                                                                                                                                                                                                                                                                                                                                                                                                                                                                                                                                                                                                                                                                                                                                                                                                                                                                                                                                                                                                                                                                                                                                                                                                                                                                                                                                                                                                                                                                                                                                                                                                                                                                                                                                                                                                                                                                                                                                                                                                                                                                                                                                                                                                                                                                                                                                                                                                                                                                                                                                                                                                                                                                                                                                                                                                                                                                                                                                                                                                                                                                                                                                                                                                                                                                                                                                                                                                                                                                                                                                                                                                                                                                                                                                                                                                                                                                                                                                                                                                                                                                                                                                                                                                                                                                                                                                                                                                                                                                                                                                                                                                                                                                                                                                                                                                                                                                                                                                                                                                                                                                                                                                                                                                                                  this subclause defines the use of references given in the tp. the structure provides the interrelationship with: - the source en giving the clause / subclause reference; and - the profile en giving the clause / subclause reference. </w:t>
      </w:r>
    </w:p>
    <w:p w:rsidR="00761C1B" w:rsidRDefault="00761C1B" w:rsidP="00761C1B">
      <w:r>
        <w:t>SOURCE: Used in EN 300 497-08 V0.3.2, clause 5.1.2</w:t>
      </w:r>
    </w:p>
    <w:p w:rsidR="00761C1B" w:rsidRDefault="00761C1B" w:rsidP="00761C1B"/>
    <w:p w:rsidR="00761C1B" w:rsidRDefault="00761C1B" w:rsidP="00761C1B">
      <w:r>
        <w:t xml:space="preserve">                                                                                                                                                                                                                                                                                                                                                                                                                                                                                                                                                                                                                                                                                                                                                                                                                                                                                                                                                                                                                                                                                                                                                                                                                                                                                                                                                                                                                                                                                                                                                                                                                                                                                                                                                                                                                                                                                                                                                                                                                                                                                                                                                                                                                                                                                                                                                                                                                                                                                                                                                                                                                                                                                                                                                                                                                                                                                                                                                                                                                                                                                                                                                                                                                                                                                                                                                                                                                                                                                                                                                                                                                                                                                                                                                                                                                                                                                                                                                                                                                                                                                                                                                                                                                                                                                                                                                                                                                                                                                                                                                                                                                                                                                                                                                                                                                                                                                                                                                                                                                                                                                                                                                                                                                                                                                                                                                                                                                                                                                                                                                                                                                                                                                                                                                                                                                                                                                                                                                                                                                                                                                                                                                                                                                                                                                                                                                                                                                                                                                                                                                                                                                                                                                                                                                                                                                                                                                                                                                                                                                                                                                                                                  this test applies only for category 1. buoyancy, expressed as a percentage, is its buoyant force divided by its gravity force. </w:t>
      </w:r>
    </w:p>
    <w:p w:rsidR="00761C1B" w:rsidRDefault="00761C1B" w:rsidP="00761C1B">
      <w:r>
        <w:t>SOURCE: Used in EN 302 152-01 V1.1.1, clause 6.9.1</w:t>
      </w:r>
    </w:p>
    <w:p w:rsidR="00761C1B" w:rsidRDefault="00761C1B" w:rsidP="00761C1B"/>
    <w:p w:rsidR="00761C1B" w:rsidRDefault="00761C1B" w:rsidP="00761C1B">
      <w:r>
        <w:t xml:space="preserve">                                                                                                                                                                                                                                                                                                                                                                                                                                                                                                                                                                                                                                                                                                                                                                                                                                                                                                                                                                                                                                                                                                                                                                                                                                                                                                                                                                                                                                                                                                                                                                                                                                                                                                                                                                                                                                                                                                                                                                                                                                                                                                                                                                                                                                                                                                                                                                                                                                                                                                                                                                                                                                                                                                                                                                                                                                                                                                                                                                                                                                                                                                                                                                                                                                                                                                                                                                                                                                                                                                                                                                                                                                                                                                                                                                                                                                                                                                                                                                                                                                                                                                                                                                                                                                                                                                                                                                                                                                                                                                                                                                                                                                                                                                                                                                                                                                                                                                                                                                                                                                                                                                                                                                                                                                                                                                                                                                                                                                                                                                                                                                                                                                                                                                                                                                                                                                                                                                                                                                                                                                                                                                                                                                                                                                                                                                                                                                                                                                                                                                                                                                                                                                                                                                                                                                                                                                                                                                                                                                                                                                                                                                                                  this test applies only to battery-operated devices covered by the present document. the frequency stability under low voltage condition is the ability of the equipment to remain on the nominal operating frequency when the battery voltage falls below the lower extreme voltage level. </w:t>
      </w:r>
    </w:p>
    <w:p w:rsidR="00761C1B" w:rsidRDefault="00761C1B" w:rsidP="00761C1B">
      <w:r>
        <w:t>SOURCE: Used in EN 302 537 V2.1.1, clause 4.2.1.5.1</w:t>
      </w:r>
    </w:p>
    <w:p w:rsidR="00761C1B" w:rsidRDefault="00761C1B" w:rsidP="00761C1B"/>
    <w:p w:rsidR="00761C1B" w:rsidRDefault="00761C1B" w:rsidP="00761C1B">
      <w:r>
        <w:t xml:space="preserve">                                                                                                                                                                                                                                                                                                                                                                                                                                                                                                                                                                                                                                                                                                                                                                                                                                                                                                                                                                                                                                                                                                                                                                                                                                                                                                                                                                                                                                                                                                                                                                                                                                                                                                                                                                                                                                                                                                                                                                                                                                                                                                                                                                                                                                                                                                                                                                                                                                                                                                                                                                                                                                                                                                                                                                                                                                                                                                                                                                                                                                                                                                                                                                                                                                                                                                                                                                                                                                                                                                                                                                                                                                                                                                                                                                                                                                                                                                                                                                                                                                                                                                                                                                                                                                                                                                                                                                                                                                                                                                                                                                                                                                                                                                                                                                                                                                                                                                                                                                                                                                                                                                                                                                                                                                                                                                                                                                                                                                                                                                                                                                                                                                                                                                                                                                                                                                                                                                                                                                                                                                                                                                                                                                                                                                                                                                                                                                                                                                                                                                                                                                                                                                                                                                                                                                                                                                                                                                                                                                                                                                                                                                                                  this test assesses the ability of a fixed radio communication equipment to limit the levels of spurious emission conducted from its antenna port. </w:t>
      </w:r>
    </w:p>
    <w:p w:rsidR="00761C1B" w:rsidRDefault="00761C1B" w:rsidP="00761C1B">
      <w:r>
        <w:t>SOURCE: Used in EN 300 385 V1.2.1, clause 8.4.1</w:t>
      </w:r>
    </w:p>
    <w:p w:rsidR="00761C1B" w:rsidRDefault="00761C1B" w:rsidP="00761C1B"/>
    <w:p w:rsidR="00761C1B" w:rsidRDefault="00761C1B" w:rsidP="00761C1B">
      <w:r>
        <w:t xml:space="preserve">                                                                                                                                                                                                                                                                                                                                                                                                                                                                                                                                                                                                                                                                                                                                                                                                                                                                                                                                                                                                                                                                                                                                                                                                                                                                                                                                                                                                                                                                                                                                                                                                                                                                                                                                                                                                                                                                                                                                                                                                                                                                                                                                                                                                                                                                                                                                                                                                                                                                                                                                                                                                                                                                                                                                                                                                                                                                                                                                                                                                                                                                                                                                                                                                                                                                                                                                                                                                                                                                                                                                                                                                                                                                                                                                                                                                                                                                                                                                                                                                                                                                                                                                                                                                                                                                                                                                                                                                                                                                                                                                                                                                                                                                                                                                                                                                                                                                                                                                                                                                                                                                                                                                                                                                                                                                                                                                                                                                                                                                                                                                                                                                                                                                                                                                                                                                                                                                                                                                                                                                                                                                                                                                                                                                                                                                                                                                                                                                                                                                                                                                                                                                                                                                                                                                                                                                                                                                                                                                                                                                                                                                                                                                  this test assesses the ability of ancillary equipment and/or radio communications equipment to limit its internal noise from being present on the ac mains power ports. </w:t>
      </w:r>
    </w:p>
    <w:p w:rsidR="00761C1B" w:rsidRDefault="00761C1B" w:rsidP="00761C1B">
      <w:r>
        <w:t>SOURCE: Used in EN 300 339 V1.1.1, clause 8.1.1</w:t>
      </w:r>
    </w:p>
    <w:p w:rsidR="00761C1B" w:rsidRDefault="00761C1B" w:rsidP="00761C1B"/>
    <w:p w:rsidR="00761C1B" w:rsidRDefault="00761C1B" w:rsidP="00761C1B">
      <w:r>
        <w:t xml:space="preserve">                                                                                                                                                                                                                                                                                                                                                                                                                                                                                                                                                                                                                                                                                                                                                                                                                                                                                                                                                                                                                                                                                                                                                                                                                                                                                                                                                                                                                                                                                                                                                                                                                                                                                                                                                                                                                                                                                                                                                                                                                                                                                                                                                                                                                                                                                                                                                                                                                                                                                                                                                                                                                                                                                                                                                                                                                                                                                                                                                                                                                                                                                                                                                                                                                                                                                                                                                                                                                                                                                                                                                                                                                                                                                                                                                                                                                                                                                                                                                                                                                                                                                                                                                                                                                                                                                                                                                                                                                                                                                                                                                                                                                                                                                                                                                                                                                                                                                                                                                                                                                                                                                                                                                                                                                                                                                                                                                                                                                                                                                                                                                                                                                                                                                                                                                                                                                                                                                                                                                                                                                                                                                                                                                                                                                                                                                                                                                                                                                                                                                                                                                                                                                                                                                                                                                                                                                                                                                                                                                                                                                                                                                                                                  this test assesses the ability of ancillary equipment and/or radio communications equipment to limit its internal noise from being present on the dc power ports. </w:t>
      </w:r>
    </w:p>
    <w:p w:rsidR="00761C1B" w:rsidRDefault="00761C1B" w:rsidP="00761C1B">
      <w:r>
        <w:t>SOURCE: Used in EN 300 339 V1.1.1, clause 8.2.1</w:t>
      </w:r>
    </w:p>
    <w:p w:rsidR="00761C1B" w:rsidRDefault="00761C1B" w:rsidP="00761C1B"/>
    <w:p w:rsidR="00761C1B" w:rsidRDefault="00761C1B" w:rsidP="00761C1B">
      <w:r>
        <w:t xml:space="preserve">                                                                                                                                                                                                                                                                                                                                                                                                                                                                                                                                                                                                                                                                                                                                                                                                                                                                                                                                                                                                                                                                                                                                                                                                                                                                                                                                                                                                                                                                                                                                                                                                                                                                                                                                                                                                                                                                                                                                                                                                                                                                                                                                                                                                                                                                                                                                                                                                                                                                                                                                                                                                                                                                                                                                                                                                                                                                                                                                                                                                                                                                                                                                                                                                                                                                                                                                                                                                                                                                                                                                                                                                                                                                                                                                                                                                                                                                                                                                                                                                                                                                                                                                                                                                                                                                                                                                                                                                                                                                                                                                                                                                                                                                                                                                                                                                                                                                                                                                                                                                                                                                                                                                                                                                                                                                                                                                                                                                                                                                                                                                                                                                                                                                                                                                                                                                                                                                                                                                                                                                                                                                                                                                                                                                                                                                                                                                                                                                                                                                                                                                                                                                                                                                                                                                                                                                                                                                                                                                                                                                                                                                                                                                  this test assesses the ability of ancillary equipment to limit any radiated emission from its enclosure. </w:t>
      </w:r>
    </w:p>
    <w:p w:rsidR="00761C1B" w:rsidRDefault="00761C1B" w:rsidP="00761C1B">
      <w:r>
        <w:t>SOURCE: Used in EN 300 339 V1.1.1, clause 8.3.1</w:t>
      </w:r>
    </w:p>
    <w:p w:rsidR="00761C1B" w:rsidRDefault="00761C1B" w:rsidP="00761C1B"/>
    <w:p w:rsidR="00761C1B" w:rsidRDefault="00761C1B" w:rsidP="00761C1B">
      <w:r>
        <w:t xml:space="preserve">                                                                                                                                                                                                                                                                                                                                                                                                                                                                                                                                                                                                                                                                                                                                                                                                                                                                                                                                                                                                                                                                                                                                                                                                                                                                                                                                                                                                                                                                                                                                                                                                                                                                                                                                                                                                                                                                                                                                                                                                                                                                                                                                                                                                                                                                                                                                                                                                                                                                                                                                                                                                                                                                                                                                                                                                                                                                                                                                                                                                                                                                                                                                                                                                                                                                                                                                                                                                                                                                                                                                                                                                                                                                                                                                                                                                                                                                                                                                                                                                                                                                                                                                                                                                                                                                                                                                                                                                                                                                                                                                                                                                                                                                                                                                                                                                                                                                                                                                                                                                                                                                                                                                                                                                                                                                                                                                                                                                                                                                                                                                                                                                                                                                                                                                                                                                                                                                                                                                                                                                                                                                                                                                                                                                                                                                                                                                                                                                                                                                                                                                                                                                                                                                                                                                                                                                                                                                                                                                                                                                                                                                                                                                  this test assesses the ability of ancillary equipment to limit its internal noise from being radiated from the enclosure. </w:t>
      </w:r>
    </w:p>
    <w:p w:rsidR="00761C1B" w:rsidRDefault="00761C1B" w:rsidP="00761C1B">
      <w:r>
        <w:t>SOURCE: Used in EN 300 830 V1.1.1, clause 8.2.1</w:t>
      </w:r>
    </w:p>
    <w:p w:rsidR="00761C1B" w:rsidRDefault="00761C1B" w:rsidP="00761C1B"/>
    <w:p w:rsidR="00761C1B" w:rsidRDefault="00761C1B" w:rsidP="00761C1B">
      <w:r>
        <w:t xml:space="preserve">                                                                                                                                                                                                                                                                                                                                                                                                                                                                                                                                                                                                                                                                                                                                                                                                                                                                                                                                                                                                                                                                                                                                                                                                                                                                                                                                                                                                                                                                                                                                                                                                                                                                                                                                                                                                                                                                                                                                                                                                                                                                                                                                                                                                                                                                                                                                                                                                                                                                                                                                                                                                                                                                                                                                                                                                                                                                                                                                                                                                                                                                                                                                                                                                                                                                                                                                                                                                                                                                                                                                                                                                                                                                                                                                                                                                                                                                                                                                                                                                                                                                                                                                                                                                                                                                                                                                                                                                                                                                                                                                                                                                                                                                                                                                                                                                                                                                                                                                                                                                                                                                                                                                                                                                                                                                                                                                                                                                                                                                                                                                                                                                                                                                                                                                                                                                                                                                                                                                                                                                                                                                                                                                                                                                                                                                                                                                                                                                                                                                                                                                                                                                                                                                                                                                                                                                                                                                                                                                                                                                                                                                                                                                  this test assesses the ability of ancillary equipment to limit unwanted emissions from its own enclosure. </w:t>
      </w:r>
    </w:p>
    <w:p w:rsidR="00761C1B" w:rsidRDefault="00761C1B" w:rsidP="00761C1B">
      <w:r>
        <w:t>SOURCE: Used in EN 300 827 V1.1.1, clause 8.1.1</w:t>
      </w:r>
    </w:p>
    <w:p w:rsidR="00761C1B" w:rsidRDefault="00761C1B" w:rsidP="00761C1B"/>
    <w:p w:rsidR="00761C1B" w:rsidRDefault="00761C1B" w:rsidP="00761C1B">
      <w:r>
        <w:t xml:space="preserve">                                                                                                                                                                                                                                                                                                                                                                                                                                                                                                                                                                                                                                                                                                                                                                                                                                                                                                                                                                                                                                                                                                                                                                                                                                                                                                                                                                                                                                                                                                                                                                                                                                                                                                                                                                                                                                                                                                                                                                                                                                                                                                                                                                                                                                                                                                                                                                                                                                                                                                                                                                                                                                                                                                                                                                                                                                                                                                                                                                                                                                                                                                                                                                                                                                                                                                                                                                                                                                                                                                                                                                                                                                                                                                                                                                                                                                                                                                                                                                                                                                                                                                                                                                                                                                                                                                                                                                                                                                                                                                                                                                                                                                                                                                                                                                                                                                                                                                                                                                                                                                                                                                                                                                                                                                                                                                                                                                                                                                                                                                                                                                                                                                                                                                                                                                                                                                                                                                                                                                                                                                                                                                                                                                                                                                                                                                                                                                                                                                                                                                                                                                                                                                                                                                                                                                                                                                                                                                                                                                                                                                                                                                                                  this test assesses the ability of ancillary equipment to limit unwanted emissions from the enclosure. </w:t>
      </w:r>
    </w:p>
    <w:p w:rsidR="00761C1B" w:rsidRDefault="00761C1B" w:rsidP="00761C1B">
      <w:r>
        <w:t>SOURCE: Used in EN 300 279 V1.2.1, clause 8.1.1</w:t>
      </w:r>
    </w:p>
    <w:p w:rsidR="00761C1B" w:rsidRDefault="00761C1B" w:rsidP="00761C1B"/>
    <w:p w:rsidR="00761C1B" w:rsidRDefault="00761C1B" w:rsidP="00761C1B">
      <w:r>
        <w:t xml:space="preserve">                                                                                                                                                                                                                                                                                                                                                                                                                                                                                                                                                                                                                                                                                                                                                                                                                                                                                                                                                                                                                                                                                                                                                                                                                                                                                                                                                                                                                                                                                                                                                                                                                                                                                                                                                                                                                                                                                                                                                                                                                                                                                                                                                                                                                                                                                                                                                                                                                                                                                                                                                                                                                                                                                                                                                                                                                                                                                                                                                                                                                                                                                                                                                                                                                                                                                                                                                                                                                                                                                                                                                                                                                                                                                                                                                                                                                                                                                                                                                                                                                                                                                                                                                                                                                                                                                                                                                                                                                                                                                                                                                                                                                                                                                                                                                                                                                                                                                                                                                                                                                                                                                                                                                                                                                                                                                                                                                                                                                                                                                                                                                                                                                                                                                                                                                                                                                                                                                                                                                                                                                                                                                                                                                                                                                                                                                                                                                                                                                                                                                                                                                                                                                                                                                                                                                                                                                                                                                                                                                                                                                                                                                                                                  this test assesses the ability of bs and repeater to limit unwanted emission from the enclosure port. this test is applicable to base stations, except for bs that are only single-rat gsm/edge capable and also applicable to repeaters. this test shall be performed on a representative configuration of the equipment under test. for a bs with multiple enclosures, the bs part with radio digital unit and the radio unit may be tested separately. for base stations that are only single-rat gsm/edge capable, the limits and the test method in clauses 4.2.16 and 5.3.16 of etsi en 301 502 [2] shall apply. </w:t>
      </w:r>
    </w:p>
    <w:p w:rsidR="00761C1B" w:rsidRDefault="00761C1B" w:rsidP="00761C1B">
      <w:r>
        <w:t>SOURCE: Used in EN 301 908-01 V11.1.1, clause 4.2.3.1</w:t>
      </w:r>
    </w:p>
    <w:p w:rsidR="00761C1B" w:rsidRDefault="00761C1B" w:rsidP="00761C1B"/>
    <w:p w:rsidR="00761C1B" w:rsidRDefault="00761C1B" w:rsidP="00761C1B">
      <w:r>
        <w:t xml:space="preserve">                                                                                                                                                                                                                                                                                                                                                                                                                                                                                                                                                                                                                                                                                                                                                                                                                                                                                                                                                                                                                                                                                                                                                                                                                                                                                                                                                                                                                                                                                                                                                                                                                                                                                                                                                                                                                                                                                                                                                                                                                                                                                                                                                                                                                                                                                                                                                                                                                                                                                                                                                                                                                                                                                                                                                                                                                                                                                                                                                                                                                                                                                                                                                                                                                                                                                                                                                                                                                                                                                                                                                                                                                                                                                                                                                                                                                                                                                                                                                                                                                                                                                                                                                                                                                                                                                                                                                                                                                                                                                                                                                                                                                                                                                                                                                                                                                                                                                                                                                                                                                                                                                                                                                                                                                                                                                                                                                                                                                                                                                                                                                                                                                                                                                                                                                                                                                                                                                                                                                                                                                                                                                                                                                                                                                                                                                                                                                                                                                                                                                                                                                                                                                                                                                                                                                                                                                                                                                                                                                                                                                                                                                                                                  this test assesses the ability of non-integral antenna radio communications equipment to limit internal noise (spurious emissions) from being radiated from its enclosure port. in the case of integral antenna communications equipment, this test assesses its ability to limit spurious emissions from being radiated by the antenna port, this being identical with the enclosure port for this class of equipment. </w:t>
      </w:r>
    </w:p>
    <w:p w:rsidR="00761C1B" w:rsidRDefault="00761C1B" w:rsidP="00761C1B">
      <w:r>
        <w:t>SOURCE: Used in EN 300 339 V1.1.1, clause 8.4.1</w:t>
      </w:r>
    </w:p>
    <w:p w:rsidR="00761C1B" w:rsidRDefault="00761C1B" w:rsidP="00761C1B"/>
    <w:p w:rsidR="00761C1B" w:rsidRDefault="00761C1B" w:rsidP="00761C1B">
      <w:r>
        <w:t xml:space="preserve">                                                                                                                                                                                                                                                                                                                                                                                                                                                                                                                                                                                                                                                                                                                                                                                                                                                                                                                                                                                                                                                                                                                                                                                                                                                                                                                                                                                                                                                                                                                                                                                                                                                                                                                                                                                                                                                                                                                                                                                                                                                                                                                                                                                                                                                                                                                                                                                                                                                                                                                                                                                                                                                                                                                                                                                                                                                                                                                                                                                                                                                                                                                                                                                                                                                                                                                                                                                                                                                                                                                                                                                                                                                                                                                                                                                                                                                                                                                                                                                                                                                                                                                                                                                                                                                                                                                                                                                                                                                                                                                                                                                                                                                                                                                                                                                                                                                                                                                                                                                                                                                                                                                                                                                                                                                                                                                                                                                                                                                                                                                                                                                                                                                                                                                                                                                                                                                                                                                                                                                                                                                                                                                                                                                                                                                                                                                                                                                                                                                                                                                                                                                                                                                                                                                                                                                                                                                                                                                                                                                                                                                                                                                                  this test assesses the ability of non-integral antenna radio communications equipment to limit the levels of spurious emission conducted from its antenna port. </w:t>
      </w:r>
    </w:p>
    <w:p w:rsidR="00761C1B" w:rsidRDefault="00761C1B" w:rsidP="00761C1B">
      <w:r>
        <w:t>SOURCE: Used in EN 300 339 V1.1.1, clause 8.5.1</w:t>
      </w:r>
    </w:p>
    <w:p w:rsidR="00761C1B" w:rsidRDefault="00761C1B" w:rsidP="00761C1B"/>
    <w:p w:rsidR="00761C1B" w:rsidRDefault="00761C1B" w:rsidP="00761C1B">
      <w:r>
        <w:t xml:space="preserve">                                                                                                                                                                                                                                                                                                                                                                                                                                                                                                                                                                                                                                                                                                                                                                                                                                                                                                                                                                                                                                                                                                                                                                                                                                                                                                                                                                                                                                                                                                                                                                                                                                                                                                                                                                                                                                                                                                                                                                                                                                                                                                                                                                                                                                                                                                                                                                                                                                                                                                                                                                                                                                                                                                                                                                                                                                                                                                                                                                                                                                                                                                                                                                                                                                                                                                                                                                                                                                                                                                                                                                                                                                                                                                                                                                                                                                                                                                                                                                                                                                                                                                                                                                                                                                                                                                                                                                                                                                                                                                                                                                                                                                                                                                                                                                                                                                                                                                                                                                                                                                                                                                                                                                                                                                                                                                                                                                                                                                                                                                                                                                                                                                                                                                                                                                                                                                                                                                                                                                                                                                                                                                                                                                                                                                                                                                                                                                                                                                                                                                                                                                                                                                                                                                                                                                                                                                                                                                                                                                                                                                                                                                                                  this test assesses the ability of radio communications equipment and ancillary equipment to limit unwanted emissions from the enclosure port. this test is applicable to radio communications equipment and ancillary equipment. this test shall be performed on the radio communications equipment and/or a representative configuration of the ancillary equipment. </w:t>
      </w:r>
    </w:p>
    <w:p w:rsidR="00761C1B" w:rsidRDefault="00761C1B" w:rsidP="00761C1B">
      <w:r>
        <w:t>SOURCE: Used in EN 301 908-01 V11.1.1, clause 4.2.2.1</w:t>
      </w:r>
    </w:p>
    <w:p w:rsidR="00761C1B" w:rsidRDefault="00761C1B" w:rsidP="00761C1B"/>
    <w:p w:rsidR="00761C1B" w:rsidRDefault="00761C1B" w:rsidP="00761C1B">
      <w:r>
        <w:t xml:space="preserve">                                                                                                                                                                                                                                                                                                                                                                                                                                                                                                                                                                                                                                                                                                                                                                                                                                                                                                                                                                                                                                                                                                                                                                                                                                                                                                                                                                                                                                                                                                                                                                                                                                                                                                                                                                                                                                                                                                                                                                                                                                                                                                                                                                                                                                                                                                                                                                                                                                                                                                                                                                                                                                                                                                                                                                                                                                                                                                                                                                                                                                                                                                                                                                                                                                                                                                                                                                                                                                                                                                                                                                                                                                                                                                                                                                                                                                                                                                                                                                                                                                                                                                                                                                                                                                                                                                                                                                                                                                                                                                                                                                                                                                                                                                                                                                                                                                                                                                                                                                                                                                                                                                                                                                                                                                                                                                                                                                                                                                                                                                                                                                                                                                                                                                                                                                                                                                                                                                                                                                                                                                                                                                                                                                                                                                                                                                                                                                                                                                                                                                                                                                                                                                                                                                                                                                                                                                                                                                                                                                                                                                                                                                                                  this test assesses the ability of romes and ancillary equipment to limit its internal noise from being present on the ac power ports. </w:t>
      </w:r>
    </w:p>
    <w:p w:rsidR="00761C1B" w:rsidRDefault="00761C1B" w:rsidP="00761C1B">
      <w:r>
        <w:t>SOURCE: Used in EN 300 830 V1.1.1, clause 8.4.1</w:t>
      </w:r>
    </w:p>
    <w:p w:rsidR="00761C1B" w:rsidRDefault="00761C1B" w:rsidP="00761C1B"/>
    <w:p w:rsidR="00761C1B" w:rsidRDefault="00761C1B" w:rsidP="00761C1B">
      <w:r>
        <w:t xml:space="preserve">                                                                                                                                                                                                                                                                                                                                                                                                                                                                                                                                                                                                                                                                                                                                                                                                                                                                                                                                                                                                                                                                                                                                                                                                                                                                                                                                                                                                                                                                                                                                                                                                                                                                                                                                                                                                                                                                                                                                                                                                                                                                                                                                                                                                                                                                                                                                                                                                                                                                                                                                                                                                                                                                                                                                                                                                                                                                                                                                                                                                                                                                                                                                                                                                                                                                                                                                                                                                                                                                                                                                                                                                                                                                                                                                                                                                                                                                                                                                                                                                                                                                                                                                                                                                                                                                                                                                                                                                                                                                                                                                                                                                                                                                                                                                                                                                                                                                                                                                                                                                                                                                                                                                                                                                                                                                                                                                                                                                                                                                                                                                                                                                                                                                                                                                                                                                                                                                                                                                                                                                                                                                                                                                                                                                                                                                                                                                                                                                                                                                                                                                                                                                                                                                                                                                                                                                                                                                                                                                                                                                                                                                                                                                  this test assesses the ability of romes and ancillary equipment to limit its internal noise from being present on the dc power input/output ports. </w:t>
      </w:r>
    </w:p>
    <w:p w:rsidR="00761C1B" w:rsidRDefault="00761C1B" w:rsidP="00761C1B">
      <w:r>
        <w:t>SOURCE: Used in EN 300 830 V1.1.1, clause 8.3.1</w:t>
      </w:r>
    </w:p>
    <w:p w:rsidR="00761C1B" w:rsidRDefault="00761C1B" w:rsidP="00761C1B"/>
    <w:p w:rsidR="00761C1B" w:rsidRDefault="00761C1B" w:rsidP="00761C1B">
      <w:r>
        <w:t xml:space="preserve">                                                                                                                                                                                                                                                                                                                                                                                                                                                                                                                                                                                                                                                                                                                                                                                                                                                                                                                                                                                                                                                                                                                                                                                                                                                                                                                                                                                                                                                                                                                                                                                                                                                                                                                                                                                                                                                                                                                                                                                                                                                                                                                                                                                                                                                                                                                                                                                                                                                                                                                                                                                                                                                                                                                                                                                                                                                                                                                                                                                                                                                                                                                                                                                                                                                                                                                                                                                                                                                                                                                                                                                                                                                                                                                                                                                                                                                                                                                                                                                                                                                                                                                                                                                                                                                                                                                                                                                                                                                                                                                                                                                                                                                                                                                                                                                                                                                                                                                                                                                                                                                                                                                                                                                                                                                                                                                                                                                                                                                                                                                                                                                                                                                                                                                                                                                                                                                                                                                                                                                                                                                                                                                                                                                                                                                                                                                                                                                                                                                                                                                                                                                                                                                                                                                                                                                                                                                                                                                                                                                                                                                                                                                                  this test assesses the ability of romess and ancillary equipment to operate as intended in the event of an electrostatic discharge. </w:t>
      </w:r>
    </w:p>
    <w:p w:rsidR="00761C1B" w:rsidRDefault="00761C1B" w:rsidP="00761C1B">
      <w:r>
        <w:t>SOURCE: Used in EN 300 830 V1.1.1, clause 9.3.1</w:t>
      </w:r>
    </w:p>
    <w:p w:rsidR="00761C1B" w:rsidRDefault="00761C1B" w:rsidP="00761C1B"/>
    <w:p w:rsidR="00761C1B" w:rsidRDefault="00761C1B" w:rsidP="00761C1B">
      <w:r>
        <w:t xml:space="preserve">                                                                                                                                                                                                                                                                                                                                                                                                                                                                                                                                                                                                                                                                                                                                                                                                                                                                                                                                                                                                                                                                                                                                                                                                                                                                                                                                                                                                                                                                                                                                                                                                                                                                                                                                                                                                                                                                                                                                                                                                                                                                                                                                                                                                                                                                                                                                                                                                                                                                                                                                                                                                                                                                                                                                                                                                                                                                                                                                                                                                                                                                                                                                                                                                                                                                                                                                                                                                                                                                                                                                                                                                                                                                                                                                                                                                                                                                                                                                                                                                                                                                                                                                                                                                                                                                                                                                                                                                                                                                                                                                                                                                                                                                                                                                                                                                                                                                                                                                                                                                                                                                                                                                                                                                                                                                                                                                                                                                                                                                                                                                                                                                                                                                                                                                                                                                                                                                                                                                                                                                                                                                                                                                                                                                                                                                                                                                                                                                                                                                                                                                                                                                                                                                                                                                                                                                                                                                                                                                                                                                                                                                                                                                  this test assesses the ability of romess and ancillary equipment to operate as intended in the event of fast transients being present on one of the input/output ports. </w:t>
      </w:r>
    </w:p>
    <w:p w:rsidR="00761C1B" w:rsidRDefault="00761C1B" w:rsidP="00761C1B">
      <w:r>
        <w:t>SOURCE: Used in EN 300 830 V1.1.1, clause 9.4.1</w:t>
      </w:r>
    </w:p>
    <w:p w:rsidR="00761C1B" w:rsidRDefault="00761C1B" w:rsidP="00761C1B"/>
    <w:p w:rsidR="00761C1B" w:rsidRDefault="00761C1B" w:rsidP="00761C1B">
      <w:r>
        <w:t xml:space="preserve">                                                                                                                                                                                                                                                                                                                                                                                                                                                                                                                                                                                                                                                                                                                                                                                                                                                                                                                                                                                                                                                                                                                                                                                                                                                                                                                                                                                                                                                                                                                                                                                                                                                                                                                                                                                                                                                                                                                                                                                                                                                                                                                                                                                                                                                                                                                                                                                                                                                                                                                                                                                                                                                                                                                                                                                                                                                                                                                                                                                                                                                                                                                                                                                                                                                                                                                                                                                                                                                                                                                                                                                                                                                                                                                                                                                                                                                                                                                                                                                                                                                                                                                                                                                                                                                                                                                                                                                                                                                                                                                                                                                                                                                                                                                                                                                                                                                                                                                                                                                                                                                                                                                                                                                                                                                                                                                                                                                                                                                                                                                                                                                                                                                                                                                                                                                                                                                                                                                                                                                                                                                                                                                                                                                                                                                                                                                                                                                                                                                                                                                                                                                                                                                                                                                                                                                                                                                                                                                                                                                                                                                                                                                                  this test assesses the ability of romess and ancillary equipment to operate as intended in the presence of a radio frequency electromagnetic disturbance on the input/output ports (figure 1). this test replaces radiated radio frequency electromagnetic immunity testing, in the frequency range 150 khz to 80 mhz. </w:t>
      </w:r>
    </w:p>
    <w:p w:rsidR="00761C1B" w:rsidRDefault="00761C1B" w:rsidP="00761C1B">
      <w:r>
        <w:t>SOURCE: Used in EN 300 830 V1.1.1, clause 9.5.1</w:t>
      </w:r>
    </w:p>
    <w:p w:rsidR="00761C1B" w:rsidRDefault="00761C1B" w:rsidP="00761C1B"/>
    <w:p w:rsidR="00761C1B" w:rsidRDefault="00761C1B" w:rsidP="00761C1B">
      <w:r>
        <w:t xml:space="preserve">                                                                                                                                                                                                                                                                                                                                                                                                                                                                                                                                                                                                                                                                                                                                                                                                                                                                                                                                                                                                                                                                                                                                                                                                                                                                                                                                                                                                                                                                                                                                                                                                                                                                                                                                                                                                                                                                                                                                                                                                                                                                                                                                                                                                                                                                                                                                                                                                                                                                                                                                                                                                                                                                                                                                                                                                                                                                                                                                                                                                                                                                                                                                                                                                                                                                                                                                                                                                                                                                                                                                                                                                                                                                                                                                                                                                                                                                                                                                                                                                                                                                                                                                                                                                                                                                                                                                                                                                                                                                                                                                                                                                                                                                                                                                                                                                                                                                                                                                                                                                                                                                                                                                                                                                                                                                                                                                                                                                                                                                                                                                                                                                                                                                                                                                                                                                                                                                                                                                                                                                                                                                                                                                                                                                                                                                                                                                                                                                                                                                                                                                                                                                                                                                                                                                                                                                                                                                                                                                                                                                                                                                                                                                  this test assesses the ability of romess and ancillary equipment to operate as intended in the presence of a radio frequency electromagnetic field disturbance. </w:t>
      </w:r>
    </w:p>
    <w:p w:rsidR="00761C1B" w:rsidRDefault="00761C1B" w:rsidP="00761C1B">
      <w:r>
        <w:t>SOURCE: Used in EN 300 830 V1.1.1, clause 9.2.1</w:t>
      </w:r>
    </w:p>
    <w:p w:rsidR="00761C1B" w:rsidRDefault="00761C1B" w:rsidP="00761C1B"/>
    <w:p w:rsidR="00761C1B" w:rsidRDefault="00761C1B" w:rsidP="00761C1B">
      <w:r>
        <w:t xml:space="preserve">                                                                                                                                                                                                                                                                                                                                                                                                                                                                                                                                                                                                                                                                                                                                                                                                                                                                                                                                                                                                                                                                                                                                                                                                                                                                                                                                                                                                                                                                                                                                                                                                                                                                                                                                                                                                                                                                                                                                                                                                                                                                                                                                                                                                                                                                                                                                                                                                                                                                                                                                                                                                                                                                                                                                                                                                                                                                                                                                                                                                                                                                                                                                                                                                                                                                                                                                                                                                                                                                                                                                                                                                                                                                                                                                                                                                                                                                                                                                                                                                                                                                                                                                                                                                                                                                                                                                                                                                                                                                                                                                                                                                                                                                                                                                                                                                                                                                                                                                                                                                                                                                                                                                                                                                                                                                                                                                                                                                                                                                                                                                                                                                                                                                                                                                                                                                                                                                                                                                                                                                                                                                                                                                                                                                                                                                                                                                                                                                                                                                                                                                                                                                                                                                                                                                                                                                                                                                                                                                                                                                                                                                                                                                  this test assesses the ability of the eut to limit internal noise from the power ports. </w:t>
      </w:r>
    </w:p>
    <w:p w:rsidR="00761C1B" w:rsidRDefault="00761C1B" w:rsidP="00761C1B">
      <w:r>
        <w:t>SOURCE: Used in EN 300 828 V1.1.1, clause 8.2.1 SOURCE: Used in EN 301 011 V1.1.1, clause 8.2.1 SOURCE: Used in EN 301 090 V1.1.1, clause 8.2.1</w:t>
      </w:r>
    </w:p>
    <w:p w:rsidR="00761C1B" w:rsidRDefault="00761C1B" w:rsidP="00761C1B"/>
    <w:p w:rsidR="00761C1B" w:rsidRDefault="00761C1B" w:rsidP="00761C1B">
      <w:r>
        <w:t xml:space="preserve">                                                                                                                                                                                                                                                                                                                                                                                                                                                                                                                                                                                                                                                                                                                                                                                                                                                                                                                                                                                                                                                                                                                                                                                                                                                                                                                                                                                                                                                                                                                                                                                                                                                                                                                                                                                                                                                                                                                                                                                                                                                                                                                                                                                                                                                                                                                                                                                                                                                                                                                                                                                                                                                                                                                                                                                                                                                                                                                                                                                                                                                                                                                                                                                                                                                                                                                                                                                                                                                                                                                                                                                                                                                                                                                                                                                                                                                                                                                                                                                                                                                                                                                                                                                                                                                                                                                                                                                                                                                                                                                                                                                                                                                                                                                                                                                                                                                                                                                                                                                                                                                                                                                                                                                                                                                                                                                                                                                                                                                                                                                                                                                                                                                                                                                                                                                                                                                                                                                                                                                                                                                                                                                                                                                                                                                                                                                                                                                                                                                                                                                                                                                                                                                                                                                                                                                                                                                                                                                                                                                                                                                                                                                                  this test assesses the ability of the eut to limit its internal noise from being present on the ac mains power input port. </w:t>
      </w:r>
    </w:p>
    <w:p w:rsidR="00761C1B" w:rsidRDefault="00761C1B" w:rsidP="00761C1B">
      <w:r>
        <w:t>SOURCE: Used in EN 301 489-34 V1.4.1, clause 8.4.1</w:t>
      </w:r>
    </w:p>
    <w:p w:rsidR="00761C1B" w:rsidRDefault="00761C1B" w:rsidP="00761C1B"/>
    <w:p w:rsidR="00761C1B" w:rsidRDefault="00761C1B" w:rsidP="00761C1B">
      <w:r>
        <w:t xml:space="preserve">                                                                                                                                                                                                                                                                                                                                                                                                                                                                                                                                                                                                                                                                                                                                                                                                                                                                                                                                                                                                                                                                                                                                                                                                                                                                                                                                                                                                                                                                                                                                                                                                                                                                                                                                                                                                                                                                                                                                                                                                                                                                                                                                                                                                                                                                                                                                                                                                                                                                                                                                                                                                                                                                                                                                                                                                                                                                                                                                                                                                                                                                                                                                                                                                                                                                                                                                                                                                                                                                                                                                                                                                                                                                                                                                                                                                                                                                                                                                                                                                                                                                                                                                                                                                                                                                                                                                                                                                                                                                                                                                                                                                                                                                                                                                                                                                                                                                                                                                                                                                                                                                                                                                                                                                                                                                                                                                                                                                                                                                                                                                                                                                                                                                                                                                                                                                                                                                                                                                                                                                                                                                                                                                                                                                                                                                                                                                                                                                                                                                                                                                                                                                                                                                                                                                                                                                                                                                                                                                                                                                                                                                                                                                  this test assesses the ability of the eut to limit its internal noise from being present on the dc power output ports. </w:t>
      </w:r>
    </w:p>
    <w:p w:rsidR="00761C1B" w:rsidRDefault="00761C1B" w:rsidP="00761C1B">
      <w:r>
        <w:t>SOURCE: Used in EN 301 489-34 V1.4.1, clause 8.3.1</w:t>
      </w:r>
    </w:p>
    <w:p w:rsidR="00761C1B" w:rsidRDefault="00761C1B" w:rsidP="00761C1B"/>
    <w:p w:rsidR="00761C1B" w:rsidRDefault="00761C1B" w:rsidP="00761C1B">
      <w:r>
        <w:t xml:space="preserve">                                                                                                                                                                                                                                                                                                                                                                                                                                                                                                                                                                                                                                                                                                                                                                                                                                                                                                                                                                                                                                                                                                                                                                                                                                                                                                                                                                                                                                                                                                                                                                                                                                                                                                                                                                                                                                                                                                                                                                                                                                                                                                                                                                                                                                                                                                                                                                                                                                                                                                                                                                                                                                                                                                                                                                                                                                                                                                                                                                                                                                                                                                                                                                                                                                                                                                                                                                                                                                                                                                                                                                                                                                                                                                                                                                                                                                                                                                                                                                                                                                                                                                                                                                                                                                                                                                                                                                                                                                                                                                                                                                                                                                                                                                                                                                                                                                                                                                                                                                                                                                                                                                                                                                                                                                                                                                                                                                                                                                                                                                                                                                                                                                                                                                                                                                                                                                                                                                                                                                                                                                                                                                                                                                                                                                                                                                                                                                                                                                                                                                                                                                                                                                                                                                                                                                                                                                                                                                                                                                                                                                                                                                                                  this test assesses the ability of the eut to limit the internal noise from the power ports. </w:t>
      </w:r>
    </w:p>
    <w:p w:rsidR="00761C1B" w:rsidRDefault="00761C1B" w:rsidP="00761C1B">
      <w:r>
        <w:t>SOURCE: Used in EN 300 829 V1.1.1, clause 8.2.1</w:t>
      </w:r>
    </w:p>
    <w:p w:rsidR="00761C1B" w:rsidRDefault="00761C1B" w:rsidP="00761C1B"/>
    <w:p w:rsidR="00761C1B" w:rsidRDefault="00761C1B" w:rsidP="00761C1B">
      <w:r>
        <w:t xml:space="preserve">                                                                                                                                                                                                                                                                                                                                                                                                                                                                                                                                                                                                                                                                                                                                                                                                                                                                                                                                                                                                                                                                                                                                                                                                                                                                                                                                                                                                                                                                                                                                                                                                                                                                                                                                                                                                                                                                                                                                                                                                                                                                                                                                                                                                                                                                                                                                                                                                                                                                                                                                                                                                                                                                                                                                                                                                                                                                                                                                                                                                                                                                                                                                                                                                                                                                                                                                                                                                                                                                                                                                                                                                                                                                                                                                                                                                                                                                                                                                                                                                                                                                                                                                                                                                                                                                                                                                                                                                                                                                                                                                                                                                                                                                                                                                                                                                                                                                                                                                                                                                                                                                                                                                                                                                                                                                                                                                                                                                                                                                                                                                                                                                                                                                                                                                                                                                                                                                                                                                                                                                                                                                                                                                                                                                                                                                                                                                                                                                                                                                                                                                                                                                                                                                                                                                                                                                                                                                                                                                                                                                                                                                                                                                  this test assesses the ability of the eut to limit unwanted (spurious) emissions from the enclosure of the radio equipment in the frequency range 30 mhz to 2 ghz. </w:t>
      </w:r>
    </w:p>
    <w:p w:rsidR="00761C1B" w:rsidRDefault="00761C1B" w:rsidP="00761C1B">
      <w:r>
        <w:t>SOURCE: Used in EN 301 011 V1.1.1, clause 8.3.1 SOURCE: Used in EN 301 090 V1.1.1, clause 8.3.1</w:t>
      </w:r>
    </w:p>
    <w:p w:rsidR="00761C1B" w:rsidRDefault="00761C1B" w:rsidP="00761C1B"/>
    <w:p w:rsidR="00761C1B" w:rsidRDefault="00761C1B" w:rsidP="00761C1B">
      <w:r>
        <w:t xml:space="preserve">                                                                                                                                                                                                                                                                                                                                                                                                                                                                                                                                                                                                                                                                                                                                                                                                                                                                                                                                                                                                                                                                                                                                                                                                                                                                                                                                                                                                                                                                                                                                                                                                                                                                                                                                                                                                                                                                                                                                                                                                                                                                                                                                                                                                                                                                                                                                                                                                                                                                                                                                                                                                                                                                                                                                                                                                                                                                                                                                                                                                                                                                                                                                                                                                                                                                                                                                                                                                                                                                                                                                                                                                                                                                                                                                                                                                                                                                                                                                                                                                                                                                                                                                                                                                                                                                                                                                                                                                                                                                                                                                                                                                                                                                                                                                                                                                                                                                                                                                                                                                                                                                                                                                                                                                                                                                                                                                                                                                                                                                                                                                                                                                                                                                                                                                                                                                                                                                                                                                                                                                                                                                                                                                                                                                                                                                                                                                                                                                                                                                                                                                                                                                                                                                                                                                                                                                                                                                                                                                                                                                                                                                                                                                  this test assesses the ability of the eut to limit unwanted emissions from the enclosure. </w:t>
      </w:r>
    </w:p>
    <w:p w:rsidR="00761C1B" w:rsidRDefault="00761C1B" w:rsidP="00761C1B">
      <w:r>
        <w:t>SOURCE: Used in EN 300 828 V1.1.1, clause 8.1.1 SOURCE: Used in EN 300 829 V1.1.1, clause 8.1.1 SOURCE: Used in EN 301 011 V1.1.1, clause 8.1.1 SOURCE: Used in EN 301 090 V1.1.1, clause 8.1.1</w:t>
      </w:r>
    </w:p>
    <w:p w:rsidR="00761C1B" w:rsidRDefault="00761C1B" w:rsidP="00761C1B"/>
    <w:p w:rsidR="00761C1B" w:rsidRDefault="00761C1B" w:rsidP="00761C1B">
      <w:r>
        <w:t xml:space="preserve">                                                                                                                                                                                                                                                                                                                                                                                                                                                                                                                                                                                                                                                                                                                                                                                                                                                                                                                                                                                                                                                                                                                                                                                                                                                                                                                                                                                                                                                                                                                                                                                                                                                                                                                                                                                                                                                                                                                                                                                                                                                                                                                                                                                                                                                                                                                                                                                                                                                                                                                                                                                                                                                                                                                                                                                                                                                                                                                                                                                                                                                                                                                                                                                                                                                                                                                                                                                                                                                                                                                                                                                                                                                                                                                                                                                                                                                                                                                                                                                                                                                                                                                                                                                                                                                                                                                                                                                                                                                                                                                                                                                                                                                                                                                                                                                                                                                                                                                                                                                                                                                                                                                                                                                                                                                                                                                                                                                                                                                                                                                                                                                                                                                                                                                                                                                                                                                                                                                                                                                                                                                                                                                                                                                                                                                                                                                                                                                                                                                                                                                                                                                                                                                                                                                                                                                                                                                                                                                                                                                                                                                                                                                                  this test assesses the ability of the eut to operate as intended after being subjected to short breaks in the power supply due to power supply change over and breaker dropout. this test is not applicable to eut intended for operation from battery power sources only or fitted with or connected to back-up batteries. it covers the break allowed by the imo solas convention for changeover between ships main and emergency power supplies. </w:t>
      </w:r>
    </w:p>
    <w:p w:rsidR="00761C1B" w:rsidRDefault="00761C1B" w:rsidP="00761C1B">
      <w:r>
        <w:t>SOURCE: Used in EN 300 828 V1.1.1, clause 9.6.1</w:t>
      </w:r>
    </w:p>
    <w:p w:rsidR="00761C1B" w:rsidRDefault="00761C1B" w:rsidP="00761C1B"/>
    <w:p w:rsidR="00761C1B" w:rsidRDefault="00761C1B" w:rsidP="00761C1B">
      <w:r>
        <w:t xml:space="preserve">                                                                                                                                                                                                                                                                                                                                                                                                                                                                                                                                                                                                                                                                                                                                                                                                                                                                                                                                                                                                                                                                                                                                                                                                                                                                                                                                                                                                                                                                                                                                                                                                                                                                                                                                                                                                                                                                                                                                                                                                                                                                                                                                                                                                                                                                                                                                                                                                                                                                                                                                                                                                                                                                                                                                                                                                                                                                                                                                                                                                                                                                                                                                                                                                                                                                                                                                                                                                                                                                                                                                                                                                                                                                                                                                                                                                                                                                                                                                                                                                                                                                                                                                                                                                                                                                                                                                                                                                                                                                                                                                                                                                                                                                                                                                                                                                                                                                                                                                                                                                                                                                                                                                                                                                                                                                                                                                                                                                                                                                                                                                                                                                                                                                                                                                                                                                                                                                                                                                                                                                                                                                                                                                                                                                                                                                                                                                                                                                                                                                                                                                                                                                                                                                                                                                                                                                                                                                                                                                                                                                                                                                                                                                  this test assesses the ability of the eut to operate as intended after being subjected to short breaks in the power supply due to power supply change over or breaker dropout. this test is not applicable to an eut intended for operation from battery power sources only or fitted with or connected to back-up batteries. it covers the break allowed by the imo solas convention for changeover between ships main and emergency power supplies. </w:t>
      </w:r>
    </w:p>
    <w:p w:rsidR="00761C1B" w:rsidRDefault="00761C1B" w:rsidP="00761C1B">
      <w:r>
        <w:t>SOURCE: Used in EN 301 011 V1.1.1, clause 9.6.1</w:t>
      </w:r>
    </w:p>
    <w:p w:rsidR="00761C1B" w:rsidRDefault="00761C1B" w:rsidP="00761C1B"/>
    <w:p w:rsidR="00761C1B" w:rsidRDefault="00761C1B" w:rsidP="00761C1B">
      <w:r>
        <w:t xml:space="preserve">                                                                                                                                                                                                                                                                                                                                                                                                                                                                                                                                                                                                                                                                                                                                                                                                                                                                                                                                                                                                                                                                                                                                                                                                                                                                                                                                                                                                                                                                                                                                                                                                                                                                                                                                                                                                                                                                                                                                                                                                                                                                                                                                                                                                                                                                                                                                                                                                                                                                                                                                                                                                                                                                                                                                                                                                                                                                                                                                                                                                                                                                                                                                                                                                                                                                                                                                                                                                                                                                                                                                                                                                                                                                                                                                                                                                                                                                                                                                                                                                                                                                                                                                                                                                                                                                                                                                                                                                                                                                                                                                                                                                                                                                                                                                                                                                                                                                                                                                                                                                                                                                                                                                                                                                                                                                                                                                                                                                                                                                                                                                                                                                                                                                                                                                                                                                                                                                                                                                                                                                                                                                                                                                                                                                                                                                                                                                                                                                                                                                                                                                                                                                                                                                                                                                                                                                                                                                                                                                                                                                                                                                                                                                  this test assesses the ability of the eut to operate as intended after being subjected to short breaks in the power supply due to power supply change over or breaker dropout. this test is not applicable to eut intended for operation from battery power sources only or fitted with or connected to back-up batteries. it covers the break allowed by the imo solas convention for changeover between ships main and emergency power supplies. </w:t>
      </w:r>
    </w:p>
    <w:p w:rsidR="00761C1B" w:rsidRDefault="00761C1B" w:rsidP="00761C1B">
      <w:r>
        <w:t>SOURCE: Used in EN 301 090 V1.1.1, clause 9.6.1</w:t>
      </w:r>
    </w:p>
    <w:p w:rsidR="00761C1B" w:rsidRDefault="00761C1B" w:rsidP="00761C1B"/>
    <w:p w:rsidR="00761C1B" w:rsidRDefault="00761C1B" w:rsidP="00761C1B">
      <w:r>
        <w:t xml:space="preserve">                                                                                                                                                                                                                                                                                                                                                                                                                                                                                                                                                                                                                                                                                                                                                                                                                                                                                                                                                                                                                                                                                                                                                                                                                                                                                                                                                                                                                                                                                                                                                                                                                                                                                                                                                                                                                                                                                                                                                                                                                                                                                                                                                                                                                                                                                                                                                                                                                                                                                                                                                                                                                                                                                                                                                                                                                                                                                                                                                                                                                                                                                                                                                                                                                                                                                                                                                                                                                                                                                                                                                                                                                                                                                                                                                                                                                                                                                                                                                                                                                                                                                                                                                                                                                                                                                                                                                                                                                                                                                                                                                                                                                                                                                                                                                                                                                                                                                                                                                                                                                                                                                                                                                                                                                                                                                                                                                                                                                                                                                                                                                                                                                                                                                                                                                                                                                                                                                                                                                                                                                                                                                                                                                                                                                                                                                                                                                                                                                                                                                                                                                                                                                                                                                                                                                                                                                                                                                                                                                                                                                                                                                                                                  this test assesses the ability of the eut to operate as intended in the event of an electrostatic discharge. </w:t>
      </w:r>
    </w:p>
    <w:p w:rsidR="00761C1B" w:rsidRDefault="00761C1B" w:rsidP="00761C1B">
      <w:r>
        <w:t>SOURCE: Used in EN 300 828 V1.1.1, clause 9.2.1 SOURCE: Used in EN 301 011 V1.1.1, clause 9.2.1 SOURCE: Used in EN 301 090 V1.1.1, clause 9.2.1 SOURCE: Used in EN 301 489-34 V1.4.1, clause 9.3.1</w:t>
      </w:r>
    </w:p>
    <w:p w:rsidR="00761C1B" w:rsidRDefault="00761C1B" w:rsidP="00761C1B"/>
    <w:p w:rsidR="00761C1B" w:rsidRDefault="00761C1B" w:rsidP="00761C1B">
      <w:r>
        <w:t xml:space="preserve">                                                                                                                                                                                                                                                                                                                                                                                                                                                                                                                                                                                                                                                                                                                                                                                                                                                                                                                                                                                                                                                                                                                                                                                                                                                                                                                                                                                                                                                                                                                                                                                                                                                                                                                                                                                                                                                                                                                                                                                                                                                                                                                                                                                                                                                                                                                                                                                                                                                                                                                                                                                                                                                                                                                                                                                                                                                                                                                                                                                                                                                                                                                                                                                                                                                                                                                                                                                                                                                                                                                                                                                                                                                                                                                                                                                                                                                                                                                                                                                                                                                                                                                                                                                                                                                                                                                                                                                                                                                                                                                                                                                                                                                                                                                                                                                                                                                                                                                                                                                                                                                                                                                                                                                                                                                                                                                                                                                                                                                                                                                                                                                                                                                                                                                                                                                                                                                                                                                                                                                                                                                                                                                                                                                                                                                                                                                                                                                                                                                                                                                                                                                                                                                                                                                                                                                                                                                                                                                                                                                                                                                                                                                                  this test assesses the ability of the eut to operate as intended in the event of esds. </w:t>
      </w:r>
    </w:p>
    <w:p w:rsidR="00761C1B" w:rsidRDefault="00761C1B" w:rsidP="00761C1B">
      <w:r>
        <w:t>SOURCE: Used in EN 300 829 V1.1.1, clause 9.2.1</w:t>
      </w:r>
    </w:p>
    <w:p w:rsidR="00761C1B" w:rsidRDefault="00761C1B" w:rsidP="00761C1B"/>
    <w:p w:rsidR="00761C1B" w:rsidRDefault="00761C1B" w:rsidP="00761C1B">
      <w:r>
        <w:t xml:space="preserve">                                                                                                                                                                                                                                                                                                                                                                                                                                                                                                                                                                                                                                                                                                                                                                                                                                                                                                                                                                                                                                                                                                                                                                                                                                                                                                                                                                                                                                                                                                                                                                                                                                                                                                                                                                                                                                                                                                                                                                                                                                                                                                                                                                                                                                                                                                                                                                                                                                                                                                                                                                                                                                                                                                                                                                                                                                                                                                                                                                                                                                                                                                                                                                                                                                                                                                                                                                                                                                                                                                                                                                                                                                                                                                                                                                                                                                                                                                                                                                                                                                                                                                                                                                                                                                                                                                                                                                                                                                                                                                                                                                                                                                                                                                                                                                                                                                                                                                                                                                                                                                                                                                                                                                                                                                                                                                                                                                                                                                                                                                                                                                                                                                                                                                                                                                                                                                                                                                                                                                                                                                                                                                                                                                                                                                                                                                                                                                                                                                                                                                                                                                                                                                                                                                                                                                                                                                                                                                                                                                                                                                                                                                                                  this test assesses the ability of the eut to operate as intended in the event of fast transients on the power, signal and control ports. </w:t>
      </w:r>
    </w:p>
    <w:p w:rsidR="00761C1B" w:rsidRDefault="00761C1B" w:rsidP="00761C1B">
      <w:r>
        <w:t>SOURCE: Used in EN 301 011 V1.1.1, clause 9.3.1 SOURCE: Used in EN 301 090 V1.1.1, clause 9.3.1</w:t>
      </w:r>
    </w:p>
    <w:p w:rsidR="00761C1B" w:rsidRDefault="00761C1B" w:rsidP="00761C1B"/>
    <w:p w:rsidR="00761C1B" w:rsidRDefault="00761C1B" w:rsidP="00761C1B">
      <w:r>
        <w:t xml:space="preserve">                                                                                                                                                                                                                                                                                                                                                                                                                                                                                                                                                                                                                                                                                                                                                                                                                                                                                                                                                                                                                                                                                                                                                                                                                                                                                                                                                                                                                                                                                                                                                                                                                                                                                                                                                                                                                                                                                                                                                                                                                                                                                                                                                                                                                                                                                                                                                                                                                                                                                                                                                                                                                                                                                                                                                                                                                                                                                                                                                                                                                                                                                                                                                                                                                                                                                                                                                                                                                                                                                                                                                                                                                                                                                                                                                                                                                                                                                                                                                                                                                                                                                                                                                                                                                                                                                                                                                                                                                                                                                                                                                                                                                                                                                                                                                                                                                                                                                                                                                                                                                                                                                                                                                                                                                                                                                                                                                                                                                                                                                                                                                                                                                                                                                                                                                                                                                                                                                                                                                                                                                                                                                                                                                                                                                                                                                                                                                                                                                                                                                                                                                                                                                                                                                                                                                                                                                                                                                                                                                                                                                                                                                                                                  this test assesses the ability of the eut to operate as intended in the event of fast transients present on one of the input/output ports. </w:t>
      </w:r>
    </w:p>
    <w:p w:rsidR="00761C1B" w:rsidRDefault="00761C1B" w:rsidP="00761C1B">
      <w:r>
        <w:t>SOURCE: Used in EN 301 489-34 V1.4.1, clause 9.4.1</w:t>
      </w:r>
    </w:p>
    <w:p w:rsidR="00761C1B" w:rsidRDefault="00761C1B" w:rsidP="00761C1B"/>
    <w:p w:rsidR="00761C1B" w:rsidRDefault="00761C1B" w:rsidP="00761C1B">
      <w:r>
        <w:t xml:space="preserve">                                                                                                                                                                                                                                                                                                                                                                                                                                                                                                                                                                                                                                                                                                                                                                                                                                                                                                                                                                                                                                                                                                                                                                                                                                                                                                                                                                                                                                                                                                                                                                                                                                                                                                                                                                                                                                                                                                                                                                                                                                                                                                                                                                                                                                                                                                                                                                                                                                                                                                                                                                                                                                                                                                                                                                                                                                                                                                                                                                                                                                                                                                                                                                                                                                                                                                                                                                                                                                                                                                                                                                                                                                                                                                                                                                                                                                                                                                                                                                                                                                                                                                                                                                                                                                                                                                                                                                                                                                                                                                                                                                                                                                                                                                                                                                                                                                                                                                                                                                                                                                                                                                                                                                                                                                                                                                                                                                                                                                                                                                                                                                                                                                                                                                                                                                                                                                                                                                                                                                                                                                                                                                                                                                                                                                                                                                                                                                                                                                                                                                                                                                                                                                                                                                                                                                                                                                                                                                                                                                                                                                                                                                                                  this test assesses the ability of the eut to operate as intended in the event of fast transients/bursts on the power, signal and control ports. </w:t>
      </w:r>
    </w:p>
    <w:p w:rsidR="00761C1B" w:rsidRDefault="00761C1B" w:rsidP="00761C1B">
      <w:r>
        <w:t>SOURCE: Used in EN 300 828 V1.1.1, clause 9.3.1 SOURCE: Used in EN 300 829 V1.1.1, clause 9.3.1</w:t>
      </w:r>
    </w:p>
    <w:p w:rsidR="00761C1B" w:rsidRDefault="00761C1B" w:rsidP="00761C1B"/>
    <w:p w:rsidR="00761C1B" w:rsidRDefault="00761C1B" w:rsidP="00761C1B">
      <w:r>
        <w:t xml:space="preserve">                                                                                                                                                                                                                                                                                                                                                                                                                                                                                                                                                                                                                                                                                                                                                                                                                                                                                                                                                                                                                                                                                                                                                                                                                                                                                                                                                                                                                                                                                                                                                                                                                                                                                                                                                                                                                                                                                                                                                                                                                                                                                                                                                                                                                                                                                                                                                                                                                                                                                                                                                                                                                                                                                                                                                                                                                                                                                                                                                                                                                                                                                                                                                                                                                                                                                                                                                                                                                                                                                                                                                                                                                                                                                                                                                                                                                                                                                                                                                                                                                                                                                                                                                                                                                                                                                                                                                                                                                                                                                                                                                                                                                                                                                                                                                                                                                                                                                                                                                                                                                                                                                                                                                                                                                                                                                                                                                                                                                                                                                                                                                                                                                                                                                                                                                                                                                                                                                                                                                                                                                                                                                                                                                                                                                                                                                                                                                                                                                                                                                                                                                                                                                                                                                                                                                                                                                                                                                                                                                                                                                                                                                                                                  this test assesses the ability of the eut to operate as intended in the presence of a radio frequency electromagnetic disturbance on the input/output ports. </w:t>
      </w:r>
    </w:p>
    <w:p w:rsidR="00761C1B" w:rsidRDefault="00761C1B" w:rsidP="00761C1B">
      <w:r>
        <w:t>SOURCE: Used in EN 301 489-34 V1.4.1, clause 9.5.1</w:t>
      </w:r>
    </w:p>
    <w:p w:rsidR="00761C1B" w:rsidRDefault="00761C1B" w:rsidP="00761C1B"/>
    <w:p w:rsidR="00761C1B" w:rsidRDefault="00761C1B" w:rsidP="00761C1B">
      <w:r>
        <w:t xml:space="preserve">                                                                                                                                                                                                                                                                                                                                                                                                                                                                                                                                                                                                                                                                                                                                                                                                                                                                                                                                                                                                                                                                                                                                                                                                                                                                                                                                                                                                                                                                                                                                                                                                                                                                                                                                                                                                                                                                                                                                                                                                                                                                                                                                                                                                                                                                                                                                                                                                                                                                                                                                                                                                                                                                                                                                                                                                                                                                                                                                                                                                                                                                                                                                                                                                                                                                                                                                                                                                                                                                                                                                                                                                                                                                                                                                                                                                                                                                                                                                                                                                                                                                                                                                                                                                                                                                                                                                                                                                                                                                                                                                                                                                                                                                                                                                                                                                                                                                                                                                                                                                                                                                                                                                                                                                                                                                                                                                                                                                                                                                                                                                                                                                                                                                                                                                                                                                                                                                                                                                                                                                                                                                                                                                                                                                                                                                                                                                                                                                                                                                                                                                                                                                                                                                                                                                                                                                                                                                                                                                                                                                                                                                                                                                  this test assesses the ability of the eut to operate as intended in the presence of a radio frequency electromagnetic disturbance. </w:t>
      </w:r>
    </w:p>
    <w:p w:rsidR="00761C1B" w:rsidRDefault="00761C1B" w:rsidP="00761C1B">
      <w:r>
        <w:t>SOURCE: Used in EN 300 828 V1.1.1, clause 9.4.1 SOURCE: Used in EN 301 011 V1.1.1, clause 9.4.1 SOURCE: Used in EN 301 090 V1.1.1, clause 9.4.1</w:t>
      </w:r>
    </w:p>
    <w:p w:rsidR="00761C1B" w:rsidRDefault="00761C1B" w:rsidP="00761C1B"/>
    <w:p w:rsidR="00761C1B" w:rsidRDefault="00761C1B" w:rsidP="00761C1B">
      <w:r>
        <w:t xml:space="preserve">                                                                                                                                                                                                                                                                                                                                                                                                                                                                                                                                                                                                                                                                                                                                                                                                                                                                                                                                                                                                                                                                                                                                                                                                                                                                                                                                                                                                                                                                                                                                                                                                                                                                                                                                                                                                                                                                                                                                                                                                                                                                                                                                                                                                                                                                                                                                                                                                                                                                                                                                                                                                                                                                                                                                                                                                                                                                                                                                                                                                                                                                                                                                                                                                                                                                                                                                                                                                                                                                                                                                                                                                                                                                                                                                                                                                                                                                                                                                                                                                                                                                                                                                                                                                                                                                                                                                                                                                                                                                                                                                                                                                                                                                                                                                                                                                                                                                                                                                                                                                                                                                                                                                                                                                                                                                                                                                                                                                                                                                                                                                                                                                                                                                                                                                                                                                                                                                                                                                                                                                                                                                                                                                                                                                                                                                                                                                                                                                                                                                                                                                                                                                                                                                                                                                                                                                                                                                                                                                                                                                                                                                                                                                  this test assesses the ability of the eut to operate as intended in the presence of a radio frequency electromagnetic field disturbance at the enclosure. </w:t>
      </w:r>
    </w:p>
    <w:p w:rsidR="00761C1B" w:rsidRDefault="00761C1B" w:rsidP="00761C1B">
      <w:r>
        <w:t>SOURCE: Used in EN 300 828 V1.1.1, clause 9.1.1 SOURCE: Used in EN 300 829 V1.1.1, clause 9.1.1 SOURCE: Used in EN 301 011 V1.1.1, clause 9.1.1 SOURCE: Used in EN 301 090 V1.1.1, clause 9.1.1</w:t>
      </w:r>
    </w:p>
    <w:p w:rsidR="00761C1B" w:rsidRDefault="00761C1B" w:rsidP="00761C1B"/>
    <w:p w:rsidR="00761C1B" w:rsidRDefault="00761C1B" w:rsidP="00761C1B">
      <w:r>
        <w:t xml:space="preserve">                                                                                                                                                                                                                                                                                                                                                                                                                                                                                                                                                                                                                                                                                                                                                                                                                                                                                                                                                                                                                                                                                                                                                                                                                                                                                                                                                                                                                                                                                                                                                                                                                                                                                                                                                                                                                                                                                                                                                                                                                                                                                                                                                                                                                                                                                                                                                                                                                                                                                                                                                                                                                                                                                                                                                                                                                                                                                                                                                                                                                                                                                                                                                                                                                                                                                                                                                                                                                                                                                                                                                                                                                                                                                                                                                                                                                                                                                                                                                                                                                                                                                                                                                                                                                                                                                                                                                                                                                                                                                                                                                                                                                                                                                                                                                                                                                                                                                                                                                                                                                                                                                                                                                                                                                                                                                                                                                                                                                                                                                                                                                                                                                                                                                                                                                                                                                                                                                                                                                                                                                                                                                                                                                                                                                                                                                                                                                                                                                                                                                                                                                                                                                                                                                                                                                                                                                                                                                                                                                                                                                                                                                                                                  this test assesses the ability of the eut to operate as intended in the presence of a radio frequency electromagnetic field disturbance. </w:t>
      </w:r>
    </w:p>
    <w:p w:rsidR="00761C1B" w:rsidRDefault="00761C1B" w:rsidP="00761C1B">
      <w:r>
        <w:t>SOURCE: Used in EN 301 489-34 V1.4.1, clause 9.2.1</w:t>
      </w:r>
    </w:p>
    <w:p w:rsidR="00761C1B" w:rsidRDefault="00761C1B" w:rsidP="00761C1B"/>
    <w:p w:rsidR="00761C1B" w:rsidRDefault="00761C1B" w:rsidP="00761C1B">
      <w:r>
        <w:t xml:space="preserve">                                                                                                                                                                                                                                                                                                                                                                                                                                                                                                                                                                                                                                                                                                                                                                                                                                                                                                                                                                                                                                                                                                                                                                                                                                                                                                                                                                                                                                                                                                                                                                                                                                                                                                                                                                                                                                                                                                                                                                                                                                                                                                                                                                                                                                                                                                                                                                                                                                                                                                                                                                                                                                                                                                                                                                                                                                                                                                                                                                                                                                                                                                                                                                                                                                                                                                                                                                                                                                                                                                                                                                                                                                                                                                                                                                                                                                                                                                                                                                                                                                                                                                                                                                                                                                                                                                                                                                                                                                                                                                                                                                                                                                                                                                                                                                                                                                                                                                                                                                                                                                                                                                                                                                                                                                                                                                                                                                                                                                                                                                                                                                                                                                                                                                                                                                                                                                                                                                                                                                                                                                                                                                                                                                                                                                                                                                                                                                                                                                                                                                                                                                                                                                                                                                                                                                                                                                                                                                                                                                                                                                                                                                                                  this test assesses the ability of the eut to operate as intended in the presence of radio frequency electromagnetic disturbance. </w:t>
      </w:r>
    </w:p>
    <w:p w:rsidR="00761C1B" w:rsidRDefault="00761C1B" w:rsidP="00761C1B">
      <w:r>
        <w:t>SOURCE: Used in EN 300 829 V1.1.1, clause 9.4.1</w:t>
      </w:r>
    </w:p>
    <w:p w:rsidR="00761C1B" w:rsidRDefault="00761C1B" w:rsidP="00761C1B"/>
    <w:p w:rsidR="00761C1B" w:rsidRDefault="00761C1B" w:rsidP="00761C1B">
      <w:r>
        <w:t xml:space="preserve">                                                                                                                                                                                                                                                                                                                                                                                                                                                                                                                                                                                                                                                                                                                                                                                                                                                                                                                                                                                                                                                                                                                                                                                                                                                                                                                                                                                                                                                                                                                                                                                                                                                                                                                                                                                                                                                                                                                                                                                                                                                                                                                                                                                                                                                                                                                                                                                                                                                                                                                                                                                                                                                                                                                                                                                                                                                                                                                                                                                                                                                                                                                                                                                                                                                                                                                                                                                                                                                                                                                                                                                                                                                                                                                                                                                                                                                                                                                                                                                                                                                                                                                                                                                                                                                                                                                                                                                                                                                                                                                                                                                                                                                                                                                                                                                                                                                                                                                                                                                                                                                                                                                                                                                                                                                                                                                                                                                                                                                                                                                                                                                                                                                                                                                                                                                                                                                                                                                                                                                                                                                                                                                                                                                                                                                                                                                                                                                                                                                                                                                                                                                                                                                                                                                                                                                                                                                                                                                                                                                                                                                                                                                                  this test assesses the ability of the eut to operate as intended when being sub-jected to power supply short term variations present on the ac power input ports. </w:t>
      </w:r>
    </w:p>
    <w:p w:rsidR="00761C1B" w:rsidRDefault="00761C1B" w:rsidP="00761C1B">
      <w:r>
        <w:t>SOURCE: Used in EN 300 828 V1.1.1, clause 9.5.1</w:t>
      </w:r>
    </w:p>
    <w:p w:rsidR="00761C1B" w:rsidRDefault="00761C1B" w:rsidP="00761C1B"/>
    <w:p w:rsidR="00761C1B" w:rsidRDefault="00761C1B" w:rsidP="00761C1B">
      <w:r>
        <w:t xml:space="preserve">                                                                                                                                                                                                                                                                                                                                                                                                                                                                                                                                                                                                                                                                                                                                                                                                                                                                                                                                                                                                                                                                                                                                                                                                                                                                                                                                                                                                                                                                                                                                                                                                                                                                                                                                                                                                                                                                                                                                                                                                                                                                                                                                                                                                                                                                                                                                                                                                                                                                                                                                                                                                                                                                                                                                                                                                                                                                                                                                                                                                                                                                                                                                                                                                                                                                                                                                                                                                                                                                                                                                                                                                                                                                                                                                                                                                                                                                                                                                                                                                                                                                                                                                                                                                                                                                                                                                                                                                                                                                                                                                                                                                                                                                                                                                                                                                                                                                                                                                                                                                                                                                                                                                                                                                                                                                                                                                                                                                                                                                                                                                                                                                                                                                                                                                                                                                                                                                                                                                                                                                                                                                                                                                                                                                                                                                                                                                                                                                                                                                                                                                                                                                                                                                                                                                                                                                                                                                                                                                                                                                                                                                                                                                  this test assesses the ability of the eut to operate as intended when being subjected to power supply short term variations present on the ac power input ports. </w:t>
      </w:r>
    </w:p>
    <w:p w:rsidR="00761C1B" w:rsidRDefault="00761C1B" w:rsidP="00761C1B">
      <w:r>
        <w:t>SOURCE: Used in EN 300 829 V1.1.1, clause 9.5.1 SOURCE: Used in EN 301 011 V1.1.1, clause 9.5.1 SOURCE: Used in EN 301 090 V1.1.1, clause 9.5.1</w:t>
      </w:r>
    </w:p>
    <w:p w:rsidR="00761C1B" w:rsidRDefault="00761C1B" w:rsidP="00761C1B"/>
    <w:p w:rsidR="00761C1B" w:rsidRDefault="00761C1B" w:rsidP="00761C1B">
      <w:r>
        <w:t xml:space="preserve">                                                                                                                                                                                                                                                                                                                                                                                                                                                                                                                                                                                                                                                                                                                                                                                                                                                                                                                                                                                                                                                                                                                                                                                                                                                                                                                                                                                                                                                                                                                                                                                                                                                                                                                                                                                                                                                                                                                                                                                                                                                                                                                                                                                                                                                                                                                                                                                                                                                                                                                                                                                                                                                                                                                                                                                                                                                                                                                                                                                                                                                                                                                                                                                                                                                                                                                                                                                                                                                                                                                                                                                                                                                                                                                                                                                                                                                                                                                                                                                                                                                                                                                                                                                                                                                                                                                                                                                                                                                                                                                                                                                                                                                                                                                                                                                                                                                                                                                                                                                                                                                                                                                                                                                                                                                                                                                                                                                                                                                                                                                                                                                                                                                                                                                                                                                                                                                                                                                                                                                                                                                                                                                                                                                                                                                                                                                                                                                                                                                                                                                                                                                                                                                                                                                                                                                                                                                                                                                                                                                                                                                                                                                                  this test assesses the ability of transmitters, receivers, transceivers and ancillary equipment to limit internal noise from the ac mains power input ports. </w:t>
      </w:r>
    </w:p>
    <w:p w:rsidR="00761C1B" w:rsidRDefault="00761C1B" w:rsidP="00761C1B">
      <w:r>
        <w:t>SOURCE: Used in EN 300 827 V1.1.1, clause 8.3.1</w:t>
      </w:r>
    </w:p>
    <w:p w:rsidR="00761C1B" w:rsidRDefault="00761C1B" w:rsidP="00761C1B"/>
    <w:p w:rsidR="00761C1B" w:rsidRDefault="00761C1B" w:rsidP="00761C1B">
      <w:r>
        <w:t xml:space="preserve">                                                                                                                                                                                                                                                                                                                                                                                                                                                                                                                                                                                                                                                                                                                                                                                                                                                                                                                                                                                                                                                                                                                                                                                                                                                                                                                                                                                                                                                                                                                                                                                                                                                                                                                                                                                                                                                                                                                                                                                                                                                                                                                                                                                                                                                                                                                                                                                                                                                                                                                                                                                                                                                                                                                                                                                                                                                                                                                                                                                                                                                                                                                                                                                                                                                                                                                                                                                                                                                                                                                                                                                                                                                                                                                                                                                                                                                                                                                                                                                                                                                                                                                                                                                                                                                                                                                                                                                                                                                                                                                                                                                                                                                                                                                                                                                                                                                                                                                                                                                                                                                                                                                                                                                                                                                                                                                                                                                                                                                                                                                                                                                                                                                                                                                                                                                                                                                                                                                                                                                                                                                                                                                                                                                                                                                                                                                                                                                                                                                                                                                                                                                                                                                                                                                                                                                                                                                                                                                                                                                                                                                                                                                                  this test assesses the ability of transmitters, receivers, transceivers and ancillary equipment to limit internal noise from the ac mains power input/output ports. </w:t>
      </w:r>
    </w:p>
    <w:p w:rsidR="00761C1B" w:rsidRDefault="00761C1B" w:rsidP="00761C1B">
      <w:r>
        <w:t>SOURCE: Used in EN 300 279 V1.2.1, clause 8.3.1 SOURCE: Used in EN 300 385 V1.2.1, clause 8.3.1</w:t>
      </w:r>
    </w:p>
    <w:p w:rsidR="00761C1B" w:rsidRDefault="00761C1B" w:rsidP="00761C1B"/>
    <w:p w:rsidR="00761C1B" w:rsidRDefault="00761C1B" w:rsidP="00761C1B">
      <w:r>
        <w:t xml:space="preserve">                                                                                                                                                                                                                                                                                                                                                                                                                                                                                                                                                                                                                                                                                                                                                                                                                                                                                                                                                                                                                                                                                                                                                                                                                                                                                                                                                                                                                                                                                                                                                                                                                                                                                                                                                                                                                                                                                                                                                                                                                                                                                                                                                                                                                                                                                                                                                                                                                                                                                                                                                                                                                                                                                                                                                                                                                                                                                                                                                                                                                                                                                                                                                                                                                                                                                                                                                                                                                                                                                                                                                                                                                                                                                                                                                                                                                                                                                                                                                                                                                                                                                                                                                                                                                                                                                                                                                                                                                                                                                                                                                                                                                                                                                                                                                                                                                                                                                                                                                                                                                                                                                                                                                                                                                                                                                                                                                                                                                                                                                                                                                                                                                                                                                                                                                                                                                                                                                                                                                                                                                                                                                                                                                                                                                                                                                                                                                                                                                                                                                                                                                                                                                                                                                                                                                                                                                                                                                                                                                                                                                                                                                                                                  this test assesses the ability of transmitters, receivers, transceivers and ancillary equipment to limit internal noise from the dc power input ports. </w:t>
      </w:r>
    </w:p>
    <w:p w:rsidR="00761C1B" w:rsidRDefault="00761C1B" w:rsidP="00761C1B">
      <w:r>
        <w:t>SOURCE: Used in EN 300 827 V1.1.1, clause 8.2.1</w:t>
      </w:r>
    </w:p>
    <w:p w:rsidR="00761C1B" w:rsidRDefault="00761C1B" w:rsidP="00761C1B"/>
    <w:p w:rsidR="00761C1B" w:rsidRDefault="00761C1B" w:rsidP="00761C1B">
      <w:r>
        <w:t xml:space="preserve">                                                                                                                                                                                                                                                                                                                                                                                                                                                                                                                                                                                                                                                                                                                                                                                                                                                                                                                                                                                                                                                                                                                                                                                                                                                                                                                                                                                                                                                                                                                                                                                                                                                                                                                                                                                                                                                                                                                                                                                                                                                                                                                                                                                                                                                                                                                                                                                                                                                                                                                                                                                                                                                                                                                                                                                                                                                                                                                                                                                                                                                                                                                                                                                                                                                                                                                                                                                                                                                                                                                                                                                                                                                                                                                                                                                                                                                                                                                                                                                                                                                                                                                                                                                                                                                                                                                                                                                                                                                                                                                                                                                                                                                                                                                                                                                                                                                                                                                                                                                                                                                                                                                                                                                                                                                                                                                                                                                                                                                                                                                                                                                                                                                                                                                                                                                                                                                                                                                                                                                                                                                                                                                                                                                                                                                                                                                                                                                                                                                                                                                                                                                                                                                                                                                                                                                                                                                                                                                                                                                                                                                                                                                                  this test assesses the ability of transmitters, receivers, transceivers and ancillary equipment to limit internal noise from the dc power input/output ports. </w:t>
      </w:r>
    </w:p>
    <w:p w:rsidR="00761C1B" w:rsidRDefault="00761C1B" w:rsidP="00761C1B">
      <w:r>
        <w:t>SOURCE: Used in EN 300 279 V1.2.1, clause 8.2.1</w:t>
      </w:r>
    </w:p>
    <w:p w:rsidR="00761C1B" w:rsidRDefault="00761C1B" w:rsidP="00761C1B"/>
    <w:p w:rsidR="00761C1B" w:rsidRDefault="00761C1B" w:rsidP="00761C1B">
      <w:r>
        <w:t xml:space="preserve">                                                                                                                                                                                                                                                                                                                                                                                                                                                                                                                                                                                                                                                                                                                                                                                                                                                                                                                                                                                                                                                                                                                                                                                                                                                                                                                                                                                                                                                                                                                                                                                                                                                                                                                                                                                                                                                                                                                                                                                                                                                                                                                                                                                                                                                                                                                                                                                                                                                                                                                                                                                                                                                                                                                                                                                                                                                                                                                                                                                                                                                                                                                                                                                                                                                                                                                                                                                                                                                                                                                                                                                                                                                                                                                                                                                                                                                                                                                                                                                                                                                                                                                                                                                                                                                                                                                                                                                                                                                                                                                                                                                                                                                                                                                                                                                                                                                                                                                                                                                                                                                                                                                                                                                                                                                                                                                                                                                                                                                                                                                                                                                                                                                                                                                                                                                                                                                                                                                                                                                                                                                                                                                                                                                                                                                                                                                                                                                                                                                                                                                                                                                                                                                                                                                                                                                                                                                                                                                                                                                                                                                                                                                                  this test assesses the ability of transmitters, receivers, transceivers and ancillary equipment to limit spurious emissions from the enclosure. </w:t>
      </w:r>
    </w:p>
    <w:p w:rsidR="00761C1B" w:rsidRDefault="00761C1B" w:rsidP="00761C1B">
      <w:r>
        <w:t>SOURCE: Used in EN 300 385 V1.2.1, clause 8.1.1</w:t>
      </w:r>
    </w:p>
    <w:p w:rsidR="00761C1B" w:rsidRDefault="00761C1B" w:rsidP="00761C1B"/>
    <w:p w:rsidR="00761C1B" w:rsidRDefault="00761C1B" w:rsidP="00761C1B">
      <w:r>
        <w:t xml:space="preserve">                                                                                                                                                                                                                                                                                                                                                                                                                                                                                                                                                                                                                                                                                                                                                                                                                                                                                                                                                                                                                                                                                                                                                                                                                                                                                                                                                                                                                                                                                                                                                                                                                                                                                                                                                                                                                                                                                                                                                                                                                                                                                                                                                                                                                                                                                                                                                                                                                                                                                                                                                                                                                                                                                                                                                                                                                                                                                                                                                                                                                                                                                                                                                                                                                                                                                                                                                                                                                                                                                                                                                                                                                                                                                                                                                                                                                                                                                                                                                                                                                                                                                                                                                                                                                                                                                                                                                                                                                                                                                                                                                                                                                                                                                                                                                                                                                                                                                                                                                                                                                                                                                                                                                                                                                                                                                                                                                                                                                                                                                                                                                                                                                                                                                                                                                                                                                                                                                                                                                                                                                                                                                                                                                                                                                                                                                                                                                                                                                                                                                                                                                                                                                                                                                                                                                                                                                                                                                                                                                                                                                                                                                                                                  this test assesses the ability of transmitters, receivers, transceivers and ancillary equipment to limit their internal noise from the dc power input/output ports. </w:t>
      </w:r>
    </w:p>
    <w:p w:rsidR="00761C1B" w:rsidRDefault="00761C1B" w:rsidP="00761C1B">
      <w:r>
        <w:t>SOURCE: Used in EN 300 385 V1.2.1, clause 8.2.1</w:t>
      </w:r>
    </w:p>
    <w:p w:rsidR="00761C1B" w:rsidRDefault="00761C1B" w:rsidP="00761C1B"/>
    <w:p w:rsidR="00761C1B" w:rsidRDefault="00761C1B" w:rsidP="00761C1B">
      <w:r>
        <w:t xml:space="preserve">                                                                                                                                                                                                                                                                                                                                                                                                                                                                                                                                                                                                                                                                                                                                                                                                                                                                                                                                                                                                                                                                                                                                                                                                                                                                                                                                                                                                                                                                                                                                                                                                                                                                                                                                                                                                                                                                                                                                                                                                                                                                                                                                                                                                                                                                                                                                                                                                                                                                                                                                                                                                                                                                                                                                                                                                                                                                                                                                                                                                                                                                                                                                                                                                                                                                                                                                                                                                                                                                                                                                                                                                                                                                                                                                                                                                                                                                                                                                                                                                                                                                                                                                                                                                                                                                                                                                                                                                                                                                                                                                                                                                                                                                                                                                                                                                                                                                                                                                                                                                                                                                                                                                                                                                                                                                                                                                                                                                                                                                                                                                                                                                                                                                                                                                                                                                                                                                                                                                                                                                                                                                                                                                                                                                                                                                                                                                                                                                                                                                                                                                                                                                                                                                                                                                                                                                                                                                                                                                                                                                                                                                                                                                  this test assesses the ability of transmitters, receivers, transceivers and ancillary equipment to operate as intended in the event of an electrostatic discharge. </w:t>
      </w:r>
    </w:p>
    <w:p w:rsidR="00761C1B" w:rsidRDefault="00761C1B" w:rsidP="00761C1B">
      <w:r>
        <w:t>SOURCE: Used in EN 300 279 V1.2.1, clause 9.2.1 SOURCE: Used in EN 300 385 V1.2.1, clause 9.2.1 SOURCE: Used in EN 300 827 V1.1.1, clause 9.2.1</w:t>
      </w:r>
    </w:p>
    <w:p w:rsidR="00761C1B" w:rsidRDefault="00761C1B" w:rsidP="00761C1B"/>
    <w:p w:rsidR="00761C1B" w:rsidRDefault="00761C1B" w:rsidP="00761C1B">
      <w:r>
        <w:t xml:space="preserve">                                                                                                                                                                                                                                                                                                                                                                                                                                                                                                                                                                                                                                                                                                                                                                                                                                                                                                                                                                                                                                                                                                                                                                                                                                                                                                                                                                                                                                                                                                                                                                                                                                                                                                                                                                                                                                                                                                                                                                                                                                                                                                                                                                                                                                                                                                                                                                                                                                                                                                                                                                                                                                                                                                                                                                                                                                                                                                                                                                                                                                                                                                                                                                                                                                                                                                                                                                                                                                                                                                                                                                                                                                                                                                                                                                                                                                                                                                                                                                                                                                                                                                                                                                                                                                                                                                                                                                                                                                                                                                                                                                                                                                                                                                                                                                                                                                                                                                                                                                                                                                                                                                                                                                                                                                                                                                                                                                                                                                                                                                                                                                                                                                                                                                                                                                                                                                                                                                                                                                                                                                                                                                                                                                                                                                                                                                                                                                                                                                                                                                                                                                                                                                                                                                                                                                                                                                                                                                                                                                                                                                                                                                                                  this test assesses the ability of transmitters, receivers, transceivers and ancillary equipment to operate as intended in the event of fast transients on one of the input/output ports. </w:t>
      </w:r>
    </w:p>
    <w:p w:rsidR="00761C1B" w:rsidRDefault="00761C1B" w:rsidP="00761C1B">
      <w:r>
        <w:t>SOURCE: Used in EN 300 279 V1.2.1, clause 9.3.1 SOURCE: Used in EN 300 385 V1.2.1, clause 9.3.1 SOURCE: Used in EN 300 827 V1.1.1, clause 9.3.1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disturbance on the input/output ports. </w:t>
      </w:r>
    </w:p>
    <w:p w:rsidR="00761C1B" w:rsidRDefault="00761C1B" w:rsidP="00761C1B">
      <w:r>
        <w:t>SOURCE: Used in EN 300 385 V1.2.1, clause 9.4.1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disturbance. </w:t>
      </w:r>
    </w:p>
    <w:p w:rsidR="00761C1B" w:rsidRDefault="00761C1B" w:rsidP="00761C1B">
      <w:r>
        <w:t>SOURCE: Used in EN 300 279 V1.2.1, clause 9.4.1 SOURCE: Used in EN 300 827 V1.1.1, clause 9.4.1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field disturbance at the enclosure. </w:t>
      </w:r>
    </w:p>
    <w:p w:rsidR="00761C1B" w:rsidRDefault="00761C1B" w:rsidP="00761C1B">
      <w:r>
        <w:t>SOURCE: Used in EN 300 279 V1.2.1, clause 9.1.1 SOURCE: Used in EN 300 827 V1.1.1, clause 9.1.1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field disturbance. </w:t>
      </w:r>
    </w:p>
    <w:p w:rsidR="00761C1B" w:rsidRDefault="00761C1B" w:rsidP="00761C1B">
      <w:r>
        <w:t>SOURCE: Used in EN 300 385 V1.2.1, clause 9.1.1</w:t>
      </w:r>
    </w:p>
    <w:p w:rsidR="00761C1B" w:rsidRDefault="00761C1B" w:rsidP="00761C1B"/>
    <w:p w:rsidR="00761C1B" w:rsidRDefault="00761C1B" w:rsidP="00761C1B">
      <w:r>
        <w:t xml:space="preserve">                                                                                                                                                                                                                                                                                                                                                                                                                                                                                                                                                                                                                                                                                                                                                                                                                                                                                                                                                                                                                                                                                                                                                                                                                                                                                                                                                                                                                                                                                                                                                                                                                                                                                                                                                                                                                                                                                                                                                                                                                                                                                                                                                                                                                                                                                                                                                                                                                                                                                                                                                                                                                                                                                                                                                                                                                                                                                                                                                                                                                                                                                                                                                                                                                                                                                                                                                                                                                                                                                                                                                                                                                                                                                                                                                                                                                                                                                                                                                                                                                                                                                                                                                                                                                                                                                                                                                                                                                                                                                                                                                                                                                                                                                                                                                                                                                                                                                                                                                                                                                                                                                                                                                                                                                                                                                                                                                                                                                                                                                                                                                                                                                                                                                                                                                                                                                                                                                                                                                                                                                                                                                                                                                                                                                                                                                                                                                                                                                                                                                                                                                                                                                                                                                                                                                                                                                                                                                                                                                                                                                                                                                                                                  this test determines the ability of an equipment to be exposed to a salt laden atmosphere without physical degradation. the cyclic nature of the test produces an acceleration of effects compared with service conditions. </w:t>
      </w:r>
    </w:p>
    <w:p w:rsidR="00761C1B" w:rsidRDefault="00761C1B" w:rsidP="00761C1B">
      <w:r>
        <w:t>SOURCE: Used in EN 301 033 V1.4.1, clause 7.5.2</w:t>
      </w:r>
    </w:p>
    <w:p w:rsidR="00761C1B" w:rsidRDefault="00761C1B" w:rsidP="00761C1B"/>
    <w:p w:rsidR="00761C1B" w:rsidRDefault="00761C1B" w:rsidP="00761C1B">
      <w:r>
        <w:t xml:space="preserve">                                                                                                                                                                                                                                                                                                                                                                                                                                                                                                                                                                                                                                                                                                                                                                                                                                                                                                                                                                                                                                                                                                                                                                                                                                                                                                                                                                                                                                                                                                                                                                                                                                                                                                                                                                                                                                                                                                                                                                                                                                                                                                                                                                                                                                                                                                                                                                                                                                                                                                                                                                                                                                                                                                                                                                                                                                                                                                                                                                                                                                                                                                                                                                                                                                                                                                                                                                                                                                                                                                                                                                                                                                                                                                                                                                                                                                                                                                                                                                                                                                                                                                                                                                                                                                                                                                                                                                                                                                                                                                                                                                                                                                                                                                                                                                                                                                                                                                                                                                                                                                                                                                                                                                                                                                                                                                                                                                                                                                                                                                                                                                                                                                                                                                                                                                                                                                                                                                                                                                                                                                                                                                                                                                                                                                                                                                                                                                                                                                                                                                                                                                                                                                                                                                                                                                                                                                                                                                                                                                                                                                                                                                                                  this test determines the ability of equipment to be operated at high ambient temperatures and operate through temperature changes. </w:t>
      </w:r>
    </w:p>
    <w:p w:rsidR="00761C1B" w:rsidRDefault="00761C1B" w:rsidP="00761C1B">
      <w:r>
        <w:t>SOURCE: Used in EN 300 065-03 V1.2.1, clause 4.3.2.2.1 SOURCE: Used in EN 300 373-03 V1.2.1, clause 4.3.2.2.1 SOURCE: Used in EN 300 698-03 V1.2.1, clause 4.3.2.2.1 SOURCE: Used in EN 301 025 V2.2.1, clause 7.5.2.1 SOURCE: Used in EN 301 025-01 V1.5.1, clause 7.5.2.1</w:t>
      </w:r>
    </w:p>
    <w:p w:rsidR="00761C1B" w:rsidRDefault="00761C1B" w:rsidP="00761C1B"/>
    <w:p w:rsidR="00761C1B" w:rsidRDefault="00761C1B" w:rsidP="00761C1B">
      <w:r>
        <w:t xml:space="preserve">                                                                                                                                                                                                                                                                                                                                                                                                                                                                                                                                                                                                                                                                                                                                                                                                                                                                                                                                                                                                                                                                                                                                                                                                                                                                                                                                                                                                                                                                                                                                                                                                                                                                                                                                                                                                                                                                                                                                                                                                                                                                                                                                                                                                                                                                                                                                                                                                                                                                                                                                                                                                                                                                                                                                                                                                                                                                                                                                                                                                                                                                                                                                                                                                                                                                                                                                                                                                                                                                                                                                                                                                                                                                                                                                                                                                                                                                                                                                                                                                                                                                                                                                                                                                                                                                                                                                                                                                                                                                                                                                                                                                                                                                                                                                                                                                                                                                                                                                                                                                                                                                                                                                                                                                                                                                                                                                                                                                                                                                                                                                                                                                                                                                                                                                                                                                                                                                                                                                                                                                                                                                                                                                                                                                                                                                                                                                                                                                                                                                                                                                                                                                                                                                                                                                                                                                                                                                                                                                                                                                                                                                                                                                  this test determines the ability of equipment to be operated at high ambient temperatures and to operate through temperature changes. </w:t>
      </w:r>
    </w:p>
    <w:p w:rsidR="00761C1B" w:rsidRDefault="00761C1B" w:rsidP="00761C1B">
      <w:r>
        <w:t>SOURCE: Used in EN 300 162-01 V1.4.1, clause 7.4.2.1 SOURCE: Used in EN 301 178 V2.2.1, clause 7.4.2.1 SOURCE: Used in EN 301 178-01 V1.4.1, clause 7.4.2.1 SOURCE: Used in EN 302 885 V2.2.1, clause 7.4.2.1 SOURCE: Used in EN 302 885-01 V1.3.1, clause 7.4.2.1</w:t>
      </w:r>
    </w:p>
    <w:p w:rsidR="00761C1B" w:rsidRDefault="00761C1B" w:rsidP="00761C1B"/>
    <w:p w:rsidR="00761C1B" w:rsidRDefault="00761C1B" w:rsidP="00761C1B">
      <w:r>
        <w:t xml:space="preserve">                                                                                                                                                                                                                                                                                                                                                                                                                                                                                                                                                                                                                                                                                                                                                                                                                                                                                                                                                                                                                                                                                                                                                                                                                                                                                                                                                                                                                                                                                                                                                                                                                                                                                                                                                                                                                                                                                                                                                                                                                                                                                                                                                                                                                                                                                                                                                                                                                                                                                                                                                                                                                                                                                                                                                                                                                                                                                                                                                                                                                                                                                                                                                                                                                                                                                                                                                                                                                                                                                                                                                                                                                                                                                                                                                                                                                                                                                                                                                                                                                                                                                                                                                                                                                                                                                                                                                                                                                                                                                                                                                                                                                                                                                                                                                                                                                                                                                                                                                                                                                                                                                                                                                                                                                                                                                                                                                                                                                                                                                                                                                                                                                                                                                                                                                                                                                                                                                                                                                                                                                                                                                                                                                                                                                                                                                                                                                                                                                                                                                                                                                                                                                                                                                                                                                                                                                                                                                                                                                                                                                                                                                                                                  this test determines the ability of equipment to be operated at high ambient temperatures. </w:t>
      </w:r>
    </w:p>
    <w:p w:rsidR="00761C1B" w:rsidRDefault="00761C1B" w:rsidP="00761C1B">
      <w:r>
        <w:t>SOURCE: Used in EN 301 033 V1.4.1, clause 7.4.1.1</w:t>
      </w:r>
    </w:p>
    <w:p w:rsidR="00761C1B" w:rsidRDefault="00761C1B" w:rsidP="00761C1B"/>
    <w:p w:rsidR="00761C1B" w:rsidRDefault="00761C1B" w:rsidP="00761C1B">
      <w:r>
        <w:t xml:space="preserve">                                                                                                                                                                                                                                                                                                                                                                                                                                                                                                                                                                                                                                                                                                                                                                                                                                                                                                                                                                                                                                                                                                                                                                                                                                                                                                                                                                                                                                                                                                                                                                                                                                                                                                                                                                                                                                                                                                                                                                                                                                                                                                                                                                                                                                                                                                                                                                                                                                                                                                                                                                                                                                                                                                                                                                                                                                                                                                                                                                                                                                                                                                                                                                                                                                                                                                                                                                                                                                                                                                                                                                                                                                                                                                                                                                                                                                                                                                                                                                                                                                                                                                                                                                                                                                                                                                                                                                                                                                                                                                                                                                                                                                                                                                                                                                                                                                                                                                                                                                                                                                                                                                                                                                                                                                                                                                                                                                                                                                                                                                                                                                                                                                                                                                                                                                                                                                                                                                                                                                                                                                                                                                                                                                                                                                                                                                                                                                                                                                                                                                                                                                                                                                                                                                                                                                                                                                                                                                                                                                                                                                                                                                                                  this test determines the ability of equipment to be operated at low temperatures. it also allows equipment to demonstrate an ability to start up at low ambient temperatures. </w:t>
      </w:r>
    </w:p>
    <w:p w:rsidR="00761C1B" w:rsidRDefault="00761C1B" w:rsidP="00761C1B">
      <w:r>
        <w:t>SOURCE: Used in EN 300 065-03 V1.2.1, clause 4.3.2.4.1 SOURCE: Used in EN 300 373-03 V1.2.1, clause 4.3.2.4.1 SOURCE: Used in EN 300 698-03 V1.2.1, clause 4.3.2.4.1 SOURCE: Used in EN 301 025 V2.2.1, clause 7.5.4.1 SOURCE: Used in EN 301 025-01 V1.5.1, clause 7.5.4.1</w:t>
      </w:r>
    </w:p>
    <w:p w:rsidR="00761C1B" w:rsidRDefault="00761C1B" w:rsidP="00761C1B"/>
    <w:p w:rsidR="00761C1B" w:rsidRDefault="00761C1B" w:rsidP="00761C1B">
      <w:r>
        <w:t xml:space="preserve">                                                                                                                                                                                                                                                                                                                                                                                                                                                                                                                                                                                                                                                                                                                                                                                                                                                                                                                                                                                                                                                                                                                                                                                                                                                                                                                                                                                                                                                                                                                                                                                                                                                                                                                                                                                                                                                                                                                                                                                                                                                                                                                                                                                                                                                                                                                                                                                                                                                                                                                                                                                                                                                                                                                                                                                                                                                                                                                                                                                                                                                                                                                                                                                                                                                                                                                                                                                                                                                                                                                                                                                                                                                                                                                                                                                                                                                                                                                                                                                                                                                                                                                                                                                                                                                                                                                                                                                                                                                                                                                                                                                                                                                                                                                                                                                                                                                                                                                                                                                                                                                                                                                                                                                                                                                                                                                                                                                                                                                                                                                                                                                                                                                                                                                                                                                                                                                                                                                                                                                                                                                                                                                                                                                                                                                                                                                                                                                                                                                                                                                                                                                                                                                                                                                                                                                                                                                                                                                                                                                                                                                                                                                                  this test determines the ability of equipment to be operated under conditions of high humidity. </w:t>
      </w:r>
    </w:p>
    <w:p w:rsidR="00761C1B" w:rsidRDefault="00761C1B" w:rsidP="00761C1B">
      <w:r>
        <w:t>SOURCE: Used in EN 300 065-03 V1.2.1, clause 4.3.2.3.1 SOURCE: Used in EN 300 162-01 V1.4.1, clause 7.4.3.1 SOURCE: Used in EN 300 373-03 V1.2.1, clause 4.3.2.3.1 SOURCE: Used in EN 300 698-03 V1.2.1, clause 4.3.2.3.1 SOURCE: Used in EN 301 025 V2.2.1, clause 7.5.3.1 SOURCE: Used in EN 301 025-01 V1.5.1, clause 7.5.3.1 SOURCE: Used in EN 301 033 V1.4.1, clause 7.4.2.1 SOURCE: Used in EN 301 178 V2.2.1, clause 7.4.3.1 SOURCE: Used in EN 301 178-01 V1.4.1, clause 7.4.3.1 SOURCE: Used in EN 302 885 V2.2.1, clause 7.4.3.1 SOURCE: Used in EN 302 885-01 V1.3.1, clause 7.4.3.1</w:t>
      </w:r>
    </w:p>
    <w:p w:rsidR="00761C1B" w:rsidRDefault="00761C1B" w:rsidP="00761C1B"/>
    <w:p w:rsidR="00761C1B" w:rsidRDefault="00761C1B" w:rsidP="00761C1B">
      <w:r>
        <w:t xml:space="preserve">                                                                                                                                                                                                                                                                                                                                                                                                                                                                                                                                                                                                                                                                                                                                                                                                                                                                                                                                                                                                                                                                                                                                                                                                                                                                                                                                                                                                                                                                                                                                                                                                                                                                                                                                                                                                                                                                                                                                                                                                                                                                                                                                                                                                                                                                                                                                                                                                                                                                                                                                                                                                                                                                                                                                                                                                                                                                                                                                                                                                                                                                                                                                                                                                                                                                                                                                                                                                                                                                                                                                                                                                                                                                                                                                                                                                                                                                                                                                                                                                                                                                                                                                                                                                                                                                                                                                                                                                                                                                                                                                                                                                                                                                                                                                                                                                                                                                                                                                                                                                                                                                                                                                                                                                                                                                                                                                                                                                                                                                                                                                                                                                                                                                                                                                                                                                                                                                                                                                                                                                                                                                                                                                                                                                                                                                                                                                                                                                                                                                                                                                                                                                                                                                                                                                                                                                                                                                                                                                                                                                                                                                                                                                  this test determines the ability of equipment to withstand and operate in a corrosive environment. </w:t>
      </w:r>
    </w:p>
    <w:p w:rsidR="00761C1B" w:rsidRDefault="00761C1B" w:rsidP="00761C1B">
      <w:r>
        <w:t>SOURCE: Used in EN 300 373-03 V1.2.1, clause 4.3.3.1</w:t>
      </w:r>
    </w:p>
    <w:p w:rsidR="00761C1B" w:rsidRDefault="00761C1B" w:rsidP="00761C1B"/>
    <w:p w:rsidR="00761C1B" w:rsidRDefault="00761C1B" w:rsidP="00761C1B">
      <w:r>
        <w:t xml:space="preserve">                                                                                                                                                                                                                                                                                                                                                                                                                                                                                                                                                                                                                                                                                                                                                                                                                                                                                                                                                                                                                                                                                                                                                                                                                                                                                                                                                                                                                                                                                                                                                                                                                                                                                                                                                                                                                                                                                                                                                                                                                                                                                                                                                                                                                                                                                                                                                                                                                                                                                                                                                                                                                                                                                                                                                                                                                                                                                                                                                                                                                                                                                                                                                                                                                                                                                                                                                                                                                                                                                                                                                                                                                                                                                                                                                                                                                                                                                                                                                                                                                                                                                                                                                                                                                                                                                                                                                                                                                                                                                                                                                                                                                                                                                                                                                                                                                                                                                                                                                                                                                                                                                                                                                                                                                                                                                                                                                                                                                                                                                                                                                                                                                                                                                                                                                                                                                                                                                                                                                                                                                                                                                                                                                                                                                                                                                                                                                                                                                                                                                                                                                                                                                                                                                                                                                                                                                                                                                                                                                                                                                                                                                                                                  this test determines the ability of equipment to withstand and operate in a wet environment. </w:t>
      </w:r>
    </w:p>
    <w:p w:rsidR="00761C1B" w:rsidRDefault="00761C1B" w:rsidP="00761C1B">
      <w:r>
        <w:t>SOURCE: Used in EN 300 373-03 V1.2.1, clause 4.3.4.1</w:t>
      </w:r>
    </w:p>
    <w:p w:rsidR="00761C1B" w:rsidRDefault="00761C1B" w:rsidP="00761C1B"/>
    <w:p w:rsidR="00761C1B" w:rsidRDefault="00761C1B" w:rsidP="00761C1B">
      <w:r>
        <w:t xml:space="preserve">                                                                                                                                                                                                                                                                                                                                                                                                                                                                                                                                                                                                                                                                                                                                                                                                                                                                                                                                                                                                                                                                                                                                                                                                                                                                                                                                                                                                                                                                                                                                                                                                                                                                                                                                                                                                                                                                                                                                                                                                                                                                                                                                                                                                                                                                                                                                                                                                                                                                                                                                                                                                                                                                                                                                                                                                                                                                                                                                                                                                                                                                                                                                                                                                                                                                                                                                                                                                                                                                                                                                                                                                                                                                                                                                                                                                                                                                                                                                                                                                                                                                                                                                                                                                                                                                                                                                                                                                                                                                                                                                                                                                                                                                                                                                                                                                                                                                                                                                                                                                                                                                                                                                                                                                                                                                                                                                                                                                                                                                                                                                                                                                                                                                                                                                                                                                                                                                                                                                                                                                                                                                                                                                                                                                                                                                                                                                                                                                                                                                                                                                                                                                                                                                                                                                                                                                                                                                                                                                                                                                                                                                                                                                  this test determines the ability of equipment to withstand extreme power supply conditions without resulting in mechanical weakness or degradation in performance. </w:t>
      </w:r>
    </w:p>
    <w:p w:rsidR="00761C1B" w:rsidRDefault="00761C1B" w:rsidP="00761C1B">
      <w:r>
        <w:t>SOURCE: Used in EN 302 194 V2.1.1, clause 7.4.1 SOURCE: Used in EN 302 194-01 V1.1.2, clause 6.4.1</w:t>
      </w:r>
    </w:p>
    <w:p w:rsidR="00761C1B" w:rsidRDefault="00761C1B" w:rsidP="00761C1B"/>
    <w:p w:rsidR="00761C1B" w:rsidRDefault="00761C1B" w:rsidP="00761C1B">
      <w:r>
        <w:t xml:space="preserve">                                                                                                                                                                                                                                                                                                                                                                                                                                                                                                                                                                                                                                                                                                                                                                                                                                                                                                                                                                                                                                                                                                                                                                                                                                                                                                                                                                                                                                                                                                                                                                                                                                                                                                                                                                                                                                                                                                                                                                                                                                                                                                                                                                                                                                                                                                                                                                                                                                                                                                                                                                                                                                                                                                                                                                                                                                                                                                                                                                                                                                                                                                                                                                                                                                                                                                                                                                                                                                                                                                                                                                                                                                                                                                                                                                                                                                                                                                                                                                                                                                                                                                                                                                                                                                                                                                                                                                                                                                                                                                                                                                                                                                                                                                                                                                                                                                                                                                                                                                                                                                                                                                                                                                                                                                                                                                                                                                                                                                                                                                                                                                                                                                                                                                                                                                                                                                                                                                                                                                                                                                                                                                                                                                                                                                                                                                                                                                                                                                                                                                                                                                                                                                                                                                                                                                                                                                                                                                                                                                                                                                                                                                                                  this test determines the ability of equipment to withstand mechanical shock. </w:t>
      </w:r>
    </w:p>
    <w:p w:rsidR="00761C1B" w:rsidRDefault="00761C1B" w:rsidP="00761C1B">
      <w:r>
        <w:t>SOURCE: Used in EN 301 466 V1.2.1, clause 10.2.3.1 SOURCE: Used in EN 301 466 V1.2.1, clause 7.5.1</w:t>
      </w:r>
    </w:p>
    <w:p w:rsidR="00761C1B" w:rsidRDefault="00761C1B" w:rsidP="00761C1B"/>
    <w:p w:rsidR="00761C1B" w:rsidRDefault="00761C1B" w:rsidP="00761C1B">
      <w:r>
        <w:t xml:space="preserve">                                                                                                                                                                                                                                                                                                                                                                                                                                                                                                                                                                                                                                                                                                                                                                                                                                                                                                                                                                                                                                                                                                                                                                                                                                                                                                                                                                                                                                                                                                                                                                                                                                                                                                                                                                                                                                                                                                                                                                                                                                                                                                                                                                                                                                                                                                                                                                                                                                                                                                                                                                                                                                                                                                                                                                                                                                                                                                                                                                                                                                                                                                                                                                                                                                                                                                                                                                                                                                                                                                                                                                                                                                                                                                                                                                                                                                                                                                                                                                                                                                                                                                                                                                                                                                                                                                                                                                                                                                                                                                                                                                                                                                                                                                                                                                                                                                                                                                                                                                                                                                                                                                                                                                                                                                                                                                                                                                                                                                                                                                                                                                                                                                                                                                                                                                                                                                                                                                                                                                                                                                                                                                                                                                                                                                                                                                                                                                                                                                                                                                                                                                                                                                                                                                                                                                                                                                                                                                                                                                                                                                                                                                                                  this test determines the ability of equipment to withstand vibration without resulting in mechanical deterioration or degradation in performance. </w:t>
      </w:r>
    </w:p>
    <w:p w:rsidR="00761C1B" w:rsidRDefault="00761C1B" w:rsidP="00761C1B">
      <w:r>
        <w:t>SOURCE: Used in EN 301 033 V1.4.1, clause 7.3.1</w:t>
      </w:r>
    </w:p>
    <w:p w:rsidR="00761C1B" w:rsidRDefault="00761C1B" w:rsidP="00761C1B"/>
    <w:p w:rsidR="00761C1B" w:rsidRDefault="00761C1B" w:rsidP="00761C1B">
      <w:r>
        <w:t xml:space="preserve">                                                                                                                                                                                                                                                                                                                                                                                                                                                                                                                                                                                                                                                                                                                                                                                                                                                                                                                                                                                                                                                                                                                                                                                                                                                                                                                                                                                                                                                                                                                                                                                                                                                                                                                                                                                                                                                                                                                                                                                                                                                                                                                                                                                                                                                                                                                                                                                                                                                                                                                                                                                                                                                                                                                                                                                                                                                                                                                                                                                                                                                                                                                                                                                                                                                                                                                                                                                                                                                                                                                                                                                                                                                                                                                                                                                                                                                                                                                                                                                                                                                                                                                                                                                                                                                                                                                                                                                                                                                                                                                                                                                                                                                                                                                                                                                                                                                                                                                                                                                                                                                                                                                                                                                                                                                                                                                                                                                                                                                                                                                                                                                                                                                                                                                                                                                                                                                                                                                                                                                                                                                                                                                                                                                                                                                                                                                                                                                                                                                                                                                                                                                                                                                                                                                                                                                                                                                                                                                                                                                                                                                                                                                                  this test determines the ability of equipment to withstand vibration without resulting in mechanical weakness or degradation in performance. </w:t>
      </w:r>
    </w:p>
    <w:p w:rsidR="00761C1B" w:rsidRDefault="00761C1B" w:rsidP="00761C1B">
      <w:r>
        <w:t>SOURCE: Used in EN 300 065-03 V1.2.1, clause 4.3.1.1 SOURCE: Used in EN 300 162-01 V1.4.1, clause 7.3.1 SOURCE: Used in EN 300 373-03 V1.2.1, clause 4.3.1.1 SOURCE: Used in EN 300 698-03 V1.2.1, clause 4.3.1.1 SOURCE: Used in EN 301 025 V2.2.1, clause 7.4.1 SOURCE: Used in EN 301 025-01 V1.5.1, clause 7.4.1 SOURCE: Used in EN 301 466 V1.2.1, clause 10.2.2.1 SOURCE: Used in EN 301 466 V1.2.1, clause 7.4.1 SOURCE: Used in EN 302 194 V2.1.1, clause 7.5.1 SOURCE: Used in EN 302 194-01 V1.1.2, clause 6.5.1</w:t>
      </w:r>
    </w:p>
    <w:p w:rsidR="00761C1B" w:rsidRDefault="00761C1B" w:rsidP="00761C1B"/>
    <w:p w:rsidR="00761C1B" w:rsidRDefault="00761C1B" w:rsidP="00761C1B">
      <w:r>
        <w:t xml:space="preserve">                                                                                                                                                                                                                                                                                                                                                                                                                                                                                                                                                                                                                                                                                                                                                                                                                                                                                                                                                                                                                                                                                                                                                                                                                                                                                                                                                                                                                                                                                                                                                                                                                                                                                                                                                                                                                                                                                                                                                                                                                                                                                                                                                                                                                                                                                                                                                                                                                                                                                                                                                                                                                                                                                                                                                                                                                                                                                                                                                                                                                                                                                                                                                                                                                                                                                                                                                                                                                                                                                                                                                                                                                                                                                                                                                                                                                                                                                                                                                                                                                                                                                                                                                                                                                                                                                                                                                                                                                                                                                                                                                                                                                                                                                                                                                                                                                                                                                                                                                                                                                                                                                                                                                                                                                                                                                                                                                                                                                                                                                                                                                                                                                                                                                                                                                                                                                                                                                                                                                                                                                                                                                                                                                                                                                                                                                                                                                                                                                                                                                                                                                                                                                                                                                                                                                                                                                                                                                                                                                                                                                                                                                                                                  this test determines the ability of the indoor unit to work under extreme temperatures without resulting in mechanical weakness or degradation in performance. </w:t>
      </w:r>
    </w:p>
    <w:p w:rsidR="00761C1B" w:rsidRDefault="00761C1B" w:rsidP="00761C1B">
      <w:r>
        <w:t>SOURCE: Used in EN 302 194 V2.1.1, clause 7.2.1.1 SOURCE: Used in EN 302 194-01 V1.1.2, clause 6.2.1.1</w:t>
      </w:r>
    </w:p>
    <w:p w:rsidR="00761C1B" w:rsidRDefault="00761C1B" w:rsidP="00761C1B"/>
    <w:p w:rsidR="00761C1B" w:rsidRDefault="00761C1B" w:rsidP="00761C1B">
      <w:r>
        <w:t xml:space="preserve">                                                                                                                                                                                                                                                                                                                                                                                                                                                                                                                                                                                                                                                                                                                                                                                                                                                                                                                                                                                                                                                                                                                                                                                                                                                                                                                                                                                                                                                                                                                                                                                                                                                                                                                                                                                                                                                                                                                                                                                                                                                                                                                                                                                                                                                                                                                                                                                                                                                                                                                                                                                                                                                                                                                                                                                                                                                                                                                                                                                                                                                                                                                                                                                                                                                                                                                                                                                                                                                                                                                                                                                                                                                                                                                                                                                                                                                                                                                                                                                                                                                                                                                                                                                                                                                                                                                                                                                                                                                                                                                                                                                                                                                                                                                                                                                                                                                                                                                                                                                                                                                                                                                                                                                                                                                                                                                                                                                                                                                                                                                                                                                                                                                                                                                                                                                                                                                                                                                                                                                                                                                                                                                                                                                                                                                                                                                                                                                                                                                                                                                                                                                                                                                                                                                                                                                                                                                                                                                                                                                                                                                                                                                                  this test determines the ability of the outdoor unit to be operated under conditions of high humidity. </w:t>
      </w:r>
    </w:p>
    <w:p w:rsidR="00761C1B" w:rsidRDefault="00761C1B" w:rsidP="00761C1B">
      <w:r>
        <w:t>SOURCE: Used in EN 302 194 V2.1.1, clause 7.3.1 SOURCE: Used in EN 302 194-01 V1.1.2, clause 6.3.1</w:t>
      </w:r>
    </w:p>
    <w:p w:rsidR="00761C1B" w:rsidRDefault="00761C1B" w:rsidP="00761C1B"/>
    <w:p w:rsidR="00761C1B" w:rsidRDefault="00761C1B" w:rsidP="00761C1B">
      <w:r>
        <w:t xml:space="preserve">                                                                                                                                                                                                                                                                                                                                                                                                                                                                                                                                                                                                                                                                                                                                                                                                                                                                                                                                                                                                                                                                                                                                                                                                                                                                                                                                                                                                                                                                                                                                                                                                                                                                                                                                                                                                                                                                                                                                                                                                                                                                                                                                                                                                                                                                                                                                                                                                                                                                                                                                                                                                                                                                                                                                                                                                                                                                                                                                                                                                                                                                                                                                                                                                                                                                                                                                                                                                                                                                                                                                                                                                                                                                                                                                                                                                                                                                                                                                                                                                                                                                                                                                                                                                                                                                                                                                                                                                                                                                                                                                                                                                                                                                                                                                                                                                                                                                                                                                                                                                                                                                                                                                                                                                                                                                                                                                                                                                                                                                                                                                                                                                                                                                                                                                                                                                                                                                                                                                                                                                                                                                                                                                                                                                                                                                                                                                                                                                                                                                                                                                                                                                                                                                                                                                                                                                                                                                                                                                                                                                                                                                                                                                  this test determines the ability of the outdoor unit to withstand extreme temperatures without resulting in mechanical weakness or degradation in performance. </w:t>
      </w:r>
    </w:p>
    <w:p w:rsidR="00761C1B" w:rsidRDefault="00761C1B" w:rsidP="00761C1B">
      <w:r>
        <w:t>SOURCE: Used in EN 302 194 V2.1.1, clause 7.2.2.1 SOURCE: Used in EN 302 194-01 V1.1.2, clause 6.2.2.1</w:t>
      </w:r>
    </w:p>
    <w:p w:rsidR="00761C1B" w:rsidRDefault="00761C1B" w:rsidP="00761C1B"/>
    <w:p w:rsidR="00761C1B" w:rsidRDefault="00761C1B" w:rsidP="00761C1B">
      <w:r>
        <w:t xml:space="preserve">                                                                                                                                                                                                                                                                                                                                                                                                                                                                                                                                                                                                                                                                                                                                                                                                                                                                                                                                                                                                                                                                                                                                                                                                                                                                                                                                                                                                                                                                                                                                                                                                                                                                                                                                                                                                                                                                                                                                                                                                                                                                                                                                                                                                                                                                                                                                                                                                                                                                                                                                                                                                                                                                                                                                                                                                                                                                                                                                                                                                                                                                                                                                                                                                                                                                                                                                                                                                                                                                                                                                                                                                                                                                                                                                                                                                                                                                                                                                                                                                                                                                                                                                                                                                                                                                                                                                                                                                                                                                                                                                                                                                                                                                                                                                                                                                                                                                                                                                                                                                                                                                                                                                                                                                                                                                                                                                                                                                                                                                                                                                                                                                                                                                                                                                                                                                                                                                                                                                                                                                                                                                                                                                                                                                                                                                                                                                                                                                                                                                                                                                                                                                                                                                                                                                                                                                                                                                                                                                                                                                                                                                                                                                  this test is defined in en 300 065-1 [1], clause 6.10.1. </w:t>
      </w:r>
    </w:p>
    <w:p w:rsidR="00761C1B" w:rsidRDefault="00761C1B" w:rsidP="00761C1B">
      <w:r>
        <w:t>SOURCE: Used in EN 300 065-03 V1.2.1, clause 4.4.8.1.1</w:t>
      </w:r>
    </w:p>
    <w:p w:rsidR="00761C1B" w:rsidRDefault="00761C1B" w:rsidP="00761C1B"/>
    <w:p w:rsidR="00761C1B" w:rsidRDefault="00761C1B" w:rsidP="00761C1B">
      <w:r>
        <w:t xml:space="preserve">                                                                                                                                                                                                                                                                                                                                                                                                                                                                                                                                                                                                                                                                                                                                                                                                                                                                                                                                                                                                                                                                                                                                                                                                                                                                                                                                                                                                                                                                                                                                                                                                                                                                                                                                                                                                                                                                                                                                                                                                                                                                                                                                                                                                                                                                                                                                                                                                                                                                                                                                                                                                                                                                                                                                                                                                                                                                                                                                                                                                                                                                                                                                                                                                                                                                                                                                                                                                                                                                                                                                                                                                                                                                                                                                                                                                                                                                                                                                                                                                                                                                                                                                                                                                                                                                                                                                                                                                                                                                                                                                                                                                                                                                                                                                                                                                                                                                                                                                                                                                                                                                                                                                                                                                                                                                                                                                                                                                                                                                                                                                                                                                                                                                                                                                                                                                                                                                                                                                                                                                                                                                                                                                                                                                                                                                                                                                                                                                                                                                                                                                                                                                                                                                                                                                                                                                                                                                                                                                                                                                                                                                                                                                  this test is defined in en 300 065-1 [1], clause 6.10.2. </w:t>
      </w:r>
    </w:p>
    <w:p w:rsidR="00761C1B" w:rsidRDefault="00761C1B" w:rsidP="00761C1B">
      <w:r>
        <w:t>SOURCE: Used in EN 300 065-03 V1.2.1, clause 4.4.8.2.1</w:t>
      </w:r>
    </w:p>
    <w:p w:rsidR="00761C1B" w:rsidRDefault="00761C1B" w:rsidP="00761C1B"/>
    <w:p w:rsidR="00761C1B" w:rsidRDefault="00761C1B" w:rsidP="00761C1B">
      <w:r>
        <w:t xml:space="preserve">                                                                                                                                                                                                                                                                                                                                                                                                                                                                                                                                                                                                                                                                                                                                                                                                                                                                                                                                                                                                                                                                                                                                                                                                                                                                                                                                                                                                                                                                                                                                                                                                                                                                                                                                                                                                                                                                                                                                                                                                                                                                                                                                                                                                                                                                                                                                                                                                                                                                                                                                                                                                                                                                                                                                                                                                                                                                                                                                                                                                                                                                                                                                                                                                                                                                                                                                                                                                                                                                                                                                                                                                                                                                                                                                                                                                                                                                                                                                                                                                                                                                                                                                                                                                                                                                                                                                                                                                                                                                                                                                                                                                                                                                                                                                                                                                                                                                                                                                                                                                                                                                                                                                                                                                                                                                                                                                                                                                                                                                                                                                                                                                                                                                                                                                                                                                                                                                                                                                                                                                                                                                                                                                                                                                                                                                                                                                                                                                                                                                                                                                                                                                                                                                                                                                                                                                                                                                                                                                                                                                                                                                                                                                  this test is defined in en 300 065-1 [1], clause 6.10.3. </w:t>
      </w:r>
    </w:p>
    <w:p w:rsidR="00761C1B" w:rsidRDefault="00761C1B" w:rsidP="00761C1B">
      <w:r>
        <w:t>SOURCE: Used in EN 300 065-03 V1.2.1, clause 4.4.8.3.1</w:t>
      </w:r>
    </w:p>
    <w:p w:rsidR="00761C1B" w:rsidRDefault="00761C1B" w:rsidP="00761C1B"/>
    <w:p w:rsidR="00761C1B" w:rsidRDefault="00761C1B" w:rsidP="00761C1B">
      <w:r>
        <w:t xml:space="preserve">                                                                                                                                                                                                                                                                                                                                                                                                                                                                                                                                                                                                                                                                                                                                                                                                                                                                                                                                                                                                                                                                                                                                                                                                                                                                                                                                                                                                                                                                                                                                                                                                                                                                                                                                                                                                                                                                                                                                                                                                                                                                                                                                                                                                                                                                                                                                                                                                                                                                                                                                                                                                                                                                                                                                                                                                                                                                                                                                                                                                                                                                                                                                                                                                                                                                                                                                                                                                                                                                                                                                                                                                                                                                                                                                                                                                                                                                                                                                                                                                                                                                                                                                                                                                                                                                                                                                                                                                                                                                                                                                                                                                                                                                                                                                                                                                                                                                                                                                                                                                                                                                                                                                                                                                                                                                                                                                                                                                                                                                                                                                                                                                                                                                                                                                                                                                                                                                                                                                                                                                                                                                                                                                                                                                                                                                                                                                                                                                                                                                                                                                                                                                                                                                                                                                                                                                                                                                                                                                                                                                                                                                                                                                  this test is defined in en 300 065-1 [1], clause 6.7.1. </w:t>
      </w:r>
    </w:p>
    <w:p w:rsidR="00761C1B" w:rsidRDefault="00761C1B" w:rsidP="00761C1B">
      <w:r>
        <w:t>SOURCE: Used in EN 300 065-03 V1.2.1, clause 4.4.3.1</w:t>
      </w:r>
    </w:p>
    <w:p w:rsidR="00761C1B" w:rsidRDefault="00761C1B" w:rsidP="00761C1B"/>
    <w:p w:rsidR="00761C1B" w:rsidRDefault="00761C1B" w:rsidP="00761C1B">
      <w:r>
        <w:t xml:space="preserve">                                                                                                                                                                                                                                                                                                                                                                                                                                                                                                                                                                                                                                                                                                                                                                                                                                                                                                                                                                                                                                                                                                                                                                                                                                                                                                                                                                                                                                                                                                                                                                                                                                                                                                                                                                                                                                                                                                                                                                                                                                                                                                                                                                                                                                                                                                                                                                                                                                                                                                                                                                                                                                                                                                                                                                                                                                                                                                                                                                                                                                                                                                                                                                                                                                                                                                                                                                                                                                                                                                                                                                                                                                                                                                                                                                                                                                                                                                                                                                                                                                                                                                                                                                                                                                                                                                                                                                                                                                                                                                                                                                                                                                                                                                                                                                                                                                                                                                                                                                                                                                                                                                                                                                                                                                                                                                                                                                                                                                                                                                                                                                                                                                                                                                                                                                                                                                                                                                                                                                                                                                                                                                                                                                                                                                                                                                                                                                                                                                                                                                                                                                                                                                                                                                                                                                                                                                                                                                                                                                                                                                                                                                                                  this test is defined in en 300 065-1 [1], clause 6.8.1. </w:t>
      </w:r>
    </w:p>
    <w:p w:rsidR="00761C1B" w:rsidRDefault="00761C1B" w:rsidP="00761C1B">
      <w:r>
        <w:t>SOURCE: Used in EN 300 065-03 V1.2.1, clause 4.4.4.1</w:t>
      </w:r>
    </w:p>
    <w:p w:rsidR="00761C1B" w:rsidRDefault="00761C1B" w:rsidP="00761C1B"/>
    <w:p w:rsidR="00761C1B" w:rsidRDefault="00761C1B" w:rsidP="00761C1B">
      <w:r>
        <w:t xml:space="preserve">                                                                                                                                                                                                                                                                                                                                                                                                                                                                                                                                                                                                                                                                                                                                                                                                                                                                                                                                                                                                                                                                                                                                                                                                                                                                                                                                                                                                                                                                                                                                                                                                                                                                                                                                                                                                                                                                                                                                                                                                                                                                                                                                                                                                                                                                                                                                                                                                                                                                                                                                                                                                                                                                                                                                                                                                                                                                                                                                                                                                                                                                                                                                                                                                                                                                                                                                                                                                                                                                                                                                                                                                                                                                                                                                                                                                                                                                                                                                                                                                                                                                                                                                                                                                                                                                                                                                                                                                                                                                                                                                                                                                                                                                                                                                                                                                                                                                                                                                                                                                                                                                                                                                                                                                                                                                                                                                                                                                                                                                                                                                                                                                                                                                                                                                                                                                                                                                                                                                                                                                                                                                                                                                                                                                                                                                                                                                                                                                                                                                                                                                                                                                                                                                                                                                                                                                                                                                                                                                                                                                                                                                                                                                  this test is defined in en 300 065-1 [1], clause 6.8.2. </w:t>
      </w:r>
    </w:p>
    <w:p w:rsidR="00761C1B" w:rsidRDefault="00761C1B" w:rsidP="00761C1B">
      <w:r>
        <w:t>SOURCE: Used in EN 300 065-03 V1.2.1, clause 4.4.5.1</w:t>
      </w:r>
    </w:p>
    <w:p w:rsidR="00761C1B" w:rsidRDefault="00761C1B" w:rsidP="00761C1B"/>
    <w:p w:rsidR="00761C1B" w:rsidRDefault="00761C1B" w:rsidP="00761C1B">
      <w:r>
        <w:t xml:space="preserve">                                                                                                                                                                                                                                                                                                                                                                                                                                                                                                                                                                                                                                                                                                                                                                                                                                                                                                                                                                                                                                                                                                                                                                                                                                                                                                                                                                                                                                                                                                                                                                                                                                                                                                                                                                                                                                                                                                                                                                                                                                                                                                                                                                                                                                                                                                                                                                                                                                                                                                                                                                                                                                                                                                                                                                                                                                                                                                                                                                                                                                                                                                                                                                                                                                                                                                                                                                                                                                                                                                                                                                                                                                                                                                                                                                                                                                                                                                                                                                                                                                                                                                                                                                                                                                                                                                                                                                                                                                                                                                                                                                                                                                                                                                                                                                                                                                                                                                                                                                                                                                                                                                                                                                                                                                                                                                                                                                                                                                                                                                                                                                                                                                                                                                                                                                                                                                                                                                                                                                                                                                                                                                                                                                                                                                                                                                                                                                                                                                                                                                                                                                                                                                                                                                                                                                                                                                                                                                                                                                                                                                                                                                                                  this test is defined in en 300 065-1 [1], clause 6.8.4. </w:t>
      </w:r>
    </w:p>
    <w:p w:rsidR="00761C1B" w:rsidRDefault="00761C1B" w:rsidP="00761C1B">
      <w:r>
        <w:t>SOURCE: Used in EN 300 065-03 V1.2.1, clause 4.4.6.1</w:t>
      </w:r>
    </w:p>
    <w:p w:rsidR="00761C1B" w:rsidRDefault="00761C1B" w:rsidP="00761C1B"/>
    <w:p w:rsidR="00761C1B" w:rsidRDefault="00761C1B" w:rsidP="00761C1B">
      <w:r>
        <w:t xml:space="preserve">                                                                                                                                                                                                                                                                                                                                                                                                                                                                                                                                                                                                                                                                                                                                                                                                                                                                                                                                                                                                                                                                                                                                                                                                                                                                                                                                                                                                                                                                                                                                                                                                                                                                                                                                                                                                                                                                                                                                                                                                                                                                                                                                                                                                                                                                                                                                                                                                                                                                                                                                                                                                                                                                                                                                                                                                                                                                                                                                                                                                                                                                                                                                                                                                                                                                                                                                                                                                                                                                                                                                                                                                                                                                                                                                                                                                                                                                                                                                                                                                                                                                                                                                                                                                                                                                                                                                                                                                                                                                                                                                                                                                                                                                                                                                                                                                                                                                                                                                                                                                                                                                                                                                                                                                                                                                                                                                                                                                                                                                                                                                                                                                                                                                                                                                                                                                                                                                                                                                                                                                                                                                                                                                                                                                                                                                                                                                                                                                                                                                                                                                                                                                                                                                                                                                                                                                                                                                                                                                                                                                                                                                                                                                  this test is defined in en 300 065-1 [1], clause 6.9.1. </w:t>
      </w:r>
    </w:p>
    <w:p w:rsidR="00761C1B" w:rsidRDefault="00761C1B" w:rsidP="00761C1B">
      <w:r>
        <w:t>SOURCE: Used in EN 300 065-03 V1.2.1, clause 4.4.7.1.1</w:t>
      </w:r>
    </w:p>
    <w:p w:rsidR="00761C1B" w:rsidRDefault="00761C1B" w:rsidP="00761C1B"/>
    <w:p w:rsidR="00761C1B" w:rsidRDefault="00761C1B" w:rsidP="00761C1B">
      <w:r>
        <w:t xml:space="preserve">                                                                                                                                                                                                                                                                                                                                                                                                                                                                                                                                                                                                                                                                                                                                                                                                                                                                                                                                                                                                                                                                                                                                                                                                                                                                                                                                                                                                                                                                                                                                                                                                                                                                                                                                                                                                                                                                                                                                                                                                                                                                                                                                                                                                                                                                                                                                                                                                                                                                                                                                                                                                                                                                                                                                                                                                                                                                                                                                                                                                                                                                                                                                                                                                                                                                                                                                                                                                                                                                                                                                                                                                                                                                                                                                                                                                                                                                                                                                                                                                                                                                                                                                                                                                                                                                                                                                                                                                                                                                                                                                                                                                                                                                                                                                                                                                                                                                                                                                                                                                                                                                                                                                                                                                                                                                                                                                                                                                                                                                                                                                                                                                                                                                                                                                                                                                                                                                                                                                                                                                                                                                                                                                                                                                                                                                                                                                                                                                                                                                                                                                                                                                                                                                                                                                                                                                                                                                                                                                                                                                                                                                                                                                  this test is defined in en 300 065-1 [1], clause 6.9.2. </w:t>
      </w:r>
    </w:p>
    <w:p w:rsidR="00761C1B" w:rsidRDefault="00761C1B" w:rsidP="00761C1B">
      <w:r>
        <w:t>SOURCE: Used in EN 300 065-03 V1.2.1, clause 4.4.7.2.1</w:t>
      </w:r>
    </w:p>
    <w:p w:rsidR="00761C1B" w:rsidRDefault="00761C1B" w:rsidP="00761C1B"/>
    <w:p w:rsidR="00761C1B" w:rsidRDefault="00761C1B" w:rsidP="00761C1B">
      <w:r>
        <w:t xml:space="preserve">                                                                                                                                                                                                                                                                                                                                                                                                                                                                                                                                                                                                                                                                                                                                                                                                                                                                                                                                                                                                                                                                                                                                                                                                                                                                                                                                                                                                                                                                                                                                                                                                                                                                                                                                                                                                                                                                                                                                                                                                                                                                                                                                                                                                                                                                                                                                                                                                                                                                                                                                                                                                                                                                                                                                                                                                                                                                                                                                                                                                                                                                                                                                                                                                                                                                                                                                                                                                                                                                                                                                                                                                                                                                                                                                                                                                                                                                                                                                                                                                                                                                                                                                                                                                                                                                                                                                                                                                                                                                                                                                                                                                                                                                                                                                                                                                                                                                                                                                                                                                                                                                                                                                                                                                                                                                                                                                                                                                                                                                                                                                                                                                                                                                                                                                                                                                                                                                                                                                                                                                                                                                                                                                                                                                                                                                                                                                                                                                                                                                                                                                                                                                                                                                                                                                                                                                                                                                                                                                                                                                                                                                                                                                  this test is defined in en 300 065-1 [1], clause 6.9.3. </w:t>
      </w:r>
    </w:p>
    <w:p w:rsidR="00761C1B" w:rsidRDefault="00761C1B" w:rsidP="00761C1B">
      <w:r>
        <w:t>SOURCE: Used in EN 300 065-03 V1.2.1, clause 4.4.7.3.1</w:t>
      </w:r>
    </w:p>
    <w:p w:rsidR="00761C1B" w:rsidRDefault="00761C1B" w:rsidP="00761C1B"/>
    <w:p w:rsidR="00761C1B" w:rsidRDefault="00761C1B" w:rsidP="00761C1B">
      <w:r>
        <w:t xml:space="preserve">                                                                                                                                                                                                                                                                                                                                                                                                                                                                                                                                                                                                                                                                                                                                                                                                                                                                                                                                                                                                                                                                                                                                                                                                                                                                                                                                                                                                                                                                                                                                                                                                                                                                                                                                                                                                                                                                                                                                                                                                                                                                                                                                                                                                                                                                                                                                                                                                                                                                                                                                                                                                                                                                                                                                                                                                                                                                                                                                                                                                                                                                                                                                                                                                                                                                                                                                                                                                                                                                                                                                                                                                                                                                                                                                                                                                                                                                                                                                                                                                                                                                                                                                                                                                                                                                                                                                                                                                                                                                                                                                                                                                                                                                                                                                                                                                                                                                                                                                                                                                                                                                                                                                                                                                                                                                                                                                                                                                                                                                                                                                                                                                                                                                                                                                                                                                                                                                                                                                                                                                                                                                                                                                                                                                                                                                                                                                                                                                                                                                                                                                                                                                                                                                                                                                                                                                                                                                                                                                                                                                                                                                                                                                  this test is defined in en 300 065-1 [1], clause 6.9.4. </w:t>
      </w:r>
    </w:p>
    <w:p w:rsidR="00761C1B" w:rsidRDefault="00761C1B" w:rsidP="00761C1B">
      <w:r>
        <w:t>SOURCE: Used in EN 300 065-03 V1.2.1, clause 4.4.7.4.1</w:t>
      </w:r>
    </w:p>
    <w:p w:rsidR="00761C1B" w:rsidRDefault="00761C1B" w:rsidP="00761C1B"/>
    <w:p w:rsidR="00761C1B" w:rsidRDefault="00761C1B" w:rsidP="00761C1B">
      <w:r>
        <w:t xml:space="preserve">                                                                                                                                                                                                                                                                                                                                                                                                                                                                                                                                                                                                                                                                                                                                                                                                                                                                                                                                                                                                                                                                                                                                                                                                                                                                                                                                                                                                                                                                                                                                                                                                                                                                                                                                                                                                                                                                                                                                                                                                                                                                                                                                                                                                                                                                                                                                                                                                                                                                                                                                                                                                                                                                                                                                                                                                                                                                                                                                                                                                                                                                                                                                                                                                                                                                                                                                                                                                                                                                                                                                                                                                                                                                                                                                                                                                                                                                                                                                                                                                                                                                                                                                                                                                                                                                                                                                                                                                                                                                                                                                                                                                                                                                                                                                                                                                                                                                                                                                                                                                                                                                                                                                                                                                                                                                                                                                                                                                                                                                                                                                                                                                                                                                                                                                                                                                                                                                                                                                                                                                                                                                                                                                                                                                                                                                                                                                                                                                                                                                                                                                                                                                                                                                                                                                                                                                                                                                                                                                                                                                                                                                                                                                  this test is defined in en 300 065-1 [1], clause 6.9.5. </w:t>
      </w:r>
    </w:p>
    <w:p w:rsidR="00761C1B" w:rsidRDefault="00761C1B" w:rsidP="00761C1B">
      <w:r>
        <w:t>SOURCE: Used in EN 300 065-03 V1.2.1, clause 4.4.7.5.1</w:t>
      </w:r>
    </w:p>
    <w:p w:rsidR="00761C1B" w:rsidRDefault="00761C1B" w:rsidP="00761C1B"/>
    <w:p w:rsidR="00761C1B" w:rsidRDefault="00761C1B" w:rsidP="00761C1B">
      <w:r>
        <w:t xml:space="preserve">                                                                                                                                                                                                                                                                                                                                                                                                                                                                                                                                                                                                                                                                                                                                                                                                                                                                                                                                                                                                                                                                                                                                                                                                                                                                                                                                                                                                                                                                                                                                                                                                                                                                                                                                                                                                                                                                                                                                                                                                                                                                                                                                                                                                                                                                                                                                                                                                                                                                                                                                                                                                                                                                                                                                                                                                                                                                                                                                                                                                                                                                                                                                                                                                                                                                                                                                                                                                                                                                                                                                                                                                                                                                                                                                                                                                                                                                                                                                                                                                                                                                                                                                                                                                                                                                                                                                                                                                                                                                                                                                                                                                                                                                                                                                                                                                                                                                                                                                                                                                                                                                                                                                                                                                                                                                                                                                                                                                                                                                                                                                                                                                                                                                                                                                                                                                                                                                                                                                                                                                                                                                                                                                                                                                                                                                                                                                                                                                                                                                                                                                                                                                                                                                                                                                                                                                                                                                                                                                                                                                                                                                                                                                  this test is defined in en 300 162-1 [2], clause 7.3.1 </w:t>
      </w:r>
    </w:p>
    <w:p w:rsidR="00761C1B" w:rsidRDefault="00761C1B" w:rsidP="00761C1B">
      <w:r>
        <w:t>SOURCE: Used in EN 300 162-03 V1.2.1, clause 4.3.1.1</w:t>
      </w:r>
    </w:p>
    <w:p w:rsidR="00761C1B" w:rsidRDefault="00761C1B" w:rsidP="00761C1B"/>
    <w:p w:rsidR="00761C1B" w:rsidRDefault="00761C1B" w:rsidP="00761C1B">
      <w:r>
        <w:t xml:space="preserve">                                                                                                                                                                                                                                                                                                                                                                                                                                                                                                                                                                                                                                                                                                                                                                                                                                                                                                                                                                                                                                                                                                                                                                                                                                                                                                                                                                                                                                                                                                                                                                                                                                                                                                                                                                                                                                                                                                                                                                                                                                                                                                                                                                                                                                                                                                                                                                                                                                                                                                                                                                                                                                                                                                                                                                                                                                                                                                                                                                                                                                                                                                                                                                                                                                                                                                                                                                                                                                                                                                                                                                                                                                                                                                                                                                                                                                                                                                                                                                                                                                                                                                                                                                                                                                                                                                                                                                                                                                                                                                                                                                                                                                                                                                                                                                                                                                                                                                                                                                                                                                                                                                                                                                                                                                                                                                                                                                                                                                                                                                                                                                                                                                                                                                                                                                                                                                                                                                                                                                                                                                                                                                                                                                                                                                                                                                                                                                                                                                                                                                                                                                                                                                                                                                                                                                                                                                                                                                                                                                                                                                                                                                                                  this test is defined in en 300 162-1 [2], clause 7.4.2.1. </w:t>
      </w:r>
    </w:p>
    <w:p w:rsidR="00761C1B" w:rsidRDefault="00761C1B" w:rsidP="00761C1B">
      <w:r>
        <w:t>SOURCE: Used in EN 300 162-03 V1.2.1, clause 4.3.2.2.1</w:t>
      </w:r>
    </w:p>
    <w:p w:rsidR="00761C1B" w:rsidRDefault="00761C1B" w:rsidP="00761C1B"/>
    <w:p w:rsidR="00761C1B" w:rsidRDefault="00761C1B" w:rsidP="00761C1B">
      <w:r>
        <w:t xml:space="preserve">                                                                                                                                                                                                                                                                                                                                                                                                                                                                                                                                                                                                                                                                                                                                                                                                                                                                                                                                                                                                                                                                                                                                                                                                                                                                                                                                                                                                                                                                                                                                                                                                                                                                                                                                                                                                                                                                                                                                                                                                                                                                                                                                                                                                                                                                                                                                                                                                                                                                                                                                                                                                                                                                                                                                                                                                                                                                                                                                                                                                                                                                                                                                                                                                                                                                                                                                                                                                                                                                                                                                                                                                                                                                                                                                                                                                                                                                                                                                                                                                                                                                                                                                                                                                                                                                                                                                                                                                                                                                                                                                                                                                                                                                                                                                                                                                                                                                                                                                                                                                                                                                                                                                                                                                                                                                                                                                                                                                                                                                                                                                                                                                                                                                                                                                                                                                                                                                                                                                                                                                                                                                                                                                                                                                                                                                                                                                                                                                                                                                                                                                                                                                                                                                                                                                                                                                                                                                                                                                                                                                                                                                                                                                  this test is defined in en 300 162-1 [2], clause 7.4.3.1. </w:t>
      </w:r>
    </w:p>
    <w:p w:rsidR="00761C1B" w:rsidRDefault="00761C1B" w:rsidP="00761C1B">
      <w:r>
        <w:t>SOURCE: Used in EN 300 162-03 V1.2.1, clause 4.3.2.3.1</w:t>
      </w:r>
    </w:p>
    <w:p w:rsidR="00761C1B" w:rsidRDefault="00761C1B" w:rsidP="00761C1B"/>
    <w:p w:rsidR="00761C1B" w:rsidRDefault="00761C1B" w:rsidP="00761C1B">
      <w:r>
        <w:t xml:space="preserve">                                                                                                                                                                                                                                                                                                                                                                                                                                                                                                                                                                                                                                                                                                                                                                                                                                                                                                                                                                                                                                                                                                                                                                                                                                                                                                                                                                                                                                                                                                                                                                                                                                                                                                                                                                                                                                                                                                                                                                                                                                                                                                                                                                                                                                                                                                                                                                                                                                                                                                                                                                                                                                                                                                                                                                                                                                                                                                                                                                                                                                                                                                                                                                                                                                                                                                                                                                                                                                                                                                                                                                                                                                                                                                                                                                                                                                                                                                                                                                                                                                                                                                                                                                                                                                                                                                                                                                                                                                                                                                                                                                                                                                                                                                                                                                                                                                                                                                                                                                                                                                                                                                                                                                                                                                                                                                                                                                                                                                                                                                                                                                                                                                                                                                                                                                                                                                                                                                                                                                                                                                                                                                                                                                                                                                                                                                                                                                                                                                                                                                                                                                                                                                                                                                                                                                                                                                                                                                                                                                                                                                                                                                                                  this test is defined in en 300 162-1 [2], clause 7.4.4.1. </w:t>
      </w:r>
    </w:p>
    <w:p w:rsidR="00761C1B" w:rsidRDefault="00761C1B" w:rsidP="00761C1B">
      <w:r>
        <w:t>SOURCE: Used in EN 300 162-03 V1.2.1, clause 4.3.2.4.1</w:t>
      </w:r>
    </w:p>
    <w:p w:rsidR="00761C1B" w:rsidRDefault="00761C1B" w:rsidP="00761C1B"/>
    <w:p w:rsidR="00761C1B" w:rsidRDefault="00761C1B" w:rsidP="00761C1B">
      <w:r>
        <w:t xml:space="preserve">                                                                                                                                                                                                                                                                                                                                                                                                                                                                                                                                                                                                                                                                                                                                                                                                                                                                                                                                                                                                                                                                                                                                                                                                                                                                                                                                                                                                                                                                                                                                                                                                                                                                                                                                                                                                                                                                                                                                                                                                                                                                                                                                                                                                                                                                                                                                                                                                                                                                                                                                                                                                                                                                                                                                                                                                                                                                                                                                                                                                                                                                                                                                                                                                                                                                                                                                                                                                                                                                                                                                                                                                                                                                                                                                                                                                                                                                                                                                                                                                                                                                                                                                                                                                                                                                                                                                                                                                                                                                                                                                                                                                                                                                                                                                                                                                                                                                                                                                                                                                                                                                                                                                                                                                                                                                                                                                                                                                                                                                                                                                                                                                                                                                                                                                                                                                                                                                                                                                                                                                                                                                                                                                                                                                                                                                                                                                                                                                                                                                                                                                                                                                                                                                                                                                                                                                                                                                                                                                                                                                                                                                                                                                  this test is defined in en 300 162-1 [2], clause 8.10.1. </w:t>
      </w:r>
    </w:p>
    <w:p w:rsidR="00761C1B" w:rsidRDefault="00761C1B" w:rsidP="00761C1B">
      <w:r>
        <w:t>SOURCE: Used in EN 300 162-03 V1.2.1, clause 4.4.4.1</w:t>
      </w:r>
    </w:p>
    <w:p w:rsidR="00761C1B" w:rsidRDefault="00761C1B" w:rsidP="00761C1B"/>
    <w:p w:rsidR="00761C1B" w:rsidRDefault="00761C1B" w:rsidP="00761C1B">
      <w:r>
        <w:t xml:space="preserve">                                                                                                                                                                                                                                                                                                                                                                                                                                                                                                                                                                                                                                                                                                                                                                                                                                                                                                                                                                                                                                                                                                                                                                                                                                                                                                                                                                                                                                                                                                                                                                                                                                                                                                                                                                                                                                                                                                                                                                                                                                                                                                                                                                                                                                                                                                                                                                                                                                                                                                                                                                                                                                                                                                                                                                                                                                                                                                                                                                                                                                                                                                                                                                                                                                                                                                                                                                                                                                                                                                                                                                                                                                                                                                                                                                                                                                                                                                                                                                                                                                                                                                                                                                                                                                                                                                                                                                                                                                                                                                                                                                                                                                                                                                                                                                                                                                                                                                                                                                                                                                                                                                                                                                                                                                                                                                                                                                                                                                                                                                                                                                                                                                                                                                                                                                                                                                                                                                                                                                                                                                                                                                                                                                                                                                                                                                                                                                                                                                                                                                                                                                                                                                                                                                                                                                                                                                                                                                                                                                                                                                                                                                                                  this test is defined in en 300 162-1 [2], clause 8.11.1. </w:t>
      </w:r>
    </w:p>
    <w:p w:rsidR="00761C1B" w:rsidRDefault="00761C1B" w:rsidP="00761C1B">
      <w:r>
        <w:t>SOURCE: Used in EN 300 162-03 V1.2.1, clause 4.4.5.1</w:t>
      </w:r>
    </w:p>
    <w:p w:rsidR="00761C1B" w:rsidRDefault="00761C1B" w:rsidP="00761C1B"/>
    <w:p w:rsidR="00761C1B" w:rsidRDefault="00761C1B" w:rsidP="00761C1B">
      <w:r>
        <w:t xml:space="preserve">                                                                                                                                                                                                                                                                                                                                                                                                                                                                                                                                                                                                                                                                                                                                                                                                                                                                                                                                                                                                                                                                                                                                                                                                                                                                                                                                                                                                                                                                                                                                                                                                                                                                                                                                                                                                                                                                                                                                                                                                                                                                                                                                                                                                                                                                                                                                                                                                                                                                                                                                                                                                                                                                                                                                                                                                                                                                                                                                                                                                                                                                                                                                                                                                                                                                                                                                                                                                                                                                                                                                                                                                                                                                                                                                                                                                                                                                                                                                                                                                                                                                                                                                                                                                                                                                                                                                                                                                                                                                                                                                                                                                                                                                                                                                                                                                                                                                                                                                                                                                                                                                                                                                                                                                                                                                                                                                                                                                                                                                                                                                                                                                                                                                                                                                                                                                                                                                                                                                                                                                                                                                                                                                                                                                                                                                                                                                                                                                                                                                                                                                                                                                                                                                                                                                                                                                                                                                                                                                                                                                                                                                                                                                  this test is defined in en 300 162-1 [2], clause 8.12.1. </w:t>
      </w:r>
    </w:p>
    <w:p w:rsidR="00761C1B" w:rsidRDefault="00761C1B" w:rsidP="00761C1B">
      <w:r>
        <w:t>SOURCE: Used in EN 300 162-03 V1.2.1, clause 4.4.6.1</w:t>
      </w:r>
    </w:p>
    <w:p w:rsidR="00761C1B" w:rsidRDefault="00761C1B" w:rsidP="00761C1B"/>
    <w:p w:rsidR="00761C1B" w:rsidRDefault="00761C1B" w:rsidP="00761C1B">
      <w:r>
        <w:t xml:space="preserve">                                                                                                                                                                                                                                                                                                                                                                                                                                                                                                                                                                                                                                                                                                                                                                                                                                                                                                                                                                                                                                                                                                                                                                                                                                                                                                                                                                                                                                                                                                                                                                                                                                                                                                                                                                                                                                                                                                                                                                                                                                                                                                                                                                                                                                                                                                                                                                                                                                                                                                                                                                                                                                                                                                                                                                                                                                                                                                                                                                                                                                                                                                                                                                                                                                                                                                                                                                                                                                                                                                                                                                                                                                                                                                                                                                                                                                                                                                                                                                                                                                                                                                                                                                                                                                                                                                                                                                                                                                                                                                                                                                                                                                                                                                                                                                                                                                                                                                                                                                                                                                                                                                                                                                                                                                                                                                                                                                                                                                                                                                                                                                                                                                                                                                                                                                                                                                                                                                                                                                                                                                                                                                                                                                                                                                                                                                                                                                                                                                                                                                                                                                                                                                                                                                                                                                                                                                                                                                                                                                                                                                                                                                                                  this test is defined in en 300 162-1 [2], clause 8.13.1. </w:t>
      </w:r>
    </w:p>
    <w:p w:rsidR="00761C1B" w:rsidRDefault="00761C1B" w:rsidP="00761C1B">
      <w:r>
        <w:t>SOURCE: Used in EN 300 162-03 V1.2.1, clause 4.4.7.1</w:t>
      </w:r>
    </w:p>
    <w:p w:rsidR="00761C1B" w:rsidRDefault="00761C1B" w:rsidP="00761C1B"/>
    <w:p w:rsidR="00761C1B" w:rsidRDefault="00761C1B" w:rsidP="00761C1B">
      <w:r>
        <w:t xml:space="preserve">                                                                                                                                                                                                                                                                                                                                                                                                                                                                                                                                                                                                                                                                                                                                                                                                                                                                                                                                                                                                                                                                                                                                                                                                                                                                                                                                                                                                                                                                                                                                                                                                                                                                                                                                                                                                                                                                                                                                                                                                                                                                                                                                                                                                                                                                                                                                                                                                                                                                                                                                                                                                                                                                                                                                                                                                                                                                                                                                                                                                                                                                                                                                                                                                                                                                                                                                                                                                                                                                                                                                                                                                                                                                                                                                                                                                                                                                                                                                                                                                                                                                                                                                                                                                                                                                                                                                                                                                                                                                                                                                                                                                                                                                                                                                                                                                                                                                                                                                                                                                                                                                                                                                                                                                                                                                                                                                                                                                                                                                                                                                                                                                                                                                                                                                                                                                                                                                                                                                                                                                                                                                                                                                                                                                                                                                                                                                                                                                                                                                                                                                                                                                                                                                                                                                                                                                                                                                                                                                                                                                                                                                                                                                  this test is defined in en 300 162-1 [2], clause 8.4.1. </w:t>
      </w:r>
    </w:p>
    <w:p w:rsidR="00761C1B" w:rsidRDefault="00761C1B" w:rsidP="00761C1B">
      <w:r>
        <w:t>SOURCE: Used in EN 300 162-03 V1.2.1, clause 4.4.1.1</w:t>
      </w:r>
    </w:p>
    <w:p w:rsidR="00761C1B" w:rsidRDefault="00761C1B" w:rsidP="00761C1B"/>
    <w:p w:rsidR="00761C1B" w:rsidRDefault="00761C1B" w:rsidP="00761C1B">
      <w:r>
        <w:t xml:space="preserve">                                                                                                                                                                                                                                                                                                                                                                                                                                                                                                                                                                                                                                                                                                                                                                                                                                                                                                                                                                                                                                                                                                                                                                                                                                                                                                                                                                                                                                                                                                                                                                                                                                                                                                                                                                                                                                                                                                                                                                                                                                                                                                                                                                                                                                                                                                                                                                                                                                                                                                                                                                                                                                                                                                                                                                                                                                                                                                                                                                                                                                                                                                                                                                                                                                                                                                                                                                                                                                                                                                                                                                                                                                                                                                                                                                                                                                                                                                                                                                                                                                                                                                                                                                                                                                                                                                                                                                                                                                                                                                                                                                                                                                                                                                                                                                                                                                                                                                                                                                                                                                                                                                                                                                                                                                                                                                                                                                                                                                                                                                                                                                                                                                                                                                                                                                                                                                                                                                                                                                                                                                                                                                                                                                                                                                                                                                                                                                                                                                                                                                                                                                                                                                                                                                                                                                                                                                                                                                                                                                                                                                                                                                                                  this test is defined in en 300 162-1 [2], clause 8.5.1. </w:t>
      </w:r>
    </w:p>
    <w:p w:rsidR="00761C1B" w:rsidRDefault="00761C1B" w:rsidP="00761C1B">
      <w:r>
        <w:t>SOURCE: Used in EN 300 162-03 V1.2.1, clause 4.4.2.1</w:t>
      </w:r>
    </w:p>
    <w:p w:rsidR="00761C1B" w:rsidRDefault="00761C1B" w:rsidP="00761C1B"/>
    <w:p w:rsidR="00761C1B" w:rsidRDefault="00761C1B" w:rsidP="00761C1B">
      <w:r>
        <w:t xml:space="preserve">                                                                                                                                                                                                                                                                                                                                                                                                                                                                                                                                                                                                                                                                                                                                                                                                                                                                                                                                                                                                                                                                                                                                                                                                                                                                                                                                                                                                                                                                                                                                                                                                                                                                                                                                                                                                                                                                                                                                                                                                                                                                                                                                                                                                                                                                                                                                                                                                                                                                                                                                                                                                                                                                                                                                                                                                                                                                                                                                                                                                                                                                                                                                                                                                                                                                                                                                                                                                                                                                                                                                                                                                                                                                                                                                                                                                                                                                                                                                                                                                                                                                                                                                                                                                                                                                                                                                                                                                                                                                                                                                                                                                                                                                                                                                                                                                                                                                                                                                                                                                                                                                                                                                                                                                                                                                                                                                                                                                                                                                                                                                                                                                                                                                                                                                                                                                                                                                                                                                                                                                                                                                                                                                                                                                                                                                                                                                                                                                                                                                                                                                                                                                                                                                                                                                                                                                                                                                                                                                                                                                                                                                                                                                  this test is defined in en 300 162-1 [2], clause 8.6.1. </w:t>
      </w:r>
    </w:p>
    <w:p w:rsidR="00761C1B" w:rsidRDefault="00761C1B" w:rsidP="00761C1B">
      <w:r>
        <w:t>SOURCE: Used in EN 300 162-03 V1.2.1, clause 4.4.3.1</w:t>
      </w:r>
    </w:p>
    <w:p w:rsidR="00761C1B" w:rsidRDefault="00761C1B" w:rsidP="00761C1B"/>
    <w:p w:rsidR="00761C1B" w:rsidRDefault="00761C1B" w:rsidP="00761C1B">
      <w:r>
        <w:t xml:space="preserve">                                                                                                                                                                                                                                                                                                                                                                                                                                                                                                                                                                                                                                                                                                                                                                                                                                                                                                                                                                                                                                                                                                                                                                                                                                                                                                                                                                                                                                                                                                                                                                                                                                                                                                                                                                                                                                                                                                                                                                                                                                                                                                                                                                                                                                                                                                                                                                                                                                                                                                                                                                                                                                                                                                                                                                                                                                                                                                                                                                                                                                                                                                                                                                                                                                                                                                                                                                                                                                                                                                                                                                                                                                                                                                                                                                                                                                                                                                                                                                                                                                                                                                                                                                                                                                                                                                                                                                                                                                                                                                                                                                                                                                                                                                                                                                                                                                                                                                                                                                                                                                                                                                                                                                                                                                                                                                                                                                                                                                                                                                                                                                                                                                                                                                                                                                                                                                                                                                                                                                                                                                                                                                                                                                                                                                                                                                                                                                                                                                                                                                                                                                                                                                                                                                                                                                                                                                                                                                                                                                                                                                                                                                                                  this test is defined in en 300 162-1 [2], clause 9.1.1. </w:t>
      </w:r>
    </w:p>
    <w:p w:rsidR="00761C1B" w:rsidRDefault="00761C1B" w:rsidP="00761C1B">
      <w:r>
        <w:t>SOURCE: Used in EN 300 162-03 V1.2.1, clause 4.4.8.1</w:t>
      </w:r>
    </w:p>
    <w:p w:rsidR="00761C1B" w:rsidRDefault="00761C1B" w:rsidP="00761C1B"/>
    <w:p w:rsidR="00761C1B" w:rsidRDefault="00761C1B" w:rsidP="00761C1B">
      <w:r>
        <w:t xml:space="preserve">                                                                                                                                                                                                                                                                                                                                                                                                                                                                                                                                                                                                                                                                                                                                                                                                                                                                                                                                                                                                                                                                                                                                                                                                                                                                                                                                                                                                                                                                                                                                                                                                                                                                                                                                                                                                                                                                                                                                                                                                                                                                                                                                                                                                                                                                                                                                                                                                                                                                                                                                                                                                                                                                                                                                                                                                                                                                                                                                                                                                                                                                                                                                                                                                                                                                                                                                                                                                                                                                                                                                                                                                                                                                                                                                                                                                                                                                                                                                                                                                                                                                                                                                                                                                                                                                                                                                                                                                                                                                                                                                                                                                                                                                                                                                                                                                                                                                                                                                                                                                                                                                                                                                                                                                                                                                                                                                                                                                                                                                                                                                                                                                                                                                                                                                                                                                                                                                                                                                                                                                                                                                                                                                                                                                                                                                                                                                                                                                                                                                                                                                                                                                                                                                                                                                                                                                                                                                                                                                                                                                                                                                                                                                  this test is defined in en 300 162-1 [2], clause 9.11.1. </w:t>
      </w:r>
    </w:p>
    <w:p w:rsidR="00761C1B" w:rsidRDefault="00761C1B" w:rsidP="00761C1B">
      <w:r>
        <w:t>SOURCE: Used in EN 300 162-03 V1.2.1, clause 4.4.11.1</w:t>
      </w:r>
    </w:p>
    <w:p w:rsidR="00761C1B" w:rsidRDefault="00761C1B" w:rsidP="00761C1B"/>
    <w:p w:rsidR="00761C1B" w:rsidRDefault="00761C1B" w:rsidP="00761C1B">
      <w:r>
        <w:t xml:space="preserve">                                                                                                                                                                                                                                                                                                                                                                                                                                                                                                                                                                                                                                                                                                                                                                                                                                                                                                                                                                                                                                                                                                                                                                                                                                                                                                                                                                                                                                                                                                                                                                                                                                                                                                                                                                                                                                                                                                                                                                                                                                                                                                                                                                                                                                                                                                                                                                                                                                                                                                                                                                                                                                                                                                                                                                                                                                                                                                                                                                                                                                                                                                                                                                                                                                                                                                                                                                                                                                                                                                                                                                                                                                                                                                                                                                                                                                                                                                                                                                                                                                                                                                                                                                                                                                                                                                                                                                                                                                                                                                                                                                                                                                                                                                                                                                                                                                                                                                                                                                                                                                                                                                                                                                                                                                                                                                                                                                                                                                                                                                                                                                                                                                                                                                                                                                                                                                                                                                                                                                                                                                                                                                                                                                                                                                                                                                                                                                                                                                                                                                                                                                                                                                                                                                                                                                                                                                                                                                                                                                                                                                                                                                                                  this test is defined in en 300 162-1 [2], clause 9.12.1. </w:t>
      </w:r>
    </w:p>
    <w:p w:rsidR="00761C1B" w:rsidRDefault="00761C1B" w:rsidP="00761C1B">
      <w:r>
        <w:t>SOURCE: Used in EN 300 162-03 V1.2.1, clause 4.4.12.1</w:t>
      </w:r>
    </w:p>
    <w:p w:rsidR="00761C1B" w:rsidRDefault="00761C1B" w:rsidP="00761C1B"/>
    <w:p w:rsidR="00761C1B" w:rsidRDefault="00761C1B" w:rsidP="00761C1B">
      <w:r>
        <w:t xml:space="preserve">                                                                                                                                                                                                                                                                                                                                                                                                                                                                                                                                                                                                                                                                                                                                                                                                                                                                                                                                                                                                                                                                                                                                                                                                                                                                                                                                                                                                                                                                                                                                                                                                                                                                                                                                                                                                                                                                                                                                                                                                                                                                                                                                                                                                                                                                                                                                                                                                                                                                                                                                                                                                                                                                                                                                                                                                                                                                                                                                                                                                                                                                                                                                                                                                                                                                                                                                                                                                                                                                                                                                                                                                                                                                                                                                                                                                                                                                                                                                                                                                                                                                                                                                                                                                                                                                                                                                                                                                                                                                                                                                                                                                                                                                                                                                                                                                                                                                                                                                                                                                                                                                                                                                                                                                                                                                                                                                                                                                                                                                                                                                                                                                                                                                                                                                                                                                                                                                                                                                                                                                                                                                                                                                                                                                                                                                                                                                                                                                                                                                                                                                                                                                                                                                                                                                                                                                                                                                                                                                                                                                                                                                                                                                  this test is defined in en 300 162-1 [2], clause 9.13.1. </w:t>
      </w:r>
    </w:p>
    <w:p w:rsidR="00761C1B" w:rsidRDefault="00761C1B" w:rsidP="00761C1B">
      <w:r>
        <w:t>SOURCE: Used in EN 300 162-03 V1.2.1, clause 4.4.13.1</w:t>
      </w:r>
    </w:p>
    <w:p w:rsidR="00761C1B" w:rsidRDefault="00761C1B" w:rsidP="00761C1B"/>
    <w:p w:rsidR="00761C1B" w:rsidRDefault="00761C1B" w:rsidP="00761C1B">
      <w:r>
        <w:t xml:space="preserve">                                                                                                                                                                                                                                                                                                                                                                                                                                                                                                                                                                                                                                                                                                                                                                                                                                                                                                                                                                                                                                                                                                                                                                                                                                                                                                                                                                                                                                                                                                                                                                                                                                                                                                                                                                                                                                                                                                                                                                                                                                                                                                                                                                                                                                                                                                                                                                                                                                                                                                                                                                                                                                                                                                                                                                                                                                                                                                                                                                                                                                                                                                                                                                                                                                                                                                                                                                                                                                                                                                                                                                                                                                                                                                                                                                                                                                                                                                                                                                                                                                                                                                                                                                                                                                                                                                                                                                                                                                                                                                                                                                                                                                                                                                                                                                                                                                                                                                                                                                                                                                                                                                                                                                                                                                                                                                                                                                                                                                                                                                                                                                                                                                                                                                                                                                                                                                                                                                                                                                                                                                                                                                                                                                                                                                                                                                                                                                                                                                                                                                                                                                                                                                                                                                                                                                                                                                                                                                                                                                                                                                                                                                                                  this test is defined in en 300 162-1 [2], clause 9.14.1. </w:t>
      </w:r>
    </w:p>
    <w:p w:rsidR="00761C1B" w:rsidRDefault="00761C1B" w:rsidP="00761C1B">
      <w:r>
        <w:t>SOURCE: Used in EN 300 162-03 V1.2.1, clause 4.4.14.1</w:t>
      </w:r>
    </w:p>
    <w:p w:rsidR="00761C1B" w:rsidRDefault="00761C1B" w:rsidP="00761C1B"/>
    <w:p w:rsidR="00761C1B" w:rsidRDefault="00761C1B" w:rsidP="00761C1B">
      <w:r>
        <w:t xml:space="preserve">                                                                                                                                                                                                                                                                                                                                                                                                                                                                                                                                                                                                                                                                                                                                                                                                                                                                                                                                                                                                                                                                                                                                                                                                                                                                                                                                                                                                                                                                                                                                                                                                                                                                                                                                                                                                                                                                                                                                                                                                                                                                                                                                                                                                                                                                                                                                                                                                                                                                                                                                                                                                                                                                                                                                                                                                                                                                                                                                                                                                                                                                                                                                                                                                                                                                                                                                                                                                                                                                                                                                                                                                                                                                                                                                                                                                                                                                                                                                                                                                                                                                                                                                                                                                                                                                                                                                                                                                                                                                                                                                                                                                                                                                                                                                                                                                                                                                                                                                                                                                                                                                                                                                                                                                                                                                                                                                                                                                                                                                                                                                                                                                                                                                                                                                                                                                                                                                                                                                                                                                                                                                                                                                                                                                                                                                                                                                                                                                                                                                                                                                                                                                                                                                                                                                                                                                                                                                                                                                                                                                                                                                                                                                  this test is defined in en 300 162-1 [2], clause 9.15.1. </w:t>
      </w:r>
    </w:p>
    <w:p w:rsidR="00761C1B" w:rsidRDefault="00761C1B" w:rsidP="00761C1B">
      <w:r>
        <w:t>SOURCE: Used in EN 300 162-03 V1.2.1, clause 4.4.15.1</w:t>
      </w:r>
    </w:p>
    <w:p w:rsidR="00761C1B" w:rsidRDefault="00761C1B" w:rsidP="00761C1B"/>
    <w:p w:rsidR="00761C1B" w:rsidRDefault="00761C1B" w:rsidP="00761C1B">
      <w:r>
        <w:t xml:space="preserve">                                                                                                                                                                                                                                                                                                                                                                                                                                                                                                                                                                                                                                                                                                                                                                                                                                                                                                                                                                                                                                                                                                                                                                                                                                                                                                                                                                                                                                                                                                                                                                                                                                                                                                                                                                                                                                                                                                                                                                                                                                                                                                                                                                                                                                                                                                                                                                                                                                                                                                                                                                                                                                                                                                                                                                                                                                                                                                                                                                                                                                                                                                                                                                                                                                                                                                                                                                                                                                                                                                                                                                                                                                                                                                                                                                                                                                                                                                                                                                                                                                                                                                                                                                                                                                                                                                                                                                                                                                                                                                                                                                                                                                                                                                                                                                                                                                                                                                                                                                                                                                                                                                                                                                                                                                                                                                                                                                                                                                                                                                                                                                                                                                                                                                                                                                                                                                                                                                                                                                                                                                                                                                                                                                                                                                                                                                                                                                                                                                                                                                                                                                                                                                                                                                                                                                                                                                                                                                                                                                                                                                                                                                                                  this test is defined in en 300 162-1 [2], clause 9.2.1. </w:t>
      </w:r>
    </w:p>
    <w:p w:rsidR="00761C1B" w:rsidRDefault="00761C1B" w:rsidP="00761C1B">
      <w:r>
        <w:t>SOURCE: Used in EN 300 162-03 V1.2.1, clause 4.4.9.1</w:t>
      </w:r>
    </w:p>
    <w:p w:rsidR="00761C1B" w:rsidRDefault="00761C1B" w:rsidP="00761C1B"/>
    <w:p w:rsidR="00761C1B" w:rsidRDefault="00761C1B" w:rsidP="00761C1B">
      <w:r>
        <w:t xml:space="preserve">                                                                                                                                                                                                                                                                                                                                                                                                                                                                                                                                                                                                                                                                                                                                                                                                                                                                                                                                                                                                                                                                                                                                                                                                                                                                                                                                                                                                                                                                                                                                                                                                                                                                                                                                                                                                                                                                                                                                                                                                                                                                                                                                                                                                                                                                                                                                                                                                                                                                                                                                                                                                                                                                                                                                                                                                                                                                                                                                                                                                                                                                                                                                                                                                                                                                                                                                                                                                                                                                                                                                                                                                                                                                                                                                                                                                                                                                                                                                                                                                                                                                                                                                                                                                                                                                                                                                                                                                                                                                                                                                                                                                                                                                                                                                                                                                                                                                                                                                                                                                                                                                                                                                                                                                                                                                                                                                                                                                                                                                                                                                                                                                                                                                                                                                                                                                                                                                                                                                                                                                                                                                                                                                                                                                                                                                                                                                                                                                                                                                                                                                                                                                                                                                                                                                                                                                                                                                                                                                                                                                                                                                                                                                  this test is defined in en 300 162-1 [2], clause 9.3.1. </w:t>
      </w:r>
    </w:p>
    <w:p w:rsidR="00761C1B" w:rsidRDefault="00761C1B" w:rsidP="00761C1B">
      <w:r>
        <w:t>SOURCE: Used in EN 300 162-03 V1.2.1, clause 4.4.10.1</w:t>
      </w:r>
    </w:p>
    <w:p w:rsidR="00761C1B" w:rsidRDefault="00761C1B" w:rsidP="00761C1B"/>
    <w:p w:rsidR="00761C1B" w:rsidRDefault="00761C1B" w:rsidP="00761C1B">
      <w:r>
        <w:t xml:space="preserve">                                                                                                                                                                                                                                                                                                                                                                                                                                                                                                                                                                                                                                                                                                                                                                                                                                                                                                                                                                                                                                                                                                                                                                                                                                                                                                                                                                                                                                                                                                                                                                                                                                                                                                                                                                                                                                                                                                                                                                                                                                                                                                                                                                                                                                                                                                                                                                                                                                                                                                                                                                                                                                                                                                                                                                                                                                                                                                                                                                                                                                                                                                                                                                                                                                                                                                                                                                                                                                                                                                                                                                                                                                                                                                                                                                                                                                                                                                                                                                                                                                                                                                                                                                                                                                                                                                                                                                                                                                                                                                                                                                                                                                                                                                                                                                                                                                                                                                                                                                                                                                                                                                                                                                                                                                                                                                                                                                                                                                                                                                                                                                                                                                                                                                                                                                                                                                                                                                                                                                                                                                                                                                                                                                                                                                                                                                                                                                                                                                                                                                                                                                                                                                                                                                                                                                                                                                                                                                                                                                                                                                                                                                                                  this test is defined in en 301 025-1 [1], clause 10.6.1. </w:t>
      </w:r>
    </w:p>
    <w:p w:rsidR="00761C1B" w:rsidRDefault="00761C1B" w:rsidP="00761C1B">
      <w:r>
        <w:t>SOURCE: Used in EN 301 025-03 V1.5.1, clause 4.4.14.1</w:t>
      </w:r>
    </w:p>
    <w:p w:rsidR="00761C1B" w:rsidRDefault="00761C1B" w:rsidP="00761C1B"/>
    <w:p w:rsidR="00761C1B" w:rsidRDefault="00761C1B" w:rsidP="00761C1B">
      <w:r>
        <w:t xml:space="preserve">                                                                                                                                                                                                                                                                                                                                                                                                                                                                                                                                                                                                                                                                                                                                                                                                                                                                                                                                                                                                                                                                                                                                                                                                                                                                                                                                                                                                                                                                                                                                                                                                                                                                                                                                                                                                                                                                                                                                                                                                                                                                                                                                                                                                                                                                                                                                                                                                                                                                                                                                                                                                                                                                                                                                                                                                                                                                                                                                                                                                                                                                                                                                                                                                                                                                                                                                                                                                                                                                                                                                                                                                                                                                                                                                                                                                                                                                                                                                                                                                                                                                                                                                                                                                                                                                                                                                                                                                                                                                                                                                                                                                                                                                                                                                                                                                                                                                                                                                                                                                                                                                                                                                                                                                                                                                                                                                                                                                                                                                                                                                                                                                                                                                                                                                                                                                                                                                                                                                                                                                                                                                                                                                                                                                                                                                                                                                                                                                                                                                                                                                                                                                                                                                                                                                                                                                                                                                                                                                                                                                                                                                                                                                  this test is defined in en 301 025-1 [1], clause 7.4.1. </w:t>
      </w:r>
    </w:p>
    <w:p w:rsidR="00761C1B" w:rsidRDefault="00761C1B" w:rsidP="00761C1B">
      <w:r>
        <w:t>SOURCE: Used in EN 301 025-03 V1.5.1, clause 4.3.1.1 SOURCE: Used in EN 301 025-03 V1.5.1, clause 5.3.1.4.1</w:t>
      </w:r>
    </w:p>
    <w:p w:rsidR="00761C1B" w:rsidRDefault="00761C1B" w:rsidP="00761C1B"/>
    <w:p w:rsidR="00761C1B" w:rsidRDefault="00761C1B" w:rsidP="00761C1B">
      <w:r>
        <w:t xml:space="preserve">                                                                                                                                                                                                                                                                                                                                                                                                                                                                                                                                                                                                                                                                                                                                                                                                                                                                                                                                                                                                                                                                                                                                                                                                                                                                                                                                                                                                                                                                                                                                                                                                                                                                                                                                                                                                                                                                                                                                                                                                                                                                                                                                                                                                                                                                                                                                                                                                                                                                                                                                                                                                                                                                                                                                                                                                                                                                                                                                                                                                                                                                                                                                                                                                                                                                                                                                                                                                                                                                                                                                                                                                                                                                                                                                                                                                                                                                                                                                                                                                                                                                                                                                                                                                                                                                                                                                                                                                                                                                                                                                                                                                                                                                                                                                                                                                                                                                                                                                                                                                                                                                                                                                                                                                                                                                                                                                                                                                                                                                                                                                                                                                                                                                                                                                                                                                                                                                                                                                                                                                                                                                                                                                                                                                                                                                                                                                                                                                                                                                                                                                                                                                                                                                                                                                                                                                                                                                                                                                                                                                                                                                                                                                  this test is defined in en 301 025-1 [1], clause 7.5.2.1. </w:t>
      </w:r>
    </w:p>
    <w:p w:rsidR="00761C1B" w:rsidRDefault="00761C1B" w:rsidP="00761C1B">
      <w:r>
        <w:t>SOURCE: Used in EN 301 025-03 V1.5.1, clause 4.3.2.2.1 SOURCE: Used in EN 301 025-03 V1.5.1, clause 5.3.1.5.1.1</w:t>
      </w:r>
    </w:p>
    <w:p w:rsidR="00761C1B" w:rsidRDefault="00761C1B" w:rsidP="00761C1B"/>
    <w:p w:rsidR="00761C1B" w:rsidRDefault="00761C1B" w:rsidP="00761C1B">
      <w:r>
        <w:t xml:space="preserve">                                                                                                                                                                                                                                                                                                                                                                                                                                                                                                                                                                                                                                                                                                                                                                                                                                                                                                                                                                                                                                                                                                                                                                                                                                                                                                                                                                                                                                                                                                                                                                                                                                                                                                                                                                                                                                                                                                                                                                                                                                                                                                                                                                                                                                                                                                                                                                                                                                                                                                                                                                                                                                                                                                                                                                                                                                                                                                                                                                                                                                                                                                                                                                                                                                                                                                                                                                                                                                                                                                                                                                                                                                                                                                                                                                                                                                                                                                                                                                                                                                                                                                                                                                                                                                                                                                                                                                                                                                                                                                                                                                                                                                                                                                                                                                                                                                                                                                                                                                                                                                                                                                                                                                                                                                                                                                                                                                                                                                                                                                                                                                                                                                                                                                                                                                                                                                                                                                                                                                                                                                                                                                                                                                                                                                                                                                                                                                                                                                                                                                                                                                                                                                                                                                                                                                                                                                                                                                                                                                                                                                                                                                                                  this test is defined in en 301 025-1 [1], clause 7.5.3.1. </w:t>
      </w:r>
    </w:p>
    <w:p w:rsidR="00761C1B" w:rsidRDefault="00761C1B" w:rsidP="00761C1B">
      <w:r>
        <w:t>SOURCE: Used in EN 301 025-03 V1.5.1, clause 4.3.2.3.1 SOURCE: Used in EN 301 025-03 V1.5.1, clause 5.3.1.5.2.1</w:t>
      </w:r>
    </w:p>
    <w:p w:rsidR="00761C1B" w:rsidRDefault="00761C1B" w:rsidP="00761C1B"/>
    <w:p w:rsidR="00761C1B" w:rsidRDefault="00761C1B" w:rsidP="00761C1B">
      <w:r>
        <w:t xml:space="preserve">                                                                                                                                                                                                                                                                                                                                                                                                                                                                                                                                                                                                                                                                                                                                                                                                                                                                                                                                                                                                                                                                                                                                                                                                                                                                                                                                                                                                                                                                                                                                                                                                                                                                                                                                                                                                                                                                                                                                                                                                                                                                                                                                                                                                                                                                                                                                                                                                                                                                                                                                                                                                                                                                                                                                                                                                                                                                                                                                                                                                                                                                                                                                                                                                                                                                                                                                                                                                                                                                                                                                                                                                                                                                                                                                                                                                                                                                                                                                                                                                                                                                                                                                                                                                                                                                                                                                                                                                                                                                                                                                                                                                                                                                                                                                                                                                                                                                                                                                                                                                                                                                                                                                                                                                                                                                                                                                                                                                                                                                                                                                                                                                                                                                                                                                                                                                                                                                                                                                                                                                                                                                                                                                                                                                                                                                                                                                                                                                                                                                                                                                                                                                                                                                                                                                                                                                                                                                                                                                                                                                                                                                                                                                  this test is defined in en 301 025-1 [1], clause 7.5.4.1. </w:t>
      </w:r>
    </w:p>
    <w:p w:rsidR="00761C1B" w:rsidRDefault="00761C1B" w:rsidP="00761C1B">
      <w:r>
        <w:t>SOURCE: Used in EN 301 025-03 V1.5.1, clause 4.3.2.4.1 SOURCE: Used in EN 301 025-03 V1.5.1, clause 5.3.1.5.3.1</w:t>
      </w:r>
    </w:p>
    <w:p w:rsidR="00761C1B" w:rsidRDefault="00761C1B" w:rsidP="00761C1B"/>
    <w:p w:rsidR="00761C1B" w:rsidRDefault="00761C1B" w:rsidP="00761C1B">
      <w:r>
        <w:t xml:space="preserve">                                                                                                                                                                                                                                                                                                                                                                                                                                                                                                                                                                                                                                                                                                                                                                                                                                                                                                                                                                                                                                                                                                                                                                                                                                                                                                                                                                                                                                                                                                                                                                                                                                                                                                                                                                                                                                                                                                                                                                                                                                                                                                                                                                                                                                                                                                                                                                                                                                                                                                                                                                                                                                                                                                                                                                                                                                                                                                                                                                                                                                                                                                                                                                                                                                                                                                                                                                                                                                                                                                                                                                                                                                                                                                                                                                                                                                                                                                                                                                                                                                                                                                                                                                                                                                                                                                                                                                                                                                                                                                                                                                                                                                                                                                                                                                                                                                                                                                                                                                                                                                                                                                                                                                                                                                                                                                                                                                                                                                                                                                                                                                                                                                                                                                                                                                                                                                                                                                                                                                                                                                                                                                                                                                                                                                                                                                                                                                                                                                                                                                                                                                                                                                                                                                                                                                                                                                                                                                                                                                                                                                                                                                                                  this test is defined in en 301 025-1 [1], clause 8.11.1. </w:t>
      </w:r>
    </w:p>
    <w:p w:rsidR="00761C1B" w:rsidRDefault="00761C1B" w:rsidP="00761C1B">
      <w:r>
        <w:t>SOURCE: Used in EN 301 025-03 V1.5.1, clause 4.4.4.1</w:t>
      </w:r>
    </w:p>
    <w:p w:rsidR="00761C1B" w:rsidRDefault="00761C1B" w:rsidP="00761C1B"/>
    <w:p w:rsidR="00761C1B" w:rsidRDefault="00761C1B" w:rsidP="00761C1B">
      <w:r>
        <w:t xml:space="preserve">                                                                                                                                                                                                                                                                                                                                                                                                                                                                                                                                                                                                                                                                                                                                                                                                                                                                                                                                                                                                                                                                                                                                                                                                                                                                                                                                                                                                                                                                                                                                                                                                                                                                                                                                                                                                                                                                                                                                                                                                                                                                                                                                                                                                                                                                                                                                                                                                                                                                                                                                                                                                                                                                                                                                                                                                                                                                                                                                                                                                                                                                                                                                                                                                                                                                                                                                                                                                                                                                                                                                                                                                                                                                                                                                                                                                                                                                                                                                                                                                                                                                                                                                                                                                                                                                                                                                                                                                                                                                                                                                                                                                                                                                                                                                                                                                                                                                                                                                                                                                                                                                                                                                                                                                                                                                                                                                                                                                                                                                                                                                                                                                                                                                                                                                                                                                                                                                                                                                                                                                                                                                                                                                                                                                                                                                                                                                                                                                                                                                                                                                                                                                                                                                                                                                                                                                                                                                                                                                                                                                                                                                                                                                  this test is defined in en 301 025-1 [1], clause 8.12.1. </w:t>
      </w:r>
    </w:p>
    <w:p w:rsidR="00761C1B" w:rsidRDefault="00761C1B" w:rsidP="00761C1B">
      <w:r>
        <w:t>SOURCE: Used in EN 301 025-03 V1.5.1, clause 4.4.5.1</w:t>
      </w:r>
    </w:p>
    <w:p w:rsidR="00761C1B" w:rsidRDefault="00761C1B" w:rsidP="00761C1B"/>
    <w:p w:rsidR="00761C1B" w:rsidRDefault="00761C1B" w:rsidP="00761C1B">
      <w:r>
        <w:t xml:space="preserve">                                                                                                                                                                                                                                                                                                                                                                                                                                                                                                                                                                                                                                                                                                                                                                                                                                                                                                                                                                                                                                                                                                                                                                                                                                                                                                                                                                                                                                                                                                                                                                                                                                                                                                                                                                                                                                                                                                                                                                                                                                                                                                                                                                                                                                                                                                                                                                                                                                                                                                                                                                                                                                                                                                                                                                                                                                                                                                                                                                                                                                                                                                                                                                                                                                                                                                                                                                                                                                                                                                                                                                                                                                                                                                                                                                                                                                                                                                                                                                                                                                                                                                                                                                                                                                                                                                                                                                                                                                                                                                                                                                                                                                                                                                                                                                                                                                                                                                                                                                                                                                                                                                                                                                                                                                                                                                                                                                                                                                                                                                                                                                                                                                                                                                                                                                                                                                                                                                                                                                                                                                                                                                                                                                                                                                                                                                                                                                                                                                                                                                                                                                                                                                                                                                                                                                                                                                                                                                                                                                                                                                                                                                                                  this test is defined in en 301 025-1 [1], clause 8.13.1. </w:t>
      </w:r>
    </w:p>
    <w:p w:rsidR="00761C1B" w:rsidRDefault="00761C1B" w:rsidP="00761C1B">
      <w:r>
        <w:t>SOURCE: Used in EN 301 025-03 V1.5.1, clause 4.4.6.1</w:t>
      </w:r>
    </w:p>
    <w:p w:rsidR="00761C1B" w:rsidRDefault="00761C1B" w:rsidP="00761C1B"/>
    <w:p w:rsidR="00761C1B" w:rsidRDefault="00761C1B" w:rsidP="00761C1B">
      <w:r>
        <w:t xml:space="preserve">                                                                                                                                                                                                                                                                                                                                                                                                                                                                                                                                                                                                                                                                                                                                                                                                                                                                                                                                                                                                                                                                                                                                                                                                                                                                                                                                                                                                                                                                                                                                                                                                                                                                                                                                                                                                                                                                                                                                                                                                                                                                                                                                                                                                                                                                                                                                                                                                                                                                                                                                                                                                                                                                                                                                                                                                                                                                                                                                                                                                                                                                                                                                                                                                                                                                                                                                                                                                                                                                                                                                                                                                                                                                                                                                                                                                                                                                                                                                                                                                                                                                                                                                                                                                                                                                                                                                                                                                                                                                                                                                                                                                                                                                                                                                                                                                                                                                                                                                                                                                                                                                                                                                                                                                                                                                                                                                                                                                                                                                                                                                                                                                                                                                                                                                                                                                                                                                                                                                                                                                                                                                                                                                                                                                                                                                                                                                                                                                                                                                                                                                                                                                                                                                                                                                                                                                                                                                                                                                                                                                                                                                                                                                  this test is defined in en 301 025-1 [1], clause 8.14.1. </w:t>
      </w:r>
    </w:p>
    <w:p w:rsidR="00761C1B" w:rsidRDefault="00761C1B" w:rsidP="00761C1B">
      <w:r>
        <w:t>SOURCE: Used in EN 301 025-03 V1.5.1, clause 4.4.7.1</w:t>
      </w:r>
    </w:p>
    <w:p w:rsidR="00761C1B" w:rsidRDefault="00761C1B" w:rsidP="00761C1B"/>
    <w:p w:rsidR="00761C1B" w:rsidRDefault="00761C1B" w:rsidP="00761C1B">
      <w:r>
        <w:t xml:space="preserve">                                                                                                                                                                                                                                                                                                                                                                                                                                                                                                                                                                                                                                                                                                                                                                                                                                                                                                                                                                                                                                                                                                                                                                                                                                                                                                                                                                                                                                                                                                                                                                                                                                                                                                                                                                                                                                                                                                                                                                                                                                                                                                                                                                                                                                                                                                                                                                                                                                                                                                                                                                                                                                                                                                                                                                                                                                                                                                                                                                                                                                                                                                                                                                                                                                                                                                                                                                                                                                                                                                                                                                                                                                                                                                                                                                                                                                                                                                                                                                                                                                                                                                                                                                                                                                                                                                                                                                                                                                                                                                                                                                                                                                                                                                                                                                                                                                                                                                                                                                                                                                                                                                                                                                                                                                                                                                                                                                                                                                                                                                                                                                                                                                                                                                                                                                                                                                                                                                                                                                                                                                                                                                                                                                                                                                                                                                                                                                                                                                                                                                                                                                                                                                                                                                                                                                                                                                                                                                                                                                                                                                                                                                                                  this test is defined in en 301 025-1 [1], clause 8.4.1. </w:t>
      </w:r>
    </w:p>
    <w:p w:rsidR="00761C1B" w:rsidRDefault="00761C1B" w:rsidP="00761C1B">
      <w:r>
        <w:t>SOURCE: Used in EN 301 025-03 V1.5.1, clause 4.4.1.1</w:t>
      </w:r>
    </w:p>
    <w:p w:rsidR="00761C1B" w:rsidRDefault="00761C1B" w:rsidP="00761C1B"/>
    <w:p w:rsidR="00761C1B" w:rsidRDefault="00761C1B" w:rsidP="00761C1B">
      <w:r>
        <w:t xml:space="preserve">                                                                                                                                                                                                                                                                                                                                                                                                                                                                                                                                                                                                                                                                                                                                                                                                                                                                                                                                                                                                                                                                                                                                                                                                                                                                                                                                                                                                                                                                                                                                                                                                                                                                                                                                                                                                                                                                                                                                                                                                                                                                                                                                                                                                                                                                                                                                                                                                                                                                                                                                                                                                                                                                                                                                                                                                                                                                                                                                                                                                                                                                                                                                                                                                                                                                                                                                                                                                                                                                                                                                                                                                                                                                                                                                                                                                                                                                                                                                                                                                                                                                                                                                                                                                                                                                                                                                                                                                                                                                                                                                                                                                                                                                                                                                                                                                                                                                                                                                                                                                                                                                                                                                                                                                                                                                                                                                                                                                                                                                                                                                                                                                                                                                                                                                                                                                                                                                                                                                                                                                                                                                                                                                                                                                                                                                                                                                                                                                                                                                                                                                                                                                                                                                                                                                                                                                                                                                                                                                                                                                                                                                                                                                  this test is defined in en 301 025-1 [1], clause 8.5.1. </w:t>
      </w:r>
    </w:p>
    <w:p w:rsidR="00761C1B" w:rsidRDefault="00761C1B" w:rsidP="00761C1B">
      <w:r>
        <w:t>SOURCE: Used in EN 301 025-03 V1.5.1, clause 4.4.2.1</w:t>
      </w:r>
    </w:p>
    <w:p w:rsidR="00761C1B" w:rsidRDefault="00761C1B" w:rsidP="00761C1B"/>
    <w:p w:rsidR="00761C1B" w:rsidRDefault="00761C1B" w:rsidP="00761C1B">
      <w:r>
        <w:t xml:space="preserve">                                                                                                                                                                                                                                                                                                                                                                                                                                                                                                                                                                                                                                                                                                                                                                                                                                                                                                                                                                                                                                                                                                                                                                                                                                                                                                                                                                                                                                                                                                                                                                                                                                                                                                                                                                                                                                                                                                                                                                                                                                                                                                                                                                                                                                                                                                                                                                                                                                                                                                                                                                                                                                                                                                                                                                                                                                                                                                                                                                                                                                                                                                                                                                                                                                                                                                                                                                                                                                                                                                                                                                                                                                                                                                                                                                                                                                                                                                                                                                                                                                                                                                                                                                                                                                                                                                                                                                                                                                                                                                                                                                                                                                                                                                                                                                                                                                                                                                                                                                                                                                                                                                                                                                                                                                                                                                                                                                                                                                                                                                                                                                                                                                                                                                                                                                                                                                                                                                                                                                                                                                                                                                                                                                                                                                                                                                                                                                                                                                                                                                                                                                                                                                                                                                                                                                                                                                                                                                                                                                                                                                                                                                                                  this test is defined in en 301 025-1 [1], clause 8.6.1. </w:t>
      </w:r>
    </w:p>
    <w:p w:rsidR="00761C1B" w:rsidRDefault="00761C1B" w:rsidP="00761C1B">
      <w:r>
        <w:t>SOURCE: Used in EN 301 025-03 V1.5.1, clause 4.4.3.1</w:t>
      </w:r>
    </w:p>
    <w:p w:rsidR="00761C1B" w:rsidRDefault="00761C1B" w:rsidP="00761C1B"/>
    <w:p w:rsidR="00761C1B" w:rsidRDefault="00761C1B" w:rsidP="00761C1B">
      <w:r>
        <w:t xml:space="preserve">                                                                                                                                                                                                                                                                                                                                                                                                                                                                                                                                                                                                                                                                                                                                                                                                                                                                                                                                                                                                                                                                                                                                                                                                                                                                                                                                                                                                                                                                                                                                                                                                                                                                                                                                                                                                                                                                                                                                                                                                                                                                                                                                                                                                                                                                                                                                                                                                                                                                                                                                                                                                                                                                                                                                                                                                                                                                                                                                                                                                                                                                                                                                                                                                                                                                                                                                                                                                                                                                                                                                                                                                                                                                                                                                                                                                                                                                                                                                                                                                                                                                                                                                                                                                                                                                                                                                                                                                                                                                                                                                                                                                                                                                                                                                                                                                                                                                                                                                                                                                                                                                                                                                                                                                                                                                                                                                                                                                                                                                                                                                                                                                                                                                                                                                                                                                                                                                                                                                                                                                                                                                                                                                                                                                                                                                                                                                                                                                                                                                                                                                                                                                                                                                                                                                                                                                                                                                                                                                                                                                                                                                                                                                  this test is defined in en 301 025-1 [1], clause 9.1.1. </w:t>
      </w:r>
    </w:p>
    <w:p w:rsidR="00761C1B" w:rsidRDefault="00761C1B" w:rsidP="00761C1B">
      <w:r>
        <w:t>SOURCE: Used in EN 301 025-03 V1.5.1, clause 4.4.9.1</w:t>
      </w:r>
    </w:p>
    <w:p w:rsidR="00761C1B" w:rsidRDefault="00761C1B" w:rsidP="00761C1B"/>
    <w:p w:rsidR="00761C1B" w:rsidRDefault="00761C1B" w:rsidP="00761C1B">
      <w:r>
        <w:t xml:space="preserve">                                                                                                                                                                                                                                                                                                                                                                                                                                                                                                                                                                                                                                                                                                                                                                                                                                                                                                                                                                                                                                                                                                                                                                                                                                                                                                                                                                                                                                                                                                                                                                                                                                                                                                                                                                                                                                                                                                                                                                                                                                                                                                                                                                                                                                                                                                                                                                                                                                                                                                                                                                                                                                                                                                                                                                                                                                                                                                                                                                                                                                                                                                                                                                                                                                                                                                                                                                                                                                                                                                                                                                                                                                                                                                                                                                                                                                                                                                                                                                                                                                                                                                                                                                                                                                                                                                                                                                                                                                                                                                                                                                                                                                                                                                                                                                                                                                                                                                                                                                                                                                                                                                                                                                                                                                                                                                                                                                                                                                                                                                                                                                                                                                                                                                                                                                                                                                                                                                                                                                                                                                                                                                                                                                                                                                                                                                                                                                                                                                                                                                                                                                                                                                                                                                                                                                                                                                                                                                                                                                                                                                                                                                                                  this test is defined in en 301 025-1 [1], clause 9.11.1. </w:t>
      </w:r>
    </w:p>
    <w:p w:rsidR="00761C1B" w:rsidRDefault="00761C1B" w:rsidP="00761C1B">
      <w:r>
        <w:t>SOURCE: Used in EN 301 025-03 V1.5.1, clause 4.4.11.1</w:t>
      </w:r>
    </w:p>
    <w:p w:rsidR="00761C1B" w:rsidRDefault="00761C1B" w:rsidP="00761C1B"/>
    <w:p w:rsidR="00761C1B" w:rsidRDefault="00761C1B" w:rsidP="00761C1B">
      <w:r>
        <w:t xml:space="preserve">                                                                                                                                                                                                                                                                                                                                                                                                                                                                                                                                                                                                                                                                                                                                                                                                                                                                                                                                                                                                                                                                                                                                                                                                                                                                                                                                                                                                                                                                                                                                                                                                                                                                                                                                                                                                                                                                                                                                                                                                                                                                                                                                                                                                                                                                                                                                                                                                                                                                                                                                                                                                                                                                                                                                                                                                                                                                                                                                                                                                                                                                                                                                                                                                                                                                                                                                                                                                                                                                                                                                                                                                                                                                                                                                                                                                                                                                                                                                                                                                                                                                                                                                                                                                                                                                                                                                                                                                                                                                                                                                                                                                                                                                                                                                                                                                                                                                                                                                                                                                                                                                                                                                                                                                                                                                                                                                                                                                                                                                                                                                                                                                                                                                                                                                                                                                                                                                                                                                                                                                                                                                                                                                                                                                                                                                                                                                                                                                                                                                                                                                                                                                                                                                                                                                                                                                                                                                                                                                                                                                                                                                                                                                  this test is defined in en 301 025-1 [1], clause 9.12.1. </w:t>
      </w:r>
    </w:p>
    <w:p w:rsidR="00761C1B" w:rsidRDefault="00761C1B" w:rsidP="00761C1B">
      <w:r>
        <w:t>SOURCE: Used in EN 301 025-03 V1.5.1, clause 4.4.12.1</w:t>
      </w:r>
    </w:p>
    <w:p w:rsidR="00761C1B" w:rsidRDefault="00761C1B" w:rsidP="00761C1B"/>
    <w:p w:rsidR="00761C1B" w:rsidRDefault="00761C1B" w:rsidP="00761C1B">
      <w:r>
        <w:t xml:space="preserve">                                                                                                                                                                                                                                                                                                                                                                                                                                                                                                                                                                                                                                                                                                                                                                                                                                                                                                                                                                                                                                                                                                                                                                                                                                                                                                                                                                                                                                                                                                                                                                                                                                                                                                                                                                                                                                                                                                                                                                                                                                                                                                                                                                                                                                                                                                                                                                                                                                                                                                                                                                                                                                                                                                                                                                                                                                                                                                                                                                                                                                                                                                                                                                                                                                                                                                                                                                                                                                                                                                                                                                                                                                                                                                                                                                                                                                                                                                                                                                                                                                                                                                                                                                                                                                                                                                                                                                                                                                                                                                                                                                                                                                                                                                                                                                                                                                                                                                                                                                                                                                                                                                                                                                                                                                                                                                                                                                                                                                                                                                                                                                                                                                                                                                                                                                                                                                                                                                                                                                                                                                                                                                                                                                                                                                                                                                                                                                                                                                                                                                                                                                                                                                                                                                                                                                                                                                                                                                                                                                                                                                                                                                                                  this test is defined in en 301 025-1 [1], clause 9.13.1. </w:t>
      </w:r>
    </w:p>
    <w:p w:rsidR="00761C1B" w:rsidRDefault="00761C1B" w:rsidP="00761C1B">
      <w:r>
        <w:t>SOURCE: Used in EN 301 025-03 V1.5.1, clause 4.4.13.1</w:t>
      </w:r>
    </w:p>
    <w:p w:rsidR="00761C1B" w:rsidRDefault="00761C1B" w:rsidP="00761C1B"/>
    <w:p w:rsidR="00761C1B" w:rsidRDefault="00761C1B" w:rsidP="00761C1B">
      <w:r>
        <w:t xml:space="preserve">                                                                                                                                                                                                                                                                                                                                                                                                                                                                                                                                                                                                                                                                                                                                                                                                                                                                                                                                                                                                                                                                                                                                                                                                                                                                                                                                                                                                                                                                                                                                                                                                                                                                                                                                                                                                                                                                                                                                                                                                                                                                                                                                                                                                                                                                                                                                                                                                                                                                                                                                                                                                                                                                                                                                                                                                                                                                                                                                                                                                                                                                                                                                                                                                                                                                                                                                                                                                                                                                                                                                                                                                                                                                                                                                                                                                                                                                                                                                                                                                                                                                                                                                                                                                                                                                                                                                                                                                                                                                                                                                                                                                                                                                                                                                                                                                                                                                                                                                                                                                                                                                                                                                                                                                                                                                                                                                                                                                                                                                                                                                                                                                                                                                                                                                                                                                                                                                                                                                                                                                                                                                                                                                                                                                                                                                                                                                                                                                                                                                                                                                                                                                                                                                                                                                                                                                                                                                                                                                                                                                                                                                                                                                  this test is defined in en 301 025-1 [1], clause 9.2.1. </w:t>
      </w:r>
    </w:p>
    <w:p w:rsidR="00761C1B" w:rsidRDefault="00761C1B" w:rsidP="00761C1B">
      <w:r>
        <w:t>SOURCE: Used in EN 301 025-03 V1.5.1, clause 4.4.10.1</w:t>
      </w:r>
    </w:p>
    <w:p w:rsidR="00761C1B" w:rsidRDefault="00761C1B" w:rsidP="00761C1B"/>
    <w:p w:rsidR="00761C1B" w:rsidRDefault="00761C1B" w:rsidP="00761C1B">
      <w:r>
        <w:t xml:space="preserve">                                                                                                                                                                                                                                                                                                                                                                                                                                                                                                                                                                                                                                                                                                                                                                                                                                                                                                                                                                                                                                                                                                                                                                                                                                                                                                                                                                                                                                                                                                                                                                                                                                                                                                                                                                                                                                                                                                                                                                                                                                                                                                                                                                                                                                                                                                                                                                                                                                                                                                                                                                                                                                                                                                                                                                                                                                                                                                                                                                                                                                                                                                                                                                                                                                                                                                                                                                                                                                                                                                                                                                                                                                                                                                                                                                                                                                                                                                                                                                                                                                                                                                                                                                                                                                                                                                                                                                                                                                                                                                                                                                                                                                                                                                                                                                                                                                                                                                                                                                                                                                                                                                                                                                                                                                                                                                                                                                                                                                                                                                                                                                                                                                                                                                                                                                                                                                                                                                                                                                                                                                                                                                                                                                                                                                                                                                                                                                                                                                                                                                                                                                                                                                                                                                                                                                                                                                                                                                                                                                                                                                                                                                                                  this test is defined in en 302 885-1 [1], clause 7.3.1. </w:t>
      </w:r>
    </w:p>
    <w:p w:rsidR="00761C1B" w:rsidRDefault="00761C1B" w:rsidP="00761C1B">
      <w:r>
        <w:t>SOURCE: Used in EN 302 885-03 V1.2.1, clause 4.3.1.1 SOURCE: Used in EN 302 885-03 V1.2.1, clause 5.3.1.4.1</w:t>
      </w:r>
    </w:p>
    <w:p w:rsidR="00761C1B" w:rsidRDefault="00761C1B" w:rsidP="00761C1B"/>
    <w:p w:rsidR="00761C1B" w:rsidRDefault="00761C1B" w:rsidP="00761C1B">
      <w:r>
        <w:t xml:space="preserve">                                                                                                                                                                                                                                                                                                                                                                                                                                                                                                                                                                                                                                                                                                                                                                                                                                                                                                                                                                                                                                                                                                                                                                                                                                                                                                                                                                                                                                                                                                                                                                                                                                                                                                                                                                                                                                                                                                                                                                                                                                                                                                                                                                                                                                                                                                                                                                                                                                                                                                                                                                                                                                                                                                                                                                                                                                                                                                                                                                                                                                                                                                                                                                                                                                                                                                                                                                                                                                                                                                                                                                                                                                                                                                                                                                                                                                                                                                                                                                                                                                                                                                                                                                                                                                                                                                                                                                                                                                                                                                                                                                                                                                                                                                                                                                                                                                                                                                                                                                                                                                                                                                                                                                                                                                                                                                                                                                                                                                                                                                                                                                                                                                                                                                                                                                                                                                                                                                                                                                                                                                                                                                                                                                                                                                                                                                                                                                                                                                                                                                                                                                                                                                                                                                                                                                                                                                                                                                                                                                                                                                                                                                                                  this test is defined in en 302 885-1 [1], clause 7.4.2.1. </w:t>
      </w:r>
    </w:p>
    <w:p w:rsidR="00761C1B" w:rsidRDefault="00761C1B" w:rsidP="00761C1B">
      <w:r>
        <w:t>SOURCE: Used in EN 302 885-03 V1.2.1, clause 4.3.2.2.1 SOURCE: Used in EN 302 885-03 V1.2.1, clause 5.3.1.5.1.1</w:t>
      </w:r>
    </w:p>
    <w:p w:rsidR="00761C1B" w:rsidRDefault="00761C1B" w:rsidP="00761C1B"/>
    <w:p w:rsidR="00761C1B" w:rsidRDefault="00761C1B" w:rsidP="00761C1B">
      <w:r>
        <w:t xml:space="preserve">                                                                                                                                                                                                                                                                                                                                                                                                                                                                                                                                                                                                                                                                                                                                                                                                                                                                                                                                                                                                                                                                                                                                                                                                                                                                                                                                                                                                                                                                                                                                                                                                                                                                                                                                                                                                                                                                                                                                                                                                                                                                                                                                                                                                                                                                                                                                                                                                                                                                                                                                                                                                                                                                                                                                                                                                                                                                                                                                                                                                                                                                                                                                                                                                                                                                                                                                                                                                                                                                                                                                                                                                                                                                                                                                                                                                                                                                                                                                                                                                                                                                                                                                                                                                                                                                                                                                                                                                                                                                                                                                                                                                                                                                                                                                                                                                                                                                                                                                                                                                                                                                                                                                                                                                                                                                                                                                                                                                                                                                                                                                                                                                                                                                                                                                                                                                                                                                                                                                                                                                                                                                                                                                                                                                                                                                                                                                                                                                                                                                                                                                                                                                                                                                                                                                                                                                                                                                                                                                                                                                                                                                                                                                  this test is defined in en 302 885-1 [1], clause 7.4.3.1. </w:t>
      </w:r>
    </w:p>
    <w:p w:rsidR="00761C1B" w:rsidRDefault="00761C1B" w:rsidP="00761C1B">
      <w:r>
        <w:t>SOURCE: Used in EN 302 885-03 V1.2.1, clause 4.3.2.3.1 SOURCE: Used in EN 302 885-03 V1.2.1, clause 5.3.1.5.2.1</w:t>
      </w:r>
    </w:p>
    <w:p w:rsidR="00761C1B" w:rsidRDefault="00761C1B" w:rsidP="00761C1B"/>
    <w:p w:rsidR="00761C1B" w:rsidRDefault="00761C1B" w:rsidP="00761C1B">
      <w:r>
        <w:t xml:space="preserve">                                                                                                                                                                                                                                                                                                                                                                                                                                                                                                                                                                                                                                                                                                                                                                                                                                                                                                                                                                                                                                                                                                                                                                                                                                                                                                                                                                                                                                                                                                                                                                                                                                                                                                                                                                                                                                                                                                                                                                                                                                                                                                                                                                                                                                                                                                                                                                                                                                                                                                                                                                                                                                                                                                                                                                                                                                                                                                                                                                                                                                                                                                                                                                                                                                                                                                                                                                                                                                                                                                                                                                                                                                                                                                                                                                                                                                                                                                                                                                                                                                                                                                                                                                                                                                                                                                                                                                                                                                                                                                                                                                                                                                                                                                                                                                                                                                                                                                                                                                                                                                                                                                                                                                                                                                                                                                                                                                                                                                                                                                                                                                                                                                                                                                                                                                                                                                                                                                                                                                                                                                                                                                                                                                                                                                                                                                                                                                                                                                                                                                                                                                                                                                                                                                                                                                                                                                                                                                                                                                                                                                                                                                                                  this test is defined in en 302 885-1 [1], clause 7.4.4.1. </w:t>
      </w:r>
    </w:p>
    <w:p w:rsidR="00761C1B" w:rsidRDefault="00761C1B" w:rsidP="00761C1B">
      <w:r>
        <w:t>SOURCE: Used in EN 302 885-03 V1.2.1, clause 4.3.2.4.1 SOURCE: Used in EN 302 885-03 V1.2.1, clause 5.3.1.5.3.1</w:t>
      </w:r>
    </w:p>
    <w:p w:rsidR="00761C1B" w:rsidRDefault="00761C1B" w:rsidP="00761C1B"/>
    <w:p w:rsidR="00761C1B" w:rsidRDefault="00761C1B" w:rsidP="00761C1B">
      <w:r>
        <w:t xml:space="preserve">                                                                                                                                                                                                                                                                                                                                                                                                                                                                                                                                                                                                                                                                                                                                                                                                                                                                                                                                                                                                                                                                                                                                                                                                                                                                                                                                                                                                                                                                                                                                                                                                                                                                                                                                                                                                                                                                                                                                                                                                                                                                                                                                                                                                                                                                                                                                                                                                                                                                                                                                                                                                                                                                                                                                                                                                                                                                                                                                                                                                                                                                                                                                                                                                                                                                                                                                                                                                                                                                                                                                                                                                                                                                                                                                                                                                                                                                                                                                                                                                                                                                                                                                                                                                                                                                                                                                                                                                                                                                                                                                                                                                                                                                                                                                                                                                                                                                                                                                                                                                                                                                                                                                                                                                                                                                                                                                                                                                                                                                                                                                                                                                                                                                                                                                                                                                                                                                                                                                                                                                                                                                                                                                                                                                                                                                                                                                                                                                                                                                                                                                                                                                                                                                                                                                                                                                                                                                                                                                                                                                                                                                                                                                  this test is defined in en 302 885-1 [1], clause 8.10.1. </w:t>
      </w:r>
    </w:p>
    <w:p w:rsidR="00761C1B" w:rsidRDefault="00761C1B" w:rsidP="00761C1B">
      <w:r>
        <w:t>SOURCE: Used in EN 302 885-03 V1.2.1, clause 4.4.4.1</w:t>
      </w:r>
    </w:p>
    <w:p w:rsidR="00761C1B" w:rsidRDefault="00761C1B" w:rsidP="00761C1B"/>
    <w:p w:rsidR="00761C1B" w:rsidRDefault="00761C1B" w:rsidP="00761C1B">
      <w:r>
        <w:t xml:space="preserve">                                                                                                                                                                                                                                                                                                                                                                                                                                                                                                                                                                                                                                                                                                                                                                                                                                                                                                                                                                                                                                                                                                                                                                                                                                                                                                                                                                                                                                                                                                                                                                                                                                                                                                                                                                                                                                                                                                                                                                                                                                                                                                                                                                                                                                                                                                                                                                                                                                                                                                                                                                                                                                                                                                                                                                                                                                                                                                                                                                                                                                                                                                                                                                                                                                                                                                                                                                                                                                                                                                                                                                                                                                                                                                                                                                                                                                                                                                                                                                                                                                                                                                                                                                                                                                                                                                                                                                                                                                                                                                                                                                                                                                                                                                                                                                                                                                                                                                                                                                                                                                                                                                                                                                                                                                                                                                                                                                                                                                                                                                                                                                                                                                                                                                                                                                                                                                                                                                                                                                                                                                                                                                                                                                                                                                                                                                                                                                                                                                                                                                                                                                                                                                                                                                                                                                                                                                                                                                                                                                                                                                                                                                                                  this test is defined in en 302 885-1 [1], clause 8.15.1. </w:t>
      </w:r>
    </w:p>
    <w:p w:rsidR="00761C1B" w:rsidRDefault="00761C1B" w:rsidP="00761C1B">
      <w:r>
        <w:t>SOURCE: Used in EN 302 885-02 V1.2.1, clause 4.2.12.1</w:t>
      </w:r>
    </w:p>
    <w:p w:rsidR="00761C1B" w:rsidRDefault="00761C1B" w:rsidP="00761C1B"/>
    <w:p w:rsidR="00761C1B" w:rsidRDefault="00761C1B" w:rsidP="00761C1B">
      <w:r>
        <w:t xml:space="preserve">                                                                                                                                                                                                                                                                                                                                                                                                                                                                                                                                                                                                                                                                                                                                                                                                                                                                                                                                                                                                                                                                                                                                                                                                                                                                                                                                                                                                                                                                                                                                                                                                                                                                                                                                                                                                                                                                                                                                                                                                                                                                                                                                                                                                                                                                                                                                                                                                                                                                                                                                                                                                                                                                                                                                                                                                                                                                                                                                                                                                                                                                                                                                                                                                                                                                                                                                                                                                                                                                                                                                                                                                                                                                                                                                                                                                                                                                                                                                                                                                                                                                                                                                                                                                                                                                                                                                                                                                                                                                                                                                                                                                                                                                                                                                                                                                                                                                                                                                                                                                                                                                                                                                                                                                                                                                                                                                                                                                                                                                                                                                                                                                                                                                                                                                                                                                                                                                                                                                                                                                                                                                                                                                                                                                                                                                                                                                                                                                                                                                                                                                                                                                                                                                                                                                                                                                                                                                                                                                                                                                                                                                                                                                  this test is defined in en 302 885-1 [1], clause 8.4.1. </w:t>
      </w:r>
    </w:p>
    <w:p w:rsidR="00761C1B" w:rsidRDefault="00761C1B" w:rsidP="00761C1B">
      <w:r>
        <w:t>SOURCE: Used in EN 302 885-03 V1.2.1, clause 4.4.1.1</w:t>
      </w:r>
    </w:p>
    <w:p w:rsidR="00761C1B" w:rsidRDefault="00761C1B" w:rsidP="00761C1B"/>
    <w:p w:rsidR="00761C1B" w:rsidRDefault="00761C1B" w:rsidP="00761C1B">
      <w:r>
        <w:t xml:space="preserve">                                                                                                                                                                                                                                                                                                                                                                                                                                                                                                                                                                                                                                                                                                                                                                                                                                                                                                                                                                                                                                                                                                                                                                                                                                                                                                                                                                                                                                                                                                                                                                                                                                                                                                                                                                                                                                                                                                                                                                                                                                                                                                                                                                                                                                                                                                                                                                                                                                                                                                                                                                                                                                                                                                                                                                                                                                                                                                                                                                                                                                                                                                                                                                                                                                                                                                                                                                                                                                                                                                                                                                                                                                                                                                                                                                                                                                                                                                                                                                                                                                                                                                                                                                                                                                                                                                                                                                                                                                                                                                                                                                                                                                                                                                                                                                                                                                                                                                                                                                                                                                                                                                                                                                                                                                                                                                                                                                                                                                                                                                                                                                                                                                                                                                                                                                                                                                                                                                                                                                                                                                                                                                                                                                                                                                                                                                                                                                                                                                                                                                                                                                                                                                                                                                                                                                                                                                                                                                                                                                                                                                                                                                                                  this test is defined in en 302 885-1 [1], clause 8.5.1. </w:t>
      </w:r>
    </w:p>
    <w:p w:rsidR="00761C1B" w:rsidRDefault="00761C1B" w:rsidP="00761C1B">
      <w:r>
        <w:t>SOURCE: Used in EN 302 885-03 V1.2.1, clause 4.4.2.1</w:t>
      </w:r>
    </w:p>
    <w:p w:rsidR="00761C1B" w:rsidRDefault="00761C1B" w:rsidP="00761C1B"/>
    <w:p w:rsidR="00761C1B" w:rsidRDefault="00761C1B" w:rsidP="00761C1B">
      <w:r>
        <w:t xml:space="preserve">                                                                                                                                                                                                                                                                                                                                                                                                                                                                                                                                                                                                                                                                                                                                                                                                                                                                                                                                                                                                                                                                                                                                                                                                                                                                                                                                                                                                                                                                                                                                                                                                                                                                                                                                                                                                                                                                                                                                                                                                                                                                                                                                                                                                                                                                                                                                                                                                                                                                                                                                                                                                                                                                                                                                                                                                                                                                                                                                                                                                                                                                                                                                                                                                                                                                                                                                                                                                                                                                                                                                                                                                                                                                                                                                                                                                                                                                                                                                                                                                                                                                                                                                                                                                                                                                                                                                                                                                                                                                                                                                                                                                                                                                                                                                                                                                                                                                                                                                                                                                                                                                                                                                                                                                                                                                                                                                                                                                                                                                                                                                                                                                                                                                                                                                                                                                                                                                                                                                                                                                                                                                                                                                                                                                                                                                                                                                                                                                                                                                                                                                                                                                                                                                                                                                                                                                                                                                                                                                                                                                                                                                                                                                  this test is defined in en 302 885-1 [1], clause 8.6.1. </w:t>
      </w:r>
    </w:p>
    <w:p w:rsidR="00761C1B" w:rsidRDefault="00761C1B" w:rsidP="00761C1B">
      <w:r>
        <w:t>SOURCE: Used in EN 302 885-03 V1.2.1, clause 4.4.3.1</w:t>
      </w:r>
    </w:p>
    <w:p w:rsidR="00761C1B" w:rsidRDefault="00761C1B" w:rsidP="00761C1B"/>
    <w:p w:rsidR="00761C1B" w:rsidRDefault="00761C1B" w:rsidP="00761C1B">
      <w:r>
        <w:t xml:space="preserve">                                                                                                                                                                                                                                                                                                                                                                                                                                                                                                                                                                                                                                                                                                                                                                                                                                                                                                                                                                                                                                                                                                                                                                                                                                                                                                                                                                                                                                                                                                                                                                                                                                                                                                                                                                                                                                                                                                                                                                                                                                                                                                                                                                                                                                                                                                                                                                                                                                                                                                                                                                                                                                                                                                                                                                                                                                                                                                                                                                                                                                                                                                                                                                                                                                                                                                                                                                                                                                                                                                                                                                                                                                                                                                                                                                                                                                                                                                                                                                                                                                                                                                                                                                                                                                                                                                                                                                                                                                                                                                                                                                                                                                                                                                                                                                                                                                                                                                                                                                                                                                                                                                                                                                                                                                                                                                                                                                                                                                                                                                                                                                                                                                                                                                                                                                                                                                                                                                                                                                                                                                                                                                                                                                                                                                                                                                                                                                                                                                                                                                                                                                                                                                                                                                                                                                                                                                                                                                                                                                                                                                                                                                                                  this test is defined in en 302 885-1 [1], clause 9.1.1. </w:t>
      </w:r>
    </w:p>
    <w:p w:rsidR="00761C1B" w:rsidRDefault="00761C1B" w:rsidP="00761C1B">
      <w:r>
        <w:t>SOURCE: Used in EN 302 885-03 V1.2.1, clause 4.4.5.1</w:t>
      </w:r>
    </w:p>
    <w:p w:rsidR="00761C1B" w:rsidRDefault="00761C1B" w:rsidP="00761C1B"/>
    <w:p w:rsidR="00761C1B" w:rsidRDefault="00761C1B" w:rsidP="00761C1B">
      <w:r>
        <w:t xml:space="preserve">                                                                                                                                                                                                                                                                                                                                                                                                                                                                                                                                                                                                                                                                                                                                                                                                                                                                                                                                                                                                                                                                                                                                                                                                                                                                                                                                                                                                                                                                                                                                                                                                                                                                                                                                                                                                                                                                                                                                                                                                                                                                                                                                                                                                                                                                                                                                                                                                                                                                                                                                                                                                                                                                                                                                                                                                                                                                                                                                                                                                                                                                                                                                                                                                                                                                                                                                                                                                                                                                                                                                                                                                                                                                                                                                                                                                                                                                                                                                                                                                                                                                                                                                                                                                                                                                                                                                                                                                                                                                                                                                                                                                                                                                                                                                                                                                                                                                                                                                                                                                                                                                                                                                                                                                                                                                                                                                                                                                                                                                                                                                                                                                                                                                                                                                                                                                                                                                                                                                                                                                                                                                                                                                                                                                                                                                                                                                                                                                                                                                                                                                                                                                                                                                                                                                                                                                                                                                                                                                                                                                                                                                                                                                  this test is defined in en 302 885-1 [1], clause 9.11.1. </w:t>
      </w:r>
    </w:p>
    <w:p w:rsidR="00761C1B" w:rsidRDefault="00761C1B" w:rsidP="00761C1B">
      <w:r>
        <w:t>SOURCE: Used in EN 302 885-03 V1.2.1, clause 4.4.7.1</w:t>
      </w:r>
    </w:p>
    <w:p w:rsidR="00761C1B" w:rsidRDefault="00761C1B" w:rsidP="00761C1B"/>
    <w:p w:rsidR="00761C1B" w:rsidRDefault="00761C1B" w:rsidP="00761C1B">
      <w:r>
        <w:t xml:space="preserve">                                                                                                                                                                                                                                                                                                                                                                                                                                                                                                                                                                                                                                                                                                                                                                                                                                                                                                                                                                                                                                                                                                                                                                                                                                                                                                                                                                                                                                                                                                                                                                                                                                                                                                                                                                                                                                                                                                                                                                                                                                                                                                                                                                                                                                                                                                                                                                                                                                                                                                                                                                                                                                                                                                                                                                                                                                                                                                                                                                                                                                                                                                                                                                                                                                                                                                                                                                                                                                                                                                                                                                                                                                                                                                                                                                                                                                                                                                                                                                                                                                                                                                                                                                                                                                                                                                                                                                                                                                                                                                                                                                                                                                                                                                                                                                                                                                                                                                                                                                                                                                                                                                                                                                                                                                                                                                                                                                                                                                                                                                                                                                                                                                                                                                                                                                                                                                                                                                                                                                                                                                                                                                                                                                                                                                                                                                                                                                                                                                                                                                                                                                                                                                                                                                                                                                                                                                                                                                                                                                                                                                                                                                                                  this test is defined in en 302 885-1 [1], clause 9.12.1. </w:t>
      </w:r>
    </w:p>
    <w:p w:rsidR="00761C1B" w:rsidRDefault="00761C1B" w:rsidP="00761C1B">
      <w:r>
        <w:t>SOURCE: Used in EN 302 885-03 V1.2.1, clause 4.4.8.1</w:t>
      </w:r>
    </w:p>
    <w:p w:rsidR="00761C1B" w:rsidRDefault="00761C1B" w:rsidP="00761C1B"/>
    <w:p w:rsidR="00761C1B" w:rsidRDefault="00761C1B" w:rsidP="00761C1B">
      <w:r>
        <w:t xml:space="preserve">                                                                                                                                                                                                                                                                                                                                                                                                                                                                                                                                                                                                                                                                                                                                                                                                                                                                                                                                                                                                                                                                                                                                                                                                                                                                                                                                                                                                                                                                                                                                                                                                                                                                                                                                                                                                                                                                                                                                                                                                                                                                                                                                                                                                                                                                                                                                                                                                                                                                                                                                                                                                                                                                                                                                                                                                                                                                                                                                                                                                                                                                                                                                                                                                                                                                                                                                                                                                                                                                                                                                                                                                                                                                                                                                                                                                                                                                                                                                                                                                                                                                                                                                                                                                                                                                                                                                                                                                                                                                                                                                                                                                                                                                                                                                                                                                                                                                                                                                                                                                                                                                                                                                                                                                                                                                                                                                                                                                                                                                                                                                                                                                                                                                                                                                                                                                                                                                                                                                                                                                                                                                                                                                                                                                                                                                                                                                                                                                                                                                                                                                                                                                                                                                                                                                                                                                                                                                                                                                                                                                                                                                                                                                  this test is defined in en 302 885-1 [1], clause 9.13.1. </w:t>
      </w:r>
    </w:p>
    <w:p w:rsidR="00761C1B" w:rsidRDefault="00761C1B" w:rsidP="00761C1B">
      <w:r>
        <w:t>SOURCE: Used in EN 302 885-03 V1.2.1, clause 4.4.9.1</w:t>
      </w:r>
    </w:p>
    <w:p w:rsidR="00761C1B" w:rsidRDefault="00761C1B" w:rsidP="00761C1B"/>
    <w:p w:rsidR="00761C1B" w:rsidRDefault="00761C1B" w:rsidP="00761C1B">
      <w:r>
        <w:t xml:space="preserve">                                                                                                                                                                                                                                                                                                                                                                                                                                                                                                                                                                                                                                                                                                                                                                                                                                                                                                                                                                                                                                                                                                                                                                                                                                                                                                                                                                                                                                                                                                                                                                                                                                                                                                                                                                                                                                                                                                                                                                                                                                                                                                                                                                                                                                                                                                                                                                                                                                                                                                                                                                                                                                                                                                                                                                                                                                                                                                                                                                                                                                                                                                                                                                                                                                                                                                                                                                                                                                                                                                                                                                                                                                                                                                                                                                                                                                                                                                                                                                                                                                                                                                                                                                                                                                                                                                                                                                                                                                                                                                                                                                                                                                                                                                                                                                                                                                                                                                                                                                                                                                                                                                                                                                                                                                                                                                                                                                                                                                                                                                                                                                                                                                                                                                                                                                                                                                                                                                                                                                                                                                                                                                                                                                                                                                                                                                                                                                                                                                                                                                                                                                                                                                                                                                                                                                                                                                                                                                                                                                                                                                                                                                                                  this test is defined in en 302 885-1 [1], clause 9.14.1. </w:t>
      </w:r>
    </w:p>
    <w:p w:rsidR="00761C1B" w:rsidRDefault="00761C1B" w:rsidP="00761C1B">
      <w:r>
        <w:t>SOURCE: Used in EN 302 885-03 V1.2.1, clause 4.4.10.1</w:t>
      </w:r>
    </w:p>
    <w:p w:rsidR="00761C1B" w:rsidRDefault="00761C1B" w:rsidP="00761C1B"/>
    <w:p w:rsidR="00761C1B" w:rsidRDefault="00761C1B" w:rsidP="00761C1B">
      <w:r>
        <w:t xml:space="preserve">                                                                                                                                                                                                                                                                                                                                                                                                                                                                                                                                                                                                                                                                                                                                                                                                                                                                                                                                                                                                                                                                                                                                                                                                                                                                                                                                                                                                                                                                                                                                                                                                                                                                                                                                                                                                                                                                                                                                                                                                                                                                                                                                                                                                                                                                                                                                                                                                                                                                                                                                                                                                                                                                                                                                                                                                                                                                                                                                                                                                                                                                                                                                                                                                                                                                                                                                                                                                                                                                                                                                                                                                                                                                                                                                                                                                                                                                                                                                                                                                                                                                                                                                                                                                                                                                                                                                                                                                                                                                                                                                                                                                                                                                                                                                                                                                                                                                                                                                                                                                                                                                                                                                                                                                                                                                                                                                                                                                                                                                                                                                                                                                                                                                                                                                                                                                                                                                                                                                                                                                                                                                                                                                                                                                                                                                                                                                                                                                                                                                                                                                                                                                                                                                                                                                                                                                                                                                                                                                                                                                                                                                                                                                  this test is defined in en 302 885-1 [1], clause 9.2.1. </w:t>
      </w:r>
    </w:p>
    <w:p w:rsidR="00761C1B" w:rsidRDefault="00761C1B" w:rsidP="00761C1B">
      <w:r>
        <w:t>SOURCE: Used in EN 302 885-03 V1.2.1, clause 4.4.6.1</w:t>
      </w:r>
    </w:p>
    <w:p w:rsidR="00761C1B" w:rsidRDefault="00761C1B" w:rsidP="00761C1B"/>
    <w:p w:rsidR="00761C1B" w:rsidRDefault="00761C1B" w:rsidP="00761C1B">
      <w:r>
        <w:t xml:space="preserve">                                                                                                                                                                                                                                                                                                                                                                                                                                                                                                                                                                                                                                                                                                                                                                                                                                                                                                                                                                                                                                                                                                                                                                                                                                                                                                                                                                                                                                                                                                                                                                                                                                                                                                                                                                                                                                                                                                                                                                                                                                                                                                                                                                                                                                                                                                                                                                                                                                                                                                                                                                                                                                                                                                                                                                                                                                                                                                                                                                                                                                                                                                                                                                                                                                                                                                                                                                                                                                                                                                                                                                                                                                                                                                                                                                                                                                                                                                                                                                                                                                                                                                                                                                                                                                                                                                                                                                                                                                                                                                                                                                                                                                                                                                                                                                                                                                                                                                                                                                                                                                                                                                                                                                                                                                                                                                                                                                                                                                                                                                                                                                                                                                                                                                                                                                                                                                                                                                                                                                                                                                                                                                                                                                                                                                                                                                                                                                                                                                                                                                                                                                                                                                                                                                                                                                                                                                                                                                                                                                                                                                                                                                                                  this test is intended for equipment designed for duplex operation and is defined in en 300 162-1 [2], clause 10.1.1. </w:t>
      </w:r>
    </w:p>
    <w:p w:rsidR="00761C1B" w:rsidRDefault="00761C1B" w:rsidP="00761C1B">
      <w:r>
        <w:t>SOURCE: Used in EN 300 162-03 V1.2.1, clause 4.4.16.1</w:t>
      </w:r>
    </w:p>
    <w:p w:rsidR="00761C1B" w:rsidRDefault="00761C1B" w:rsidP="00761C1B"/>
    <w:p w:rsidR="00761C1B" w:rsidRDefault="00761C1B" w:rsidP="00761C1B">
      <w:r>
        <w:t xml:space="preserve">                                                                                                                                                                                                                                                                                                                                                                                                                                                                                                                                                                                                                                                                                                                                                                                                                                                                                                                                                                                                                                                                                                                                                                                                                                                                                                                                                                                                                                                                                                                                                                                                                                                                                                                                                                                                                                                                                                                                                                                                                                                                                                                                                                                                                                                                                                                                                                                                                                                                                                                                                                                                                                                                                                                                                                                                                                                                                                                                                                                                                                                                                                                                                                                                                                                                                                                                                                                                                                                                                                                                                                                                                                                                                                                                                                                                                                                                                                                                                                                                                                                                                                                                                                                                                                                                                                                                                                                                                                                                                                                                                                                                                                                                                                                                                                                                                                                                                                                                                                                                                                                                                                                                                                                                                                                                                                                                                                                                                                                                                                                                                                                                                                                                                                                                                                                                                                                                                                                                                                                                                                                                                                                                                                                                                                                                                                                                                                                                                                                                                                                                                                                                                                                                                                                                                                                                                                                                                                                                                                                                                                                                                                                                  this test is intended for equipment designed for duplex operation and is defined in en 300 162-1 [2], clause 10.2.1. </w:t>
      </w:r>
    </w:p>
    <w:p w:rsidR="00761C1B" w:rsidRDefault="00761C1B" w:rsidP="00761C1B">
      <w:r>
        <w:t>SOURCE: Used in EN 300 162-03 V1.2.1, clause 4.4.17.1</w:t>
      </w:r>
    </w:p>
    <w:p w:rsidR="00761C1B" w:rsidRDefault="00761C1B" w:rsidP="00761C1B"/>
    <w:p w:rsidR="00761C1B" w:rsidRDefault="00761C1B" w:rsidP="00761C1B">
      <w:r>
        <w:t xml:space="preserve">                                                                                                                                                                                                                                                                                                                                                                                                                                                                                                                                                                                                                                                                                                                                                                                                                                                                                                                                                                                                                                                                                                                                                                                                                                                                                                                                                                                                                                                                                                                                                                                                                                                                                                                                                                                                                                                                                                                                                                                                                                                                                                                                                                                                                                                                                                                                                                                                                                                                                                                                                                                                                                                                                                                                                                                                                                                                                                                                                                                                                                                                                                                                                                                                                                                                                                                                                                                                                                                                                                                                                                                                                                                                                                                                                                                                                                                                                                                                                                                                                                                                                                                                                                                                                                                                                                                                                                                                                                                                                                                                                                                                                                                                                                                                                                                                                                                                                                                                                                                                                                                                                                                                                                                                                                                                                                                                                                                                                                                                                                                                                                                                                                                                                                                                                                                                                                                                                                                                                                                                                                                                                                                                                                                                                                                                                                                                                                                                                                                                                                                                                                                                                                                                                                                                                                                                                                                                                                                                                                                                                                                                                                                                  this test is only applicable to me's that support both the call control by sim facility and barred dialling numbers (bdn). the call control by sim facility allows the sim to use the bdn list of not allowed destination msisdns. </w:t>
      </w:r>
    </w:p>
    <w:p w:rsidR="00761C1B" w:rsidRDefault="00761C1B" w:rsidP="00761C1B">
      <w:r>
        <w:t>SOURCE: Used in EN 300 607-04 V5.1.1, clause 27.22.6.4.1</w:t>
      </w:r>
    </w:p>
    <w:p w:rsidR="00761C1B" w:rsidRDefault="00761C1B" w:rsidP="00761C1B"/>
    <w:p w:rsidR="00761C1B" w:rsidRDefault="00761C1B" w:rsidP="00761C1B">
      <w:r>
        <w:t xml:space="preserve">                                                                                                                                                                                                                                                                                                                                                                                                                                                                                                                                                                                                                                                                                                                                                                                                                                                                                                                                                                                                                                                                                                                                                                                                                                                                                                                                                                                                                                                                                                                                                                                                                                                                                                                                                                                                                                                                                                                                                                                                                                                                                                                                                                                                                                                                                                                                                                                                                                                                                                                                                                                                                                                                                                                                                                                                                                                                                                                                                                                                                                                                                                                                                                                                                                                                                                                                                                                                                                                                                                                                                                                                                                                                                                                                                                                                                                                                                                                                                                                                                                                                                                                                                                                                                                                                                                                                                                                                                                                                                                                                                                                                                                                                                                                                                                                                                                                                                                                                                                                                                                                                                                                                                                                                                                                                                                                                                                                                                                                                                                                                                                                                                                                                                                                                                                                                                                                                                                                                                                                                                                                                                                                                                                                                                                                                                                                                                                                                                                                                                                                                                                                                                                                                                                                                                                                                                                                                                                                                                                                                                                                                                                                                  this test is only applicable to me's that support both the call control by sim facility and fixed dialling numbers (fdn). the call control by sim facility allows the sim to use the fdn list of allowed destination msisdns. </w:t>
      </w:r>
    </w:p>
    <w:p w:rsidR="00761C1B" w:rsidRDefault="00761C1B" w:rsidP="00761C1B">
      <w:r>
        <w:t>SOURCE: Used in EN 300 607-04 V5.1.1, clause 27.22.6.3.1</w:t>
      </w:r>
    </w:p>
    <w:p w:rsidR="00761C1B" w:rsidRDefault="00761C1B" w:rsidP="00761C1B"/>
    <w:p w:rsidR="00761C1B" w:rsidRDefault="00761C1B" w:rsidP="00761C1B">
      <w:r>
        <w:t xml:space="preserve">                                                                                                                                                                                                                                                                                                                                                                                                                                                                                                                                                                                                                                                                                                                                                                                                                                                                                                                                                                                                                                                                                                                                                                                                                                                                                                                                                                                                                                                                                                                                                                                                                                                                                                                                                                                                                                                                                                                                                                                                                                                                                                                                                                                                                                                                                                                                                                                                                                                                                                                                                                                                                                                                                                                                                                                                                                                                                                                                                                                                                                                                                                                                                                                                                                                                                                                                                                                                                                                                                                                                                                                                                                                                                                                                                                                                                                                                                                                                                                                                                                                                                                                                                                                                                                                                                                                                                                                                                                                                                                                                                                                                                                                                                                                                                                                                                                                                                                                                                                                                                                                                                                                                                                                                                                                                                                                                                                                                                                                                                                                                                                                                                                                                                                                                                                                                                                                                                                                                                                                                                                                                                                                                                                                                                                                                                                                                                                                                                                                                                                                                                                                                                                                                                                                                                                                                                                                                                                                                                                                                                                                                                                                                  this test is only applicable to me's that support the call control by sim facility. the call control by sim function allows the sim to determine which supplementary service control strings are used. </w:t>
      </w:r>
    </w:p>
    <w:p w:rsidR="00761C1B" w:rsidRDefault="00761C1B" w:rsidP="00761C1B">
      <w:r>
        <w:t>SOURCE: Used in EN 300 607-04 V5.1.1, clause 27.22.6.2.1</w:t>
      </w:r>
    </w:p>
    <w:p w:rsidR="00761C1B" w:rsidRDefault="00761C1B" w:rsidP="00761C1B"/>
    <w:p w:rsidR="00761C1B" w:rsidRDefault="00761C1B" w:rsidP="00761C1B">
      <w:r>
        <w:t xml:space="preserve">                                                                                                                                                                                                                                                                                                                                                                                                                                                                                                                                                                                                                                                                                                                                                                                                                                                                                                                                                                                                                                                                                                                                                                                                                                                                                                                                                                                                                                                                                                                                                                                                                                                                                                                                                                                                                                                                                                                                                                                                                                                                                                                                                                                                                                                                                                                                                                                                                                                                                                                                                                                                                                                                                                                                                                                                                                                                                                                                                                                                                                                                                                                                                                                                                                                                                                                                                                                                                                                                                                                                                                                                                                                                                                                                                                                                                                                                                                                                                                                                                                                                                                                                                                                                                                                                                                                                                                                                                                                                                                                                                                                                                                                                                                                                                                                                                                                                                                                                                                                                                                                                                                                                                                                                                                                                                                                                                                                                                                                                                                                                                                                                                                                                                                                                                                                                                                                                                                                                                                                                                                                                                                                                                                                                                                                                                                                                                                                                                                                                                                                                                                                                                                                                                                                                                                                                                                                                                                                                                                                                                                                                                                                                  this test is only applicable to me's that support the call control by sim facility. the call control by sim function allows the sim to determine which to which dialled digits calls are able to be set up. </w:t>
      </w:r>
    </w:p>
    <w:p w:rsidR="00761C1B" w:rsidRDefault="00761C1B" w:rsidP="00761C1B">
      <w:r>
        <w:t>SOURCE: Used in EN 300 607-04 V5.1.1, clause 27.22.6.1.1</w:t>
      </w:r>
    </w:p>
    <w:p w:rsidR="00761C1B" w:rsidRDefault="00761C1B" w:rsidP="00761C1B"/>
    <w:p w:rsidR="00761C1B" w:rsidRDefault="00761C1B" w:rsidP="00761C1B">
      <w:r>
        <w:t xml:space="preserve">                                                                                                                                                                                                                                                                                                                                                                                                                                                                                                                                                                                                                                                                                                                                                                                                                                                                                                                                                                                                                                                                                                                                                                                                                                                                                                                                                                                                                                                                                                                                                                                                                                                                                                                                                                                                                                                                                                                                                                                                                                                                                                                                                                                                                                                                                                                                                                                                                                                                                                                                                                                                                                                                                                                                                                                                                                                                                                                                                                                                                                                                                                                                                                                                                                                                                                                                                                                                                                                                                                                                                                                                                                                                                                                                                                                                                                                                                                                                                                                                                                                                                                                                                                                                                                                                                                                                                                                                                                                                                                                                                                                                                                                                                                                                                                                                                                                                                                                                                                                                                                                                                                                                                                                                                                                                                                                                                                                                                                                                                                                                                                                                                                                                                                                                                                                                                                                                                                                                                                                                                                                                                                                                                                                                                                                                                                                                                                                                                                                                                                                                                                                                                                                                                                                                                                                                                                                                                                                                                                                                                                                                                                                                  this test is only applicable to me's that support the display text proactive sim facility. the display text proactive sim facility allows the sim to display normal or high priority, unpacked or sms point-to-point packed text on the me screen and then clear message after a delay or wait for user to clear message. </w:t>
      </w:r>
    </w:p>
    <w:p w:rsidR="00761C1B" w:rsidRDefault="00761C1B" w:rsidP="00761C1B">
      <w:r>
        <w:t>SOURCE: Used in EN 300 607-04 V5.1.1, clause 27.22.4.1.1</w:t>
      </w:r>
    </w:p>
    <w:p w:rsidR="00761C1B" w:rsidRDefault="00761C1B" w:rsidP="00761C1B"/>
    <w:p w:rsidR="00761C1B" w:rsidRDefault="00761C1B" w:rsidP="00761C1B">
      <w:r>
        <w:t xml:space="preserve">                                                                                                                                                                                                                                                                                                                                                                                                                                                                                                                                                                                                                                                                                                                                                                                                                                                                                                                                                                                                                                                                                                                                                                                                                                                                                                                                                                                                                                                                                                                                                                                                                                                                                                                                                                                                                                                                                                                                                                                                                                                                                                                                                                                                                                                                                                                                                                                                                                                                                                                                                                                                                                                                                                                                                                                                                                                                                                                                                                                                                                                                                                                                                                                                                                                                                                                                                                                                                                                                                                                                                                                                                                                                                                                                                                                                                                                                                                                                                                                                                                                                                                                                                                                                                                                                                                                                                                                                                                                                                                                                                                                                                                                                                                                                                                                                                                                                                                                                                                                                                                                                                                                                                                                                                                                                                                                                                                                                                                                                                                                                                                                                                                                                                                                                                                                                                                                                                                                                                                                                                                                                                                                                                                                                                                                                                                                                                                                                                                                                                                                                                                                                                                                                                                                                                                                                                                                                                                                                                                                                                                                                                                                                  this test is only applicable to me's that support the get inkey proactive sim facility. the get inkey proactive sim facility allows the sim to display unpacked or sms point-to-point packed text on the me screen and to expect the user to enter a single character. any response entered by the user shall be passed transparently by the me to the sim. </w:t>
      </w:r>
    </w:p>
    <w:p w:rsidR="00761C1B" w:rsidRDefault="00761C1B" w:rsidP="00761C1B">
      <w:r>
        <w:t>SOURCE: Used in EN 300 607-04 V5.1.1, clause 27.22.4.2.1</w:t>
      </w:r>
    </w:p>
    <w:p w:rsidR="00761C1B" w:rsidRDefault="00761C1B" w:rsidP="00761C1B"/>
    <w:p w:rsidR="00761C1B" w:rsidRDefault="00761C1B" w:rsidP="00761C1B">
      <w:r>
        <w:t xml:space="preserve">                                                                                                                                                                                                                                                                                                                                                                                                                                                                                                                                                                                                                                                                                                                                                                                                                                                                                                                                                                                                                                                                                                                                                                                                                                                                                                                                                                                                                                                                                                                                                                                                                                                                                                                                                                                                                                                                                                                                                                                                                                                                                                                                                                                                                                                                                                                                                                                                                                                                                                                                                                                                                                                                                                                                                                                                                                                                                                                                                                                                                                                                                                                                                                                                                                                                                                                                                                                                                                                                                                                                                                                                                                                                                                                                                                                                                                                                                                                                                                                                                                                                                                                                                                                                                                                                                                                                                                                                                                                                                                                                                                                                                                                                                                                                                                                                                                                                                                                                                                                                                                                                                                                                                                                                                                                                                                                                                                                                                                                                                                                                                                                                                                                                                                                                                                                                                                                                                                                                                                                                                                                                                                                                                                                                                                                                                                                                                                                                                                                                                                                                                                                                                                                                                                                                                                                                                                                                                                                                                                                                                                                                                                                                  this test is only applicable to me's that support the get input proactive sim facility. the get input proactive sim facility allows the sim to display unpacked or sms point-to-point packed text on the me screen and to expect the user to enter a text string. the sim indicates the minimum and maximum length of text string expected in the response. any response entered by the user shall be passed transparently by the me to the sim. </w:t>
      </w:r>
    </w:p>
    <w:p w:rsidR="00761C1B" w:rsidRDefault="00761C1B" w:rsidP="00761C1B">
      <w:r>
        <w:t>SOURCE: Used in EN 300 607-04 V5.1.1, clause 27.22.4.3.1</w:t>
      </w:r>
    </w:p>
    <w:p w:rsidR="00761C1B" w:rsidRDefault="00761C1B" w:rsidP="00761C1B"/>
    <w:p w:rsidR="00761C1B" w:rsidRDefault="00761C1B" w:rsidP="00761C1B">
      <w:r>
        <w:t xml:space="preserve">                                                                                                                                                                                                                                                                                                                                                                                                                                                                                                                                                                                                                                                                                                                                                                                                                                                                                                                                                                                                                                                                                                                                                                                                                                                                                                                                                                                                                                                                                                                                                                                                                                                                                                                                                                                                                                                                                                                                                                                                                                                                                                                                                                                                                                                                                                                                                                                                                                                                                                                                                                                                                                                                                                                                                                                                                                                                                                                                                                                                                                                                                                                                                                                                                                                                                                                                                                                                                                                                                                                                                                                                                                                                                                                                                                                                                                                                                                                                                                                                                                                                                                                                                                                                                                                                                                                                                                                                                                                                                                                                                                                                                                                                                                                                                                                                                                                                                                                                                                                                                                                                                                                                                                                                                                                                                                                                                                                                                                                                                                                                                                                                                                                                                                                                                                                                                                                                                                                                                                                                                                                                                                                                                                                                                                                                                                                                                                                                                                                                                                                                                                                                                                                                                                                                                                                                                                                                                                                                                                                                                                                                                                                                  this test is only applicable to me's that support the menu selection facility. a set of possible menu options can be supplied by the sim using the proactive sim command set up menu. if the sim has sent this command, and the user subsequently chooses an option, the me informs the sim using this procedure. </w:t>
      </w:r>
    </w:p>
    <w:p w:rsidR="00761C1B" w:rsidRDefault="00761C1B" w:rsidP="00761C1B">
      <w:r>
        <w:t>SOURCE: Used in EN 300 607-04 V5.1.1, clause 27.22.5.3.1</w:t>
      </w:r>
    </w:p>
    <w:p w:rsidR="00761C1B" w:rsidRDefault="00761C1B" w:rsidP="00761C1B"/>
    <w:p w:rsidR="00761C1B" w:rsidRDefault="00761C1B" w:rsidP="00761C1B">
      <w:r>
        <w:t xml:space="preserve">                                                                                                                                                                                                                                                                                                                                                                                                                                                                                                                                                                                                                                                                                                                                                                                                                                                                                                                                                                                                                                                                                                                                                                                                                                                                                                                                                                                                                                                                                                                                                                                                                                                                                                                                                                                                                                                                                                                                                                                                                                                                                                                                                                                                                                                                                                                                                                                                                                                                                                                                                                                                                                                                                                                                                                                                                                                                                                                                                                                                                                                                                                                                                                                                                                                                                                                                                                                                                                                                                                                                                                                                                                                                                                                                                                                                                                                                                                                                                                                                                                                                                                                                                                                                                                                                                                                                                                                                                                                                                                                                                                                                                                                                                                                                                                                                                                                                                                                                                                                                                                                                                                                                                                                                                                                                                                                                                                                                                                                                                                                                                                                                                                                                                                                                                                                                                                                                                                                                                                                                                                                                                                                                                                                                                                                                                                                                                                                                                                                                                                                                                                                                                                                                                                                                                                                                                                                                                                                                                                                                                                                                                                                                  this test is only applicable to me's that support the more time proactive sim facility. the more time proactive sim facility allows the sim to request more time for processing, where the processing is so long that it is in danger of affecting normal gsm operation, and clock stop prevents processing to take place in the background. </w:t>
      </w:r>
    </w:p>
    <w:p w:rsidR="00761C1B" w:rsidRDefault="00761C1B" w:rsidP="00761C1B">
      <w:r>
        <w:t>SOURCE: Used in EN 300 607-04 V5.1.1, clause 27.22.4.4.1</w:t>
      </w:r>
    </w:p>
    <w:p w:rsidR="00761C1B" w:rsidRDefault="00761C1B" w:rsidP="00761C1B"/>
    <w:p w:rsidR="00761C1B" w:rsidRDefault="00761C1B" w:rsidP="00761C1B">
      <w:r>
        <w:t xml:space="preserve">                                                                                                                                                                                                                                                                                                                                                                                                                                                                                                                                                                                                                                                                                                                                                                                                                                                                                                                                                                                                                                                                                                                                                                                                                                                                                                                                                                                                                                                                                                                                                                                                                                                                                                                                                                                                                                                                                                                                                                                                                                                                                                                                                                                                                                                                                                                                                                                                                                                                                                                                                                                                                                                                                                                                                                                                                                                                                                                                                                                                                                                                                                                                                                                                                                                                                                                                                                                                                                                                                                                                                                                                                                                                                                                                                                                                                                                                                                                                                                                                                                                                                                                                                                                                                                                                                                                                                                                                                                                                                                                                                                                                                                                                                                                                                                                                                                                                                                                                                                                                                                                                                                                                                                                                                                                                                                                                                                                                                                                                                                                                                                                                                                                                                                                                                                                                                                                                                                                                                                                                                                                                                                                                                                                                                                                                                                                                                                                                                                                                                                                                                                                                                                                                                                                                                                                                                                                                                                                                                                                                                                                                                                                                  this test is only applicable to me's that support the play tone proactive sim facility. the play tone proactive sim facility allows the sim to instruct the me to play an audio tone. </w:t>
      </w:r>
    </w:p>
    <w:p w:rsidR="00761C1B" w:rsidRDefault="00761C1B" w:rsidP="00761C1B">
      <w:r>
        <w:t>SOURCE: Used in EN 300 607-04 V5.1.1, clause 27.22.4.5.1</w:t>
      </w:r>
    </w:p>
    <w:p w:rsidR="00761C1B" w:rsidRDefault="00761C1B" w:rsidP="00761C1B"/>
    <w:p w:rsidR="00761C1B" w:rsidRDefault="00761C1B" w:rsidP="00761C1B">
      <w:r>
        <w:t xml:space="preserve">                                                                                                                                                                                                                                                                                                                                                                                                                                                                                                                                                                                                                                                                                                                                                                                                                                                                                                                                                                                                                                                                                                                                                                                                                                                                                                                                                                                                                                                                                                                                                                                                                                                                                                                                                                                                                                                                                                                                                                                                                                                                                                                                                                                                                                                                                                                                                                                                                                                                                                                                                                                                                                                                                                                                                                                                                                                                                                                                                                                                                                                                                                                                                                                                                                                                                                                                                                                                                                                                                                                                                                                                                                                                                                                                                                                                                                                                                                                                                                                                                                                                                                                                                                                                                                                                                                                                                                                                                                                                                                                                                                                                                                                                                                                                                                                                                                                                                                                                                                                                                                                                                                                                                                                                                                                                                                                                                                                                                                                                                                                                                                                                                                                                                                                                                                                                                                                                                                                                                                                                                                                                                                                                                                                                                                                                                                                                                                                                                                                                                                                                                                                                                                                                                                                                                                                                                                                                                                                                                                                                                                                                                                                                  this test is only applicable to me's that support the poll interval proactive sim facility. the poll interval proactive sim facility negotiates the maximum interval time between status commands issued by the me when in idle mode. </w:t>
      </w:r>
    </w:p>
    <w:p w:rsidR="00761C1B" w:rsidRDefault="00761C1B" w:rsidP="00761C1B">
      <w:r>
        <w:t>SOURCE: Used in EN 300 607-04 V5.1.1, clause 27.22.4.6.1</w:t>
      </w:r>
    </w:p>
    <w:p w:rsidR="00761C1B" w:rsidRDefault="00761C1B" w:rsidP="00761C1B"/>
    <w:p w:rsidR="00761C1B" w:rsidRDefault="00761C1B" w:rsidP="00761C1B">
      <w:r>
        <w:t xml:space="preserve">                                                                                                                                                                                                                                                                                                                                                                                                                                                                                                                                                                                                                                                                                                                                                                                                                                                                                                                                                                                                                                                                                                                                                                                                                                                                                                                                                                                                                                                                                                                                                                                                                                                                                                                                                                                                                                                                                                                                                                                                                                                                                                                                                                                                                                                                                                                                                                                                                                                                                                                                                                                                                                                                                                                                                                                                                                                                                                                                                                                                                                                                                                                                                                                                                                                                                                                                                                                                                                                                                                                                                                                                                                                                                                                                                                                                                                                                                                                                                                                                                                                                                                                                                                                                                                                                                                                                                                                                                                                                                                                                                                                                                                                                                                                                                                                                                                                                                                                                                                                                                                                                                                                                                                                                                                                                                                                                                                                                                                                                                                                                                                                                                                                                                                                                                                                                                                                                                                                                                                                                                                                                                                                                                                                                                                                                                                                                                                                                                                                                                                                                                                                                                                                                                                                                                                                                                                                                                                                                                                                                                                                                                                                                  this test is only applicable to me's that support the polling off proactive sim facility. the polling off proactive sim command cancels the effect of any previous poll interval commands. </w:t>
      </w:r>
    </w:p>
    <w:p w:rsidR="00761C1B" w:rsidRDefault="00761C1B" w:rsidP="00761C1B">
      <w:r>
        <w:t>SOURCE: Used in EN 300 607-04 V5.1.1, clause 27.22.4.14.1</w:t>
      </w:r>
    </w:p>
    <w:p w:rsidR="00761C1B" w:rsidRDefault="00761C1B" w:rsidP="00761C1B"/>
    <w:p w:rsidR="00761C1B" w:rsidRDefault="00761C1B" w:rsidP="00761C1B">
      <w:r>
        <w:t xml:space="preserve">                                                                                                                                                                                                                                                                                                                                                                                                                                                                                                                                                                                                                                                                                                                                                                                                                                                                                                                                                                                                                                                                                                                                                                                                                                                                                                                                                                                                                                                                                                                                                                                                                                                                                                                                                                                                                                                                                                                                                                                                                                                                                                                                                                                                                                                                                                                                                                                                                                                                                                                                                                                                                                                                                                                                                                                                                                                                                                                                                                                                                                                                                                                                                                                                                                                                                                                                                                                                                                                                                                                                                                                                                                                                                                                                                                                                                                                                                                                                                                                                                                                                                                                                                                                                                                                                                                                                                                                                                                                                                                                                                                                                                                                                                                                                                                                                                                                                                                                                                                                                                                                                                                                                                                                                                                                                                                                                                                                                                                                                                                                                                                                                                                                                                                                                                                                                                                                                                                                                                                                                                                                                                                                                                                                                                                                                                                                                                                                                                                                                                                                                                                                                                                                                                                                                                                                                                                                                                                                                                                                                                                                                                                                                  this test is only applicable to me's that support the provide local information proactive sim facility. the provide local information proactive sim command requests the me to send the sim the current local information including me imei, mcc, mnc, lac and cell identity. </w:t>
      </w:r>
    </w:p>
    <w:p w:rsidR="00761C1B" w:rsidRDefault="00761C1B" w:rsidP="00761C1B">
      <w:r>
        <w:t>SOURCE: Used in EN 300 607-04 V5.1.1, clause 27.22.4.15.1</w:t>
      </w:r>
    </w:p>
    <w:p w:rsidR="00761C1B" w:rsidRDefault="00761C1B" w:rsidP="00761C1B"/>
    <w:p w:rsidR="00761C1B" w:rsidRDefault="00761C1B" w:rsidP="00761C1B">
      <w:r>
        <w:t xml:space="preserve">                                                                                                                                                                                                                                                                                                                                                                                                                                                                                                                                                                                                                                                                                                                                                                                                                                                                                                                                                                                                                                                                                                                                                                                                                                                                                                                                                                                                                                                                                                                                                                                                                                                                                                                                                                                                                                                                                                                                                                                                                                                                                                                                                                                                                                                                                                                                                                                                                                                                                                                                                                                                                                                                                                                                                                                                                                                                                                                                                                                                                                                                                                                                                                                                                                                                                                                                                                                                                                                                                                                                                                                                                                                                                                                                                                                                                                                                                                                                                                                                                                                                                                                                                                                                                                                                                                                                                                                                                                                                                                                                                                                                                                                                                                                                                                                                                                                                                                                                                                                                                                                                                                                                                                                                                                                                                                                                                                                                                                                                                                                                                                                                                                                                                                                                                                                                                                                                                                                                                                                                                                                                                                                                                                                                                                                                                                                                                                                                                                                                                                                                                                                                                                                                                                                                                                                                                                                                                                                                                                                                                                                                                                                                  this test is only applicable to me's that support the refresh proactive sim facility. the refresh proactive sim facility enables the me to be notified of the changes to the sim configuration that have occurred as the result of a sim application activity. the elementary files that are normally mirrored by the me are mostly optional files on the sim. this test requires the me to recognise effdn and efplmn. </w:t>
      </w:r>
    </w:p>
    <w:p w:rsidR="00761C1B" w:rsidRDefault="00761C1B" w:rsidP="00761C1B">
      <w:r>
        <w:t>SOURCE: Used in EN 300 607-04 V5.1.1, clause 27.22.4.7.1</w:t>
      </w:r>
    </w:p>
    <w:p w:rsidR="00761C1B" w:rsidRDefault="00761C1B" w:rsidP="00761C1B"/>
    <w:p w:rsidR="00761C1B" w:rsidRDefault="00761C1B" w:rsidP="00761C1B">
      <w:r>
        <w:t xml:space="preserve">                                                                                                                                                                                                                                                                                                                                                                                                                                                                                                                                                                                                                                                                                                                                                                                                                                                                                                                                                                                                                                                                                                                                                                                                                                                                                                                                                                                                                                                                                                                                                                                                                                                                                                                                                                                                                                                                                                                                                                                                                                                                                                                                                                                                                                                                                                                                                                                                                                                                                                                                                                                                                                                                                                                                                                                                                                                                                                                                                                                                                                                                                                                                                                                                                                                                                                                                                                                                                                                                                                                                                                                                                                                                                                                                                                                                                                                                                                                                                                                                                                                                                                                                                                                                                                                                                                                                                                                                                                                                                                                                                                                                                                                                                                                                                                                                                                                                                                                                                                                                                                                                                                                                                                                                                                                                                                                                                                                                                                                                                                                                                                                                                                                                                                                                                                                                                                                                                                                                                                                                                                                                                                                                                                                                                                                                                                                                                                                                                                                                                                                                                                                                                                                                                                                                                                                                                                                                                                                                                                                                                                                                                                                                  this test is only applicable to me's that support the select item proactive sim facility. the select item proactive sim command shall supply a set of items from which the user may choose one. each item comprises a short identifier (used to indicate the selection) and a text string. optionally the sim may include an alpha identifier. the alpha identifier is intended to act as a title for the list of items. </w:t>
      </w:r>
    </w:p>
    <w:p w:rsidR="00761C1B" w:rsidRDefault="00761C1B" w:rsidP="00761C1B">
      <w:r>
        <w:t>SOURCE: Used in EN 300 607-04 V5.1.1, clause 27.22.4.9.1</w:t>
      </w:r>
    </w:p>
    <w:p w:rsidR="00761C1B" w:rsidRDefault="00761C1B" w:rsidP="00761C1B"/>
    <w:p w:rsidR="00761C1B" w:rsidRDefault="00761C1B" w:rsidP="00761C1B">
      <w:r>
        <w:t xml:space="preserve">                                                                                                                                                                                                                                                                                                                                                                                                                                                                                                                                                                                                                                                                                                                                                                                                                                                                                                                                                                                                                                                                                                                                                                                                                                                                                                                                                                                                                                                                                                                                                                                                                                                                                                                                                                                                                                                                                                                                                                                                                                                                                                                                                                                                                                                                                                                                                                                                                                                                                                                                                                                                                                                                                                                                                                                                                                                                                                                                                                                                                                                                                                                                                                                                                                                                                                                                                                                                                                                                                                                                                                                                                                                                                                                                                                                                                                                                                                                                                                                                                                                                                                                                                                                                                                                                                                                                                                                                                                                                                                                                                                                                                                                                                                                                                                                                                                                                                                                                                                                                                                                                                                                                                                                                                                                                                                                                                                                                                                                                                                                                                                                                                                                                                                                                                                                                                                                                                                                                                                                                                                                                                                                                                                                                                                                                                                                                                                                                                                                                                                                                                                                                                                                                                                                                                                                                                                                                                                                                                                                                                                                                                                                                  this test is only applicable to me's that support the send short message proactive sim facility. the send short message proactive sim command shall send a short message to the network in an sms-submit message, or an sms-command message, where the user data can be passed transparently, or in an sms-submit message where the text needs to be packed by the me. </w:t>
      </w:r>
    </w:p>
    <w:p w:rsidR="00761C1B" w:rsidRDefault="00761C1B" w:rsidP="00761C1B">
      <w:r>
        <w:t>SOURCE: Used in EN 300 607-04 V5.1.1, clause 27.22.4.10.1</w:t>
      </w:r>
    </w:p>
    <w:p w:rsidR="00761C1B" w:rsidRDefault="00761C1B" w:rsidP="00761C1B"/>
    <w:p w:rsidR="00761C1B" w:rsidRDefault="00761C1B" w:rsidP="00761C1B">
      <w:r>
        <w:t xml:space="preserve">                                                                                                                                                                                                                                                                                                                                                                                                                                                                                                                                                                                                                                                                                                                                                                                                                                                                                                                                                                                                                                                                                                                                                                                                                                                                                                                                                                                                                                                                                                                                                                                                                                                                                                                                                                                                                                                                                                                                                                                                                                                                                                                                                                                                                                                                                                                                                                                                                                                                                                                                                                                                                                                                                                                                                                                                                                                                                                                                                                                                                                                                                                                                                                                                                                                                                                                                                                                                                                                                                                                                                                                                                                                                                                                                                                                                                                                                                                                                                                                                                                                                                                                                                                                                                                                                                                                                                                                                                                                                                                                                                                                                                                                                                                                                                                                                                                                                                                                                                                                                                                                                                                                                                                                                                                                                                                                                                                                                                                                                                                                                                                                                                                                                                                                                                                                                                                                                                                                                                                                                                                                                                                                                                                                                                                                                                                                                                                                                                                                                                                                                                                                                                                                                                                                                                                                                                                                                                                                                                                                                                                                                                                                                  this test is only applicable to me's that support the send ss proactive sim facility. the send ss proactive sim command shall send a ss request to the network (system simulator), without need to alert the user. </w:t>
      </w:r>
    </w:p>
    <w:p w:rsidR="00761C1B" w:rsidRDefault="00761C1B" w:rsidP="00761C1B">
      <w:r>
        <w:t>SOURCE: Used in EN 300 607-04 V5.1.1, clause 27.22.4.11.1</w:t>
      </w:r>
    </w:p>
    <w:p w:rsidR="00761C1B" w:rsidRDefault="00761C1B" w:rsidP="00761C1B"/>
    <w:p w:rsidR="00761C1B" w:rsidRDefault="00761C1B" w:rsidP="00761C1B">
      <w:r>
        <w:t xml:space="preserve">                                                                                                                                                                                                                                                                                                                                                                                                                                                                                                                                                                                                                                                                                                                                                                                                                                                                                                                                                                                                                                                                                                                                                                                                                                                                                                                                                                                                                                                                                                                                                                                                                                                                                                                                                                                                                                                                                                                                                                                                                                                                                                                                                                                                                                                                                                                                                                                                                                                                                                                                                                                                                                                                                                                                                                                                                                                                                                                                                                                                                                                                                                                                                                                                                                                                                                                                                                                                                                                                                                                                                                                                                                                                                                                                                                                                                                                                                                                                                                                                                                                                                                                                                                                                                                                                                                                                                                                                                                                                                                                                                                                                                                                                                                                                                                                                                                                                                                                                                                                                                                                                                                                                                                                                                                                                                                                                                                                                                                                                                                                                                                                                                                                                                                                                                                                                                                                                                                                                                                                                                                                                                                                                                                                                                                                                                                                                                                                                                                                                                                                                                                                                                                                                                                                                                                                                                                                                                                                                                                                                                                                                                                                                  this test is only applicable to me's that support the set up call proactive sim facility. the set up call proactive sim command allows the sim to initiate the set up of a call. </w:t>
      </w:r>
    </w:p>
    <w:p w:rsidR="00761C1B" w:rsidRDefault="00761C1B" w:rsidP="00761C1B">
      <w:r>
        <w:t>SOURCE: Used in EN 300 607-04 V5.1.1, clause 27.22.4.13.1</w:t>
      </w:r>
    </w:p>
    <w:p w:rsidR="00761C1B" w:rsidRDefault="00761C1B" w:rsidP="00761C1B"/>
    <w:p w:rsidR="00761C1B" w:rsidRDefault="00761C1B" w:rsidP="00761C1B">
      <w:r>
        <w:t xml:space="preserve">                                                                                                                                                                                                                                                                                                                                                                                                                                                                                                                                                                                                                                                                                                                                                                                                                                                                                                                                                                                                                                                                                                                                                                                                                                                                                                                                                                                                                                                                                                                                                                                                                                                                                                                                                                                                                                                                                                                                                                                                                                                                                                                                                                                                                                                                                                                                                                                                                                                                                                                                                                                                                                                                                                                                                                                                                                                                                                                                                                                                                                                                                                                                                                                                                                                                                                                                                                                                                                                                                                                                                                                                                                                                                                                                                                                                                                                                                                                                                                                                                                                                                                                                                                                                                                                                                                                                                                                                                                                                                                                                                                                                                                                                                                                                                                                                                                                                                                                                                                                                                                                                                                                                                                                                                                                                                                                                                                                                                                                                                                                                                                                                                                                                                                                                                                                                                                                                                                                                                                                                                                                                                                                                                                                                                                                                                                                                                                                                                                                                                                                                                                                                                                                                                                                                                                                                                                                                                                                                                                                                                                                                                                                                  this test is only applicable to me's that support the set up menu proactive sim facility. the set up menu proactive sim command shall supply a set of menu items, which shall be integrated with the menu system (or other mmi facility) in order to give the user the opportunity to choose one of these menu items. each item comprises a short identifier (used to indicate the selection) and a text string. the included alpha identifier acts as a title for the list of menu items. </w:t>
      </w:r>
    </w:p>
    <w:p w:rsidR="00761C1B" w:rsidRDefault="00761C1B" w:rsidP="00761C1B">
      <w:r>
        <w:t>SOURCE: Used in EN 300 607-04 V5.1.1, clause 27.22.4.8.1</w:t>
      </w:r>
    </w:p>
    <w:p w:rsidR="00761C1B" w:rsidRDefault="00761C1B" w:rsidP="00761C1B"/>
    <w:p w:rsidR="00761C1B" w:rsidRDefault="00761C1B" w:rsidP="00761C1B">
      <w:r>
        <w:t xml:space="preserve">                                                                                                                                                                                                                                                                                                                                                                                                                                                                                                                                                                                                                                                                                                                                                                                                                                                                                                                                                                                                                                                                                                                                                                                                                                                                                                                                                                                                                                                                                                                                                                                                                                                                                                                                                                                                                                                                                                                                                                                                                                                                                                                                                                                                                                                                                                                                                                                                                                                                                                                                                                                                                                                                                                                                                                                                                                                                                                                                                                                                                                                                                                                                                                                                                                                                                                                                                                                                                                                                                                                                                                                                                                                                                                                                                                                                                                                                                                                                                                                                                                                                                                                                                                                                                                                                                                                                                                                                                                                                                                                                                                                                                                                                                                                                                                                                                                                                                                                                                                                                                                                                                                                                                                                                                                                                                                                                                                                                                                                                                                                                                                                                                                                                                                                                                                                                                                                                                                                                                                                                                                                                                                                                                                                                                                                                                                                                                                                                                                                                                                                                                                                                                                                                                                                                                                                                                                                                                                                                                                                                                                                                                                                                  this test is only applicable to me's that support the sms-cb data download facility. the sms-cb data download facility allows the network to pass a message to the sim transparently through the me. </w:t>
      </w:r>
    </w:p>
    <w:p w:rsidR="00761C1B" w:rsidRDefault="00761C1B" w:rsidP="00761C1B">
      <w:r>
        <w:t>SOURCE: Used in EN 300 607-04 V5.1.1, clause 27.22.5.2.1</w:t>
      </w:r>
    </w:p>
    <w:p w:rsidR="00761C1B" w:rsidRDefault="00761C1B" w:rsidP="00761C1B"/>
    <w:p w:rsidR="00761C1B" w:rsidRDefault="00761C1B" w:rsidP="00761C1B">
      <w:r>
        <w:t xml:space="preserve">                                                                                                                                                                                                                                                                                                                                                                                                                                                                                                                                                                                                                                                                                                                                                                                                                                                                                                                                                                                                                                                                                                                                                                                                                                                                                                                                                                                                                                                                                                                                                                                                                                                                                                                                                                                                                                                                                                                                                                                                                                                                                                                                                                                                                                                                                                                                                                                                                                                                                                                                                                                                                                                                                                                                                                                                                                                                                                                                                                                                                                                                                                                                                                                                                                                                                                                                                                                                                                                                                                                                                                                                                                                                                                                                                                                                                                                                                                                                                                                                                                                                                                                                                                                                                                                                                                                                                                                                                                                                                                                                                                                                                                                                                                                                                                                                                                                                                                                                                                                                                                                                                                                                                                                                                                                                                                                                                                                                                                                                                                                                                                                                                                                                                                                                                                                                                                                                                                                                                                                                                                                                                                                                                                                                                                                                                                                                                                                                                                                                                                                                                                                                                                                                                                                                                                                                                                                                                                                                                                                                                                                                                                                                  this test is only applicable to me's that support the sms-pp data download facility. the sms-pp data download facility allows the network to pass a message to the sim transparently through the me. </w:t>
      </w:r>
    </w:p>
    <w:p w:rsidR="00761C1B" w:rsidRDefault="00761C1B" w:rsidP="00761C1B">
      <w:r>
        <w:t>SOURCE: Used in EN 300 607-04 V5.1.1, clause 27.22.5.1.1</w:t>
      </w:r>
    </w:p>
    <w:p w:rsidR="00761C1B" w:rsidRDefault="00761C1B" w:rsidP="00761C1B"/>
    <w:p w:rsidR="00761C1B" w:rsidRDefault="00761C1B" w:rsidP="00761C1B">
      <w:r>
        <w:t xml:space="preserve">                                                                                                                                                                                                                                                                                                                                                                                                                                                                                                                                                                                                                                                                                                                                                                                                                                                                                                                                                                                                                                                                                                                                                                                                                                                                                                                                                                                                                                                                                                                                                                                                                                                                                                                                                                                                                                                                                                                                                                                                                                                                                                                                                                                                                                                                                                                                                                                                                                                                                                                                                                                                                                                                                                                                                                                                                                                                                                                                                                                                                                                                                                                                                                                                                                                                                                                                                                                                                                                                                                                                                                                                                                                                                                                                                                                                                                                                                                                                                                                                                                                                                                                                                                                                                                                                                                                                                                                                                                                                                                                                                                                                                                                                                                                                                                                                                                                                                                                                                                                                                                                                                                                                                                                                                                                                                                                                                                                                                                                                                                                                                                                                                                                                                                                                                                                                                                                                                                                                                                                                                                                                                                                                                                                                                                                                                                                                                                                                                                                                                                                                                                                                                                                                                                                                                                                                                                                                                                                                                                                                                                                                                                                                  this test is to ensure that the transmitter is able to limit deviation in case of excessive dsc input signals. </w:t>
      </w:r>
    </w:p>
    <w:p w:rsidR="00761C1B" w:rsidRDefault="00761C1B" w:rsidP="00761C1B">
      <w:r>
        <w:t>SOURCE: Used in EN 301 929 V2.1.1, clause 8.11.1 SOURCE: Used in EN 301 929-01 V1.2.1, clause 8.11.1</w:t>
      </w:r>
    </w:p>
    <w:p w:rsidR="00761C1B" w:rsidRDefault="00761C1B" w:rsidP="00761C1B"/>
    <w:p w:rsidR="00761C1B" w:rsidRDefault="00761C1B" w:rsidP="00761C1B">
      <w:r>
        <w:t xml:space="preserve">                                                                                                                                                                                                                                                                                                                                                                                                                                                                                                                                                                                                                                                                                                                                                                                                                                                                                                                                                                                                                                                                                                                                                                                                                                                                                                                                                                                                                                                                                                                                                                                                                                                                                                                                                                                                                                                                                                                                                                                                                                                                                                                                                                                                                                                                                                                                                                                                                                                                                                                                                                                                                                                                                                                                                                                                                                                                                                                                                                                                                                                                                                                                                                                                                                                                                                                                                                                                                                                                                                                                                                                                                                                                                                                                                                                                                                                                                                                                                                                                                                                                                                                                                                                                                                                                                                                                                                                                                                                                                                                                                                                                                                                                                                                                                                                                                                                                                                                                                                                                                                                                                                                                                                                                                                                                                                                                                                                                                                                                                                                                                                                                                                                                                                                                                                                                                                                                                                                                                                                                                                                                                                                                                                                                                                                                                                                                                                                                                                                                                                                                                                                                                                                                                                                                                                                                                                                                                                                                                                                                                                                                                                                                  this test is to ensure the transmitter's ability to correctly modulate a dsc audio signal. </w:t>
      </w:r>
    </w:p>
    <w:p w:rsidR="00761C1B" w:rsidRDefault="00761C1B" w:rsidP="00761C1B">
      <w:r>
        <w:t>SOURCE: Used in EN 300 162-01 V1.4.1, clause 8.11.1 SOURCE: Used in EN 301 929 V2.1.1, clause 8.10.1 SOURCE: Used in EN 301 929-01 V1.2.1, clause 8.10.1</w:t>
      </w:r>
    </w:p>
    <w:p w:rsidR="00761C1B" w:rsidRDefault="00761C1B" w:rsidP="00761C1B"/>
    <w:p w:rsidR="00761C1B" w:rsidRDefault="00761C1B" w:rsidP="00761C1B">
      <w:r>
        <w:t xml:space="preserve">                                                                                                                                                                                                                                                                                                                                                                                                                                                                                                                                                                                                                                                                                                                                                                                                                                                                                                                                                                                                                                                                                                                                                                                                                                                                                                                                                                                                                                                                                                                                                                                                                                                                                                                                                                                                                                                                                                                                                                                                                                                                                                                                                                                                                                                                                                                                                                                                                                                                                                                                                                                                                                                                                                                                                                                                                                                                                                                                                                                                                                                                                                                                                                                                                                                                                                                                                                                                                                                                                                                                                                                                                                                                                                                                                                                                                                                                                                                                                                                                                                                                                                                                                                                                                                                                                                                                                                                                                                                                                                                                                                                                                                                                                                                                                                                                                                                                                                                                                                                                                                                                                                                                                                                                                                                                                                                                                                                                                                                                                                                                                                                                                                                                                                                                                                                                                                                                                                                                                                                                                                                                                                                                                                                                                                                                                                                                                                                                                                                                                                                                                                                                                                                                                                                                                                                                                                                                                                                                                                                                                                                                                                                                  this test is to ensure, that the transmitter is able to limit deviation in case of excessive dsc input signals. </w:t>
      </w:r>
    </w:p>
    <w:p w:rsidR="00761C1B" w:rsidRDefault="00761C1B" w:rsidP="00761C1B">
      <w:r>
        <w:t>SOURCE: Used in EN 300 162-01 V1.4.1, clause 8.12.1</w:t>
      </w:r>
    </w:p>
    <w:p w:rsidR="00761C1B" w:rsidRDefault="00761C1B" w:rsidP="00761C1B"/>
    <w:p w:rsidR="00761C1B" w:rsidRDefault="00761C1B" w:rsidP="00761C1B">
      <w:r>
        <w:t xml:space="preserve">                                                                                                                                                                                                                                                                                                                                                                                                                                                                                                                                                                                                                                                                                                                                                                                                                                                                                                                                                                                                                                                                                                                                                                                                                                                                                                                                                                                                                                                                                                                                                                                                                                                                                                                                                                                                                                                                                                                                                                                                                                                                                                                                                                                                                                                                                                                                                                                                                                                                                                                                                                                                                                                                                                                                                                                                                                                                                                                                                                                                                                                                                                                                                                                                                                                                                                                                                                                                                                                                                                                                                                                                                                                                                                                                                                                                                                                                                                                                                                                                                                                                                                                                                                                                                                                                                                                                                                                                                                                                                                                                                                                                                                                                                                                                                                                                                                                                                                                                                                                                                                                                                                                                                                                                                                                                                                                                                                                                                                                                                                                                                                                                                                                                                                                                                                                                                                                                                                                                                                                                                                                                                                                                                                                                                                                                                                                                                                                                                                                                                                                                                                                                                                                                                                                                                                                                                                                                                                                                                                                                                                                                                                                                  this test is to establish the probability of correctly receiving a dsc call on channel 70 while the receiver is scanning between channel 70 and another channel. </w:t>
      </w:r>
    </w:p>
    <w:p w:rsidR="00761C1B" w:rsidRDefault="00761C1B" w:rsidP="00761C1B">
      <w:r>
        <w:t>SOURCE: Used in EN 302 885-01 V1.3.1, clause 9.14.1</w:t>
      </w:r>
    </w:p>
    <w:p w:rsidR="00761C1B" w:rsidRDefault="00761C1B" w:rsidP="00761C1B"/>
    <w:p w:rsidR="00761C1B" w:rsidRDefault="00761C1B" w:rsidP="00761C1B">
      <w:r>
        <w:t xml:space="preserve">                                                                                                                                                                                                                                                                                                                                                                                                                                                                                                                                                                                                                                                                                                                                                                                                                                                                                                                                                                                                                                                                                                                                                                                                                                                                                                                                                                                                                                                                                                                                                                                                                                                                                                                                                                                                                                                                                                                                                                                                                                                                                                                                                                                                                                                                                                                                                                                                                                                                                                                                                                                                                                                                                                                                                                                                                                                                                                                                                                                                                                                                                                                                                                                                                                                                                                                                                                                                                                                                                                                                                                                                                                                                                                                                                                                                                                                                                                                                                                                                                                                                                                                                                                                                                                                                                                                                                                                                                                                                                                                                                                                                                                                                                                                                                                                                                                                                                                                                                                                                                                                                                                                                                                                                                                                                                                                                                                                                                                                                                                                                                                                                                                                                                                                                                                                                                                                                                                                                                                                                                                                                                                                                                                                                                                                                                                                                                                                                                                                                                                                                                                                                                                                                                                                                                                                                                                                                                                                                                                                                                                                                                                                                  this test measures radiated spurious emissions from the bss cabinet, including emissions due to the transmitters. for a bts with multiple enclosures according to clause 5.3.16.1, the bts part with radio digital unit and the radio unit may be tested separately. </w:t>
      </w:r>
    </w:p>
    <w:p w:rsidR="00761C1B" w:rsidRDefault="00761C1B" w:rsidP="00761C1B">
      <w:r>
        <w:t>SOURCE: Used in EN 301 502 V12.5.1, clause 4.2.16.1</w:t>
      </w:r>
    </w:p>
    <w:p w:rsidR="00761C1B" w:rsidRDefault="00761C1B" w:rsidP="00761C1B"/>
    <w:p w:rsidR="00761C1B" w:rsidRDefault="00761C1B" w:rsidP="00761C1B">
      <w:r>
        <w:t xml:space="preserve">                                                                                                                                                                                                                                                                                                                                                                                                                                                                                                                                                                                                                                                                                                                                                                                                                                                                                                                                                                                                                                                                                                                                                                                                                                                                                                                                                                                                                                                                                                                                                                                                                                                                                                                                                                                                                                                                                                                                                                                                                                                                                                                                                                                                                                                                                                                                                                                                                                                                                                                                                                                                                                                                                                                                                                                                                                                                                                                                                                                                                                                                                                                                                                                                                                                                                                                                                                                                                                                                                                                                                                                                                                                                                                                                                                                                                                                                                                                                                                                                                                                                                                                                                                                                                                                                                                                                                                                                                                                                                                                                                                                                                                                                                                                                                                                                                                                                                                                                                                                                                                                                                                                                                                                                                                                                                                                                                                                                                                                                                                                                                                                                                                                                                                                                                                                                                                                                                                                                                                                                                                                                                                                                                                                                                                                                                                                                                                                                                                                                                                                                                                                                                                                                                                                                                                                                                                                                                                                                                                                                                                                                                                                                  this test measures spurious emissions from the bss transmitter antenna connector in the utra ue and bs receive bands, while the transmitters are in operation. </w:t>
      </w:r>
    </w:p>
    <w:p w:rsidR="00761C1B" w:rsidRDefault="00761C1B" w:rsidP="00761C1B">
      <w:r>
        <w:t>SOURCE: Used in EN 301 502 V12.5.1, clause 4.2.5.3.1</w:t>
      </w:r>
    </w:p>
    <w:p w:rsidR="00761C1B" w:rsidRDefault="00761C1B" w:rsidP="00761C1B"/>
    <w:p w:rsidR="00761C1B" w:rsidRDefault="00761C1B" w:rsidP="00761C1B">
      <w:r>
        <w:t xml:space="preserve">                                                                                                                                                                                                                                                                                                                                                                                                                                                                                                                                                                                                                                                                                                                                                                                                                                                                                                                                                                                                                                                                                                                                                                                                                                                                                                                                                                                                                                                                                                                                                                                                                                                                                                                                                                                                                                                                                                                                                                                                                                                                                                                                                                                                                                                                                                                                                                                                                                                                                                                                                                                                                                                                                                                                                                                                                                                                                                                                                                                                                                                                                                                                                                                                                                                                                                                                                                                                                                                                                                                                                                                                                                                                                                                                                                                                                                                                                                                                                                                                                                                                                                                                                                                                                                                                                                                                                                                                                                                                                                                                                                                                                                                                                                                                                                                                                                                                                                                                                                                                                                                                                                                                                                                                                                                                                                                                                                                                                                                                                                                                                                                                                                                                                                                                                                                                                                                                                                                                                                                                                                                                                                                                                                                                                                                                                                                                                                                                                                                                                                                                                                                                                                                                                                                                                                                                                                                                                                                                                                                                                                                                                                                                  this test measures spurious emissions from the bss transmitter antenna connector inside the bss relevant transmit band, while one transmitter is in operation. </w:t>
      </w:r>
    </w:p>
    <w:p w:rsidR="00761C1B" w:rsidRDefault="00761C1B" w:rsidP="00761C1B">
      <w:r>
        <w:t>SOURCE: Used in EN 301 502 V12.5.1, clause 4.2.5.1.1</w:t>
      </w:r>
    </w:p>
    <w:p w:rsidR="00761C1B" w:rsidRDefault="00761C1B" w:rsidP="00761C1B"/>
    <w:p w:rsidR="00761C1B" w:rsidRDefault="00761C1B" w:rsidP="00761C1B">
      <w:r>
        <w:t xml:space="preserve">                                                                                                                                                                                                                                                                                                                                                                                                                                                                                                                                                                                                                                                                                                                                                                                                                                                                                                                                                                                                                                                                                                                                                                                                                                                                                                                                                                                                                                                                                                                                                                                                                                                                                                                                                                                                                                                                                                                                                                                                                                                                                                                                                                                                                                                                                                                                                                                                                                                                                                                                                                                                                                                                                                                                                                                                                                                                                                                                                                                                                                                                                                                                                                                                                                                                                                                                                                                                                                                                                                                                                                                                                                                                                                                                                                                                                                                                                                                                                                                                                                                                                                                                                                                                                                                                                                                                                                                                                                                                                                                                                                                                                                                                                                                                                                                                                                                                                                                                                                                                                                                                                                                                                                                                                                                                                                                                                                                                                                                                                                                                                                                                                                                                                                                                                                                                                                                                                                                                                                                                                                                                                                                                                                                                                                                                                                                                                                                                                                                                                                                                                                                                                                                                                                                                                                                                                                                                                                                                                                                                                                                                                                                                  this test measures spurious emissions from the bss transmitter antenna connector outside the bss relevant transmit band, while the transmitters are in operation. it also tests the intra-bts intermodulation requirements outside the bts transmit and receive bands. in addition requirements in the operating receive band are tested for bts belonging to a multicarrier bts class. for bts not belonging to a multicarrier bts class the specified limits are tested according to test case in clause 5.3.5.2.1.1. for bts belonging to a multicarrier bts class the depicted steps refer to the test case in clause 5.3.5.2.2.1. </w:t>
      </w:r>
    </w:p>
    <w:p w:rsidR="00761C1B" w:rsidRDefault="00761C1B" w:rsidP="00761C1B">
      <w:r>
        <w:t>SOURCE: Used in EN 301 502 V12.5.1, clause 4.2.5.2.1</w:t>
      </w:r>
    </w:p>
    <w:p w:rsidR="00761C1B" w:rsidRDefault="00761C1B" w:rsidP="00761C1B"/>
    <w:p w:rsidR="00761C1B" w:rsidRDefault="00761C1B" w:rsidP="00761C1B">
      <w:r>
        <w:t xml:space="preserve">                                                                                                                                                                                                                                                                                                                                                                                                                                                                                                                                                                                                                                                                                                                                                                                                                                                                                                                                                                                                                                                                                                                                                                                                                                                                                                                                                                                                                                                                                                                                                                                                                                                                                                                                                                                                                                                                                                                                                                                                                                                                                                                                                                                                                                                                                                                                                                                                                                                                                                                                                                                                                                                                                                                                                                                                                                                                                                                                                                                                                                                                                                                                                                                                                                                                                                                                                                                                                                                                                                                                                                                                                                                                                                                                                                                                                                                                                                                                                                                                                                                                                                                                                                                                                                                                                                                                                                                                                                                                                                                                                                                                                                                                                                                                                                                                                                                                                                                                                                                                                                                                                                                                                                                                                                                                                                                                                                                                                                                                                                                                                                                                                                                                                                                                                                                                                                                                                                                                                                                                                                                                                                                                                                                                                                                                                                                                                                                                                                                                                                                                                                                                                                                                                                                                                                                                                                                                                                                                                                                                                                                                                                                                  this test measures the conducted spurious emissions at the antenna ports. </w:t>
      </w:r>
    </w:p>
    <w:p w:rsidR="00761C1B" w:rsidRDefault="00761C1B" w:rsidP="00761C1B">
      <w:r>
        <w:t>SOURCE: Used in EN 300 609-04 V10.2.1, clause 4.2.1.1 SOURCE: Used in EN 303 609 V12.5.1, clause 4.2.1.1</w:t>
      </w:r>
    </w:p>
    <w:p w:rsidR="00761C1B" w:rsidRDefault="00761C1B" w:rsidP="00761C1B"/>
    <w:p w:rsidR="00761C1B" w:rsidRDefault="00761C1B" w:rsidP="00761C1B">
      <w:r>
        <w:t xml:space="preserve">                                                                                                                                                                                                                                                                                                                                                                                                                                                                                                                                                                                                                                                                                                                                                                                                                                                                                                                                                                                                                                                                                                                                                                                                                                                                                                                                                                                                                                                                                                                                                                                                                                                                                                                                                                                                                                                                                                                                                                                                                                                                                                                                                                                                                                                                                                                                                                                                                                                                                                                                                                                                                                                                                                                                                                                                                                                                                                                                                                                                                                                                                                                                                                                                                                                                                                                                                                                                                                                                                                                                                                                                                                                                                                                                                                                                                                                                                                                                                                                                                                                                                                                                                                                                                                                                                                                                                                                                                                                                                                                                                                                                                                                                                                                                                                                                                                                                                                                                                                                                                                                                                                                                                                                                                                                                                                                                                                                                                                                                                                                                                                                                                                                                                                                                                                                                                                                                                                                                                                                                                                                                                                                                                                                                                                                                                                                                                                                                                                                                                                                                                                                                                                                                                                                                                                                                                                                                                                                                                                                                                                                                                                                                  this test measures the effective power of spurious emissions radiated by the cabinet and structure. </w:t>
      </w:r>
    </w:p>
    <w:p w:rsidR="00761C1B" w:rsidRDefault="00761C1B" w:rsidP="00761C1B">
      <w:r>
        <w:t>SOURCE: Used in EN 300 609-04 V10.2.1, clause 4.2.2.1 SOURCE: Used in EN 303 609 V12.5.1, clause 4.2.2.1</w:t>
      </w:r>
    </w:p>
    <w:p w:rsidR="00761C1B" w:rsidRDefault="00761C1B" w:rsidP="00761C1B"/>
    <w:p w:rsidR="00761C1B" w:rsidRDefault="00761C1B" w:rsidP="00761C1B">
      <w:r>
        <w:t xml:space="preserve">                                                                                                                                                                                                                                                                                                                                                                                                                                                                                                                                                                                                                                                                                                                                                                                                                                                                                                                                                                                                                                                                                                                                                                                                                                                                                                                                                                                                                                                                                                                                                                                                                                                                                                                                                                                                                                                                                                                                                                                                                                                                                                                                                                                                                                                                                                                                                                                                                                                                                                                                                                                                                                                                                                                                                                                                                                                                                                                                                                                                                                                                                                                                                                                                                                                                                                                                                                                                                                                                                                                                                                                                                                                                                                                                                                                                                                                                                                                                                                                                                                                                                                                                                                                                                                                                                                                                                                                                                                                                                                                                                                                                                                                                                                                                                                                                                                                                                                                                                                                                                                                                                                                                                                                                                                                                                                                                                                                                                                                                                                                                                                                                                                                                                                                                                                                                                                                                                                                                                                                                                                                                                                                                                                                                                                                                                                                                                                                                                                                                                                                                                                                                                                                                                                                                                                                                                                                                                                                                                                                                                                                                                                                                  this test measures the linearity of the receiver rf parts. it expresses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301 502 V12.5.1, clause 4.2.13.1</w:t>
      </w:r>
    </w:p>
    <w:p w:rsidR="00761C1B" w:rsidRDefault="00761C1B" w:rsidP="00761C1B"/>
    <w:p w:rsidR="00761C1B" w:rsidRDefault="00761C1B" w:rsidP="00761C1B">
      <w:r>
        <w:t xml:space="preserve">                                                                                                                                                                                                                                                                                                                                                                                                                                                                                                                                                                                                                                                                                                                                                                                                                                                                                                                                                                                                                                                                                                                                                                                                                                                                                                                                                                                                                                                                                                                                                                                                                                                                                                                                                                                                                                                                                                                                                                                                                                                                                                                                                                                                                                                                                                                                                                                                                                                                                                                                                                                                                                                                                                                                                                                                                                                                                                                                                                                                                                                                                                                                                                                                                                                                                                                                                                                                                                                                                                                                                                                                                                                                                                                                                                                                                                                                                                                                                                                                                                                                                                                                                                                                                                                                                                                                                                                                                                                                                                                                                                                                                                                                                                                                                                                                                                                                                                                                                                                                                                                                                                                                                                                                                                                                                                                                                                                                                                                                                                                                                                                                                                                                                                                                                                                                                                                                                                                                                                                                                                                                                                                                                                                                                                                                                                                                                                                                                                                                                                                                                                                                                                                                                                                                                                                                                                                                                                                                                                                                                                                                                                                                  this test measures the modulation index in the b and y states. </w:t>
      </w:r>
    </w:p>
    <w:p w:rsidR="00761C1B" w:rsidRDefault="00761C1B" w:rsidP="00761C1B">
      <w:r>
        <w:t>SOURCE: Used in EN 301 025 V2.2.1, clause 8.13.1 SOURCE: Used in EN 301 025-01 V1.5.1, clause 8.13.1 SOURCE: Used in EN 302 885 V2.2.1, clause 8.13.1 SOURCE: Used in EN 302 885-01 V1.3.1, clause 8.13.1</w:t>
      </w:r>
    </w:p>
    <w:p w:rsidR="00761C1B" w:rsidRDefault="00761C1B" w:rsidP="00761C1B"/>
    <w:p w:rsidR="00761C1B" w:rsidRDefault="00761C1B" w:rsidP="00761C1B">
      <w:r>
        <w:t xml:space="preserve">                                                                                                                                                                                                                                                                                                                                                                                                                                                                                                                                                                                                                                                                                                                                                                                                                                                                                                                                                                                                                                                                                                                                                                                                                                                                                                                                                                                                                                                                                                                                                                                                                                                                                                                                                                                                                                                                                                                                                                                                                                                                                                                                                                                                                                                                                                                                                                                                                                                                                                                                                                                                                                                                                                                                                                                                                                                                                                                                                                                                                                                                                                                                                                                                                                                                                                                                                                                                                                                                                                                                                                                                                                                                                                                                                                                                                                                                                                                                                                                                                                                                                                                                                                                                                                                                                                                                                                                                                                                                                                                                                                                                                                                                                                                                                                                                                                                                                                                                                                                                                                                                                                                                                                                                                                                                                                                                                                                                                                                                                                                                                                                                                                                                                                                                                                                                                                                                                                                                                                                                                                                                                                                                                                                                                                                                                                                                                                                                                                                                                                                                                                                                                                                                                                                                                                                                                                                                                                                                                                                                                                                                                                                                  this test shows the capability of the equipment to produce an output power, proportional with the modulating input power. </w:t>
      </w:r>
    </w:p>
    <w:p w:rsidR="00761C1B" w:rsidRDefault="00761C1B" w:rsidP="00761C1B">
      <w:r>
        <w:t>SOURCE: Used in EN 300 373-03 V1.2.1, clause 4.4.3.1 SOURCE: Used in EN 303 402 V2.1.1, clause 8.8.1</w:t>
      </w:r>
    </w:p>
    <w:p w:rsidR="00761C1B" w:rsidRDefault="00761C1B" w:rsidP="00761C1B"/>
    <w:p w:rsidR="00761C1B" w:rsidRDefault="00761C1B" w:rsidP="00761C1B">
      <w:r>
        <w:t xml:space="preserve">                                                                                                                                                                                                                                                                                                                                                                                                                                                                                                                                                                                                                                                                                                                                                                                                                                                                                                                                                                                                                                                                                                                                                                                                                                                                                                                                                                                                                                                                                                                                                                                                                                                                                                                                                                                                                                                                                                                                                                                                                                                                                                                                                                                                                                                                                                                                                                                                                                                                                                                                                                                                                                                                                                                                                                                                                                                                                                                                                                                                                                                                                                                                                                                                                                                                                                                                                                                                                                                                                                                                                                                                                                                                                                                                                                                                                                                                                                                                                                                                                                                                                                                                                                                                                                                                                                                                                                                                                                                                                                                                                                                                                                                                                                                                                                                                                                                                                                                                                                                                                                                                                                                                                                                                                                                                                                                                                                                                                                                                                                                                                                                                                                                                                                                                                                                                                                                                                                                                                                                                                                                                                                                                                                                                                                                                                                                                                                                                                                                                                                                                                                                                                                                                                                                                                                                                                                                                                                                                                                                                                                                                                                                                  this test shows the capability of the transmitter to produce its full output power, and be fully modulated, when a normal audio line signal level is applied to the 600 ? line input if provided. </w:t>
      </w:r>
    </w:p>
    <w:p w:rsidR="00761C1B" w:rsidRDefault="00761C1B" w:rsidP="00761C1B">
      <w:r>
        <w:t>SOURCE: Used in EN 300 373-01 V1.4.1, clause 8.6.1</w:t>
      </w:r>
    </w:p>
    <w:p w:rsidR="00761C1B" w:rsidRDefault="00761C1B" w:rsidP="00761C1B"/>
    <w:p w:rsidR="00761C1B" w:rsidRDefault="00761C1B" w:rsidP="00761C1B">
      <w:r>
        <w:t xml:space="preserve">                                                                                                                                                                                                                                                                                                                                                                                                                                                                                                                                                                                                                                                                                                                                                                                                                                                                                                                                                                                                                                                                                                                                                                                                                                                                                                                                                                                                                                                                                                                                                                                                                                                                                                                                                                                                                                                                                                                                                                                                                                                                                                                                                                                                                                                                                                                                                                                                                                                                                                                                                                                                                                                                                                                                                                                                                                                                                                                                                                                                                                                                                                                                                                                                                                                                                                                                                                                                                                                                                                                                                                                                                                                                                                                                                                                                                                                                                                                                                                                                                                                                                                                                                                                                                                                                                                                                                                                                                                                                                                                                                                                                                                                                                                                                                                                                                                                                                                                                                                                                                                                                                                                                                                                                                                                                                                                                                                                                                                                                                                                                                                                                                                                                                                                                                                                                                                                                                                                                                                                                                                                                                                                                                                                                                                                                                                                                                                                                                                                                                                                                                                                                                                                                                                                                                                                                                                                                                                                                                                                                                                                                                                                                  this test shows the capability of the transmitter to produce its full output power, and be fully modulated, when an acoustic tone signal corresponding to the normal mean speech level is applied to the microphone supplied with the equipment or when a normal audio line signal level is applied to the 600 ? line input. </w:t>
      </w:r>
    </w:p>
    <w:p w:rsidR="00761C1B" w:rsidRDefault="00761C1B" w:rsidP="00761C1B">
      <w:r>
        <w:t>SOURCE: Used in EN 300 373-03 V1.2.1, clause 4.4.2.1</w:t>
      </w:r>
    </w:p>
    <w:p w:rsidR="00761C1B" w:rsidRDefault="00761C1B" w:rsidP="00761C1B"/>
    <w:p w:rsidR="00761C1B" w:rsidRDefault="00761C1B" w:rsidP="00761C1B">
      <w:r>
        <w:t xml:space="preserve">                                                                                                                                                                                                                                                                                                                                                                                                                                                                                                                                                                                                                                                                                                                                                                                                                                                                                                                                                                                                                                                                                                                                                                                                                                                                                                                                                                                                                                                                                                                                                                                                                                                                                                                                                                                                                                                                                                                                                                                                                                                                                                                                                                                                                                                                                                                                                                                                                                                                                                                                                                                                                                                                                                                                                                                                                                                                                                                                                                                                                                                                                                                                                                                                                                                                                                                                                                                                                                                                                                                                                                                                                                                                                                                                                                                                                                                                                                                                                                                                                                                                                                                                                                                                                                                                                                                                                                                                                                                                                                                                                                                                                                                                                                                                                                                                                                                                                                                                                                                                                                                                                                                                                                                                                                                                                                                                                                                                                                                                                                                                                                                                                                                                                                                                                                                                                                                                                                                                                                                                                                                                                                                                                                                                                                                                                                                                                                                                                                                                                                                                                                                                                                                                                                                                                                                                                                                                                                                                                                                                                                                                                                                                  this test shows the capability of the transmitter to produce its full output power, and be fully modulated, when an acoustic tone signal corresponding to the normal mean speech level is applied to the microphone supplied with the equipment or when a normal audio line signal level is applied to the 600 ï</w:t>
      </w:r>
      <w:r>
        <w:rPr>
          <w:rFonts w:ascii="Calibri" w:hAnsi="Calibri" w:cs="Calibri"/>
        </w:rPr>
        <w:t>—</w:t>
      </w:r>
      <w:r>
        <w:t xml:space="preserve"> line input. </w:t>
      </w:r>
    </w:p>
    <w:p w:rsidR="00761C1B" w:rsidRDefault="00761C1B" w:rsidP="00761C1B">
      <w:r>
        <w:t>SOURCE: Used in EN 303 402 V2.1.1, clause 8.7.1</w:t>
      </w:r>
    </w:p>
    <w:p w:rsidR="00761C1B" w:rsidRDefault="00761C1B" w:rsidP="00761C1B"/>
    <w:p w:rsidR="00761C1B" w:rsidRDefault="00761C1B" w:rsidP="00761C1B">
      <w:r>
        <w:t xml:space="preserve">                                                                                                                                                                                                                                                                                                                                                                                                                                                                                                                                                                                                                                                                                                                                                                                                                                                                                                                                                                                                                                                                                                                                                                                                                                                                                                                                                                                                                                                                                                                                                                                                                                                                                                                                                                                                                                                                                                                                                                                                                                                                                                                                                                                                                                                                                                                                                                                                                                                                                                                                                                                                                                                                                                                                                                                                                                                                                                                                                                                                                                                                                                                                                                                                                                                                                                                                                                                                                                                                                                                                                                                                                                                                                                                                                                                                                                                                                                                                                                                                                                                                                                                                                                                                                                                                                                                                                                                                                                                                                                                                                                                                                                                                                                                                                                                                                                                                                                                                                                                                                                                                                                                                                                                                                                                                                                                                                                                                                                                                                                                                                                                                                                                                                                                                                                                                                                                                                                                                                                                                                                                                                                                                                                                                                                                                                                                                                                                                                                                                                                                                                                                                                                                                                                                                                                                                                                                                                                                                                                                                                                                                                                                                  this test shows the capability of the transmitter to produce its full output power, and be fully modulated, when an acoustic tone signal corresponding to the normal mean speech level is applied to the microphone supplied with the equipment. </w:t>
      </w:r>
    </w:p>
    <w:p w:rsidR="00761C1B" w:rsidRDefault="00761C1B" w:rsidP="00761C1B">
      <w:r>
        <w:t>SOURCE: Used in EN 300 373-01 V1.4.1, clause 8.5.1</w:t>
      </w:r>
    </w:p>
    <w:p w:rsidR="00761C1B" w:rsidRDefault="00761C1B" w:rsidP="00761C1B"/>
    <w:p w:rsidR="00761C1B" w:rsidRDefault="00761C1B" w:rsidP="00761C1B">
      <w:r>
        <w:t xml:space="preserve">                                                                                                                                                                                                                                                                                                                                                                                                                                                                                                                                                                                                                                                                                                                                                                                                                                                                                                                                                                                                                                                                                                                                                                                                                                                                                                                                                                                                                                                                                                                                                                                                                                                                                                                                                                                                                                                                                                                                                                                                                                                                                                                                                                                                                                                                                                                                                                                                                                                                                                                                                                                                                                                                                                                                                                                                                                                                                                                                                                                                                                                                                                                                                                                                                                                                                                                                                                                                                                                                                                                                                                                                                                                                                                                                                                                                                                                                                                                                                                                                                                                                                                                                                                                                                                                                                                                                                                                                                                                                                                                                                                                                                                                                                                                                                                                                                                                                                                                                                                                                                                                                                                                                                                                                                                                                                                                                                                                                                                                                                                                                                                                                                                                                                                                                                                                                                                                                                                                                                                                                                                                                                                                                                                                                                                                                                                                                                                                                                                                                                                                                                                                                                                                                                                                                                                                                                                                                                                                                                                                                                                                                                                                                  this test simulates the effects of a free fall of the equipment onto the deck of a ship resulting from mishandling. </w:t>
      </w:r>
    </w:p>
    <w:p w:rsidR="00761C1B" w:rsidRDefault="00761C1B" w:rsidP="00761C1B">
      <w:r>
        <w:t>SOURCE: Used in EN 301 178 V2.2.1, clause 7.3.1 SOURCE: Used in EN 301 178-01 V1.4.1, clause 7.3.1 SOURCE: Used in EN 302 885 V2.2.1, clause 7.3.1 SOURCE: Used in EN 302 885-01 V1.3.1, clause 7.3.1</w:t>
      </w:r>
    </w:p>
    <w:p w:rsidR="00761C1B" w:rsidRDefault="00761C1B" w:rsidP="00761C1B"/>
    <w:p w:rsidR="00761C1B" w:rsidRDefault="00761C1B" w:rsidP="00761C1B">
      <w:r>
        <w:t xml:space="preserve">                                                                                                                                                                                                                                                                                                                                                                                                                                                                                                                                                                                                                                                                                                                                                                                                                                                                                                                                                                                                                                                                                                                                                                                                                                                                                                                                                                                                                                                                                                                                                                                                                                                                                                                                                                                                                                                                                                                                                                                                                                                                                                                                                                                                                                                                                                                                                                                                                                                                                                                                                                                                                                                                                                                                                                                                                                                                                                                                                                                                                                                                                                                                                                                                                                                                                                                                                                                                                                                                                                                                                                                                                                                                                                                                                                                                                                                                                                                                                                                                                                                                                                                                                                                                                                                                                                                                                                                                                                                                                                                                                                                                                                                                                                                                                                                                                                                                                                                                                                                                                                                                                                                                                                                                                                                                                                                                                                                                                                                                                                                                                                                                                                                                                                                                                                                                                                                                                                                                                                                                                                                                                                                                                                                                                                                                                                                                                                                                                                                                                                                                                                                                                                                                                                                                                                                                                                                                                                                                                                                                                                                                                                                                  this test verifies that the transmitter has a facility to prevent transmission of dsc calls if channel 70 is busy, except in case of distress and safety calls. </w:t>
      </w:r>
    </w:p>
    <w:p w:rsidR="00761C1B" w:rsidRDefault="00761C1B" w:rsidP="00761C1B">
      <w:r>
        <w:t>SOURCE: Used in EN 301 025 V2.2.1, clause 8.15.1 SOURCE: Used in EN 301 025-01 V1.5.1, clause 8.15.1</w:t>
      </w:r>
    </w:p>
    <w:p w:rsidR="00761C1B" w:rsidRDefault="00761C1B" w:rsidP="00761C1B"/>
    <w:p w:rsidR="00761C1B" w:rsidRDefault="00761C1B" w:rsidP="00761C1B">
      <w:r>
        <w:t xml:space="preserve">                                                                                                                                                                                                                                                                                                                                                                                                                                                                                                                                                                                                                                                                                                                                                                                                                                                                                                                                                                                                                                                                                                                                                                                                                                                                                                                                                                                                                                                                                                                                                                                                                                                                                                                                                                                                                                                                                                                                                                                                                                                                                                                                                                                                                                                                                                                                                                                                                                                                                                                                                                                                                                                                                                                                                                                                                                                                                                                                                                                                                                                                                                                                                                                                                                                                                                                                                                                                                                                                                                                                                                                                                                                                                                                                                                                                                                                                                                                                                                                                                                                                                                                                                                                                                                                                                                                                                                                                                                                                                                                                                                                                                                                                                                                                                                                                                                                                                                                                                                                                                                                                                                                                                                                                                                                                                                                                                                                                                                                                                                                                                                                                                                                                                                                                                                                                                                                                                                                                                                                                                                                                                                                                                                                                                                                                                                                                                                                                                                                                                                                                                                                                                                                                                                                                                                                                                                                                                                                                                                                                                                                                                                                                  this test verifies that the transmitter has a facility to prevent transmission of dsc calls if channel 70 is busy, except in case of distress calls. </w:t>
      </w:r>
    </w:p>
    <w:p w:rsidR="00761C1B" w:rsidRDefault="00761C1B" w:rsidP="00761C1B">
      <w:r>
        <w:t>SOURCE: Used in EN 301 925 V1.5.1, clause 11.11.1 SOURCE: Used in EN 302 885 V2.2.1, clause 8.15.1 SOURCE: Used in EN 302 885-01 V1.3.1, clause 8.15.1</w:t>
      </w:r>
    </w:p>
    <w:p w:rsidR="00761C1B" w:rsidRDefault="00761C1B" w:rsidP="00761C1B"/>
    <w:p w:rsidR="00761C1B" w:rsidRDefault="00761C1B" w:rsidP="00761C1B">
      <w:r>
        <w:t xml:space="preserve">                                                                                                                                                                                                                                                                                                                                                                                                                                                                                                                                                                                                                                                                                                                                                                                                                                                                                                                                                                                                                                                                                                                                                                                                                                                                                                                                                                                                                                                                                                                                                                                                                                                                                                                                                                                                                                                                                                                                                                                                                                                                                                                                                                                                                                                                                                                                                                                                                                                                                                                                                                                                                                                                                                                                                                                                                                                                                                                                                                                                                                                                                                                                                                                                                                                                                                                                                                                                                                                                                                                                                                                                                                                                                                                                                                                                                                                                                                                                                                                                                                                                                                                                                                                                                                                                                                                                                                                                                                                                                                                                                                                                                                                                                                                                                                                                                                                                                                                                                                                                                                                                                                                                                                                                                                                                                                                                                                                                                                                                                                                                                                                                                                                                                                                                                                                                                                                                                                                                                                                                                                                                                                                                                                                                                                                                                                                                                                                                                                                                                                                                                                                                                                                                                                                                                                                                                                                                                                                                                                                                                                                                                                                                  this test verifies that the transmitter has a facility to prevent transmission of dsc calls if the applicable transmit frequency is busy, except in case of distress calls. </w:t>
      </w:r>
    </w:p>
    <w:p w:rsidR="00761C1B" w:rsidRDefault="00761C1B" w:rsidP="00761C1B">
      <w:r>
        <w:t>SOURCE: Used in EN 300 373-01 V1.4.1, clause 9.9.1</w:t>
      </w:r>
    </w:p>
    <w:p w:rsidR="00761C1B" w:rsidRDefault="00761C1B" w:rsidP="00761C1B"/>
    <w:p w:rsidR="00761C1B" w:rsidRDefault="00761C1B" w:rsidP="00761C1B">
      <w:r>
        <w:t xml:space="preserve">                                                                                                                                                                                                                                                                                                                                                                                                                                                                                                                                                                                                                                                                                                                                                                                                                                                                                                                                                                                                                                                                                                                                                                                                                                                                                                                                                                                                                                                                                                                                                                                                                                                                                                                                                                                                                                                                                                                                                                                                                                                                                                                                                                                                                                                                                                                                                                                                                                                                                                                                                                                                                                                                                                                                                                                                                                                                                                                                                                                                                                                                                                                                                                                                                                                                                                                                                                                                                                                                                                                                                                                                                                                                                                                                                                                                                                                                                                                                                                                                                                                                                                                                                                                                                                                                                                                                                                                                                                                                                                                                                                                                                                                                                                                                                                                                                                                                                                                                                                                                                                                                                                                                                                                                                                                                                                                                                                                                                                                                                                                                                                                                                                                                                                                                                                                                                                                                                                                                                                                                                                                                                                                                                                                                                                                                                                                                                                                                                                                                                                                                                                                                                                                                                                                                                                                                                                                                                                                                                                                                                                                                                                                                  this test verifies the ability of the equipment to be operated at high ambient temperatures and to operate through temperature changes. </w:t>
      </w:r>
    </w:p>
    <w:p w:rsidR="00761C1B" w:rsidRDefault="00761C1B" w:rsidP="00761C1B">
      <w:r>
        <w:t>SOURCE: Used in EN 301 925 V1.5.1, clause 9.3.3.1</w:t>
      </w:r>
    </w:p>
    <w:p w:rsidR="00761C1B" w:rsidRDefault="00761C1B" w:rsidP="00761C1B"/>
    <w:p w:rsidR="00761C1B" w:rsidRDefault="00761C1B" w:rsidP="00761C1B">
      <w:r>
        <w:t xml:space="preserve">                                                                                                                                                                                                                                                                                                                                                                                                                                                                                                                                                                                                                                                                                                                                                                                                                                                                                                                                                                                                                                                                                                                                                                                                                                                                                                                                                                                                                                                                                                                                                                                                                                                                                                                                                                                                                                                                                                                                                                                                                                                                                                                                                                                                                                                                                                                                                                                                                                                                                                                                                                                                                                                                                                                                                                                                                                                                                                                                                                                                                                                                                                                                                                                                                                                                                                                                                                                                                                                                                                                                                                                                                                                                                                                                                                                                                                                                                                                                                                                                                                                                                                                                                                                                                                                                                                                                                                                                                                                                                                                                                                                                                                                                                                                                                                                                                                                                                                                                                                                                                                                                                                                                                                                                                                                                                                                                                                                                                                                                                                                                                                                                                                                                                                                                                                                                                                                                                                                                                                                                                                                                                                                                                                                                                                                                                                                                                                                                                                                                                                                                                                                                                                                                                                                                                                                                                                                                                                                                                                                                                                                                                                                                  this test verifies the ability of the equipment to be operated under conditions of high humidity. </w:t>
      </w:r>
    </w:p>
    <w:p w:rsidR="00761C1B" w:rsidRDefault="00761C1B" w:rsidP="00761C1B">
      <w:r>
        <w:t>SOURCE: Used in EN 301 925 V1.5.1, clause 9.3.4.1</w:t>
      </w:r>
    </w:p>
    <w:p w:rsidR="00761C1B" w:rsidRDefault="00761C1B" w:rsidP="00761C1B"/>
    <w:p w:rsidR="00761C1B" w:rsidRDefault="00761C1B" w:rsidP="00761C1B">
      <w:r>
        <w:t xml:space="preserve">                                                                                                                                                                                                                                                                                                                                                                                                                                                                                                                                                                                                                                                                                                                                                                                                                                                                                                                                                                                                                                                                                                                                                                                                                                                                                                                                                                                                                                                                                                                                                                                                                                                                                                                                                                                                                                                                                                                                                                                                                                                                                                                                                                                                                                                                                                                                                                                                                                                                                                                                                                                                                                                                                                                                                                                                                                                                                                                                                                                                                                                                                                                                                                                                                                                                                                                                                                                                                                                                                                                                                                                                                                                                                                                                                                                                                                                                                                                                                                                                                                                                                                                                                                                                                                                                                                                                                                                                                                                                                                                                                                                                                                                                                                                                                                                                                                                                                                                                                                                                                                                                                                                                                                                                                                                                                                                                                                                                                                                                                                                                                                                                                                                                                                                                                                                                                                                                                                                                                                                                                                                                                                                                                                                                                                                                                                                                                                                                                                                                                                                                                                                                                                                                                                                                                                                                                                                                                                                                                                                                                                                                                                                                  this test verifies the ability of the equipment to withstand vibration without resulting in mechanical weakness or degradation in performance. </w:t>
      </w:r>
    </w:p>
    <w:p w:rsidR="00761C1B" w:rsidRDefault="00761C1B" w:rsidP="00761C1B">
      <w:r>
        <w:t>SOURCE: Used in EN 301 925 V1.5.1, clause 9.2.1</w:t>
      </w:r>
    </w:p>
    <w:p w:rsidR="00761C1B" w:rsidRDefault="00761C1B" w:rsidP="00761C1B"/>
    <w:p w:rsidR="00761C1B" w:rsidRDefault="00761C1B" w:rsidP="00761C1B">
      <w:r>
        <w:t xml:space="preserve">                                                                                                                                                                                                                                                                                                                                                                                                                                                                                                                                                                                                                                                                                                                                                                                                                                                                                                                                                                                                                                                                                                                                                                                                                                                                                                                                                                                                                                                                                                                                                                                                                                                                                                                                                                                                                                                                                                                                                                                                                                                                                                                                                                                                                                                                                                                                                                                                                                                                                                                                                                                                                                                                                                                                                                                                                                                                                                                                                                                                                                                                                                                                                                                                                                                                                                                                                                                                                                                                                                                                                                                                                                                                                                                                                                                                                                                                                                                                                                                                                                                                                                                                                                                                                                                                                                                                                                                                                                                                                                                                                                                                                                                                                                                                                                                                                                                                                                                                                                                                                                                                                                                                                                                                                                                                                                                                                                                                                                                                                                                                                                                                                                                                                                                                                                                                                                                                                                                                                                                                                                                                                                                                                                                                                                                                                                                                                                                                                                                                                                                                                                                                                                                                                                                                                                                                                                                                                                                                                                                                                                                                                                                                  The time taken for the audio output to reach 90 % of its steady state value after a 40 db step application of the input signal. </w:t>
      </w:r>
    </w:p>
    <w:p w:rsidR="00761C1B" w:rsidRDefault="00761C1B" w:rsidP="00761C1B">
      <w:r>
        <w:t>SOURCE: Used in EN 302 617-01 V1.1.1, clause 8.14.1</w:t>
      </w:r>
    </w:p>
    <w:p w:rsidR="00761C1B" w:rsidRDefault="00761C1B" w:rsidP="00761C1B"/>
    <w:p w:rsidR="00761C1B" w:rsidRDefault="00761C1B" w:rsidP="00761C1B">
      <w:r>
        <w:t xml:space="preserve">                                                                                                                                                                                                                                                                                                                                                                                                                                                                                                                                                                                                                                                                                                                                                                                                                                                                                                                                                                                                                                                                                                                                                                                                                                                                                                                                                                                                                                                                                                                                                                                                                                                                                                                                                                                                                                                                                                                                                                                                                                                                                                                                                                                                                                                                                                                                                                                                                                                                                                                                                                                                                                                                                                                                                                                                                                                                                                                                                                                                                                                                                                                                                                                                                                                                                                                                                                                                                                                                                                                                                                                                                                                                                                                                                                                                                                                                                                                                                                                                                                                                                                                                                                                                                                                                                                                                                                                                                                                                                                                                                                                                                                                                                                                                                                                                                                                                                                                                                                                                                                                                                                                                                                                                                                                                                                                                                                                                                                                                                                                                                                                                                                                                                                                                                                                                                                                                                                                                                                                                                                                                                                                                                                                                                                                                                                                                                                                                                                                                                                                                                                                                                                                                                                                                                                                                                                                                                                                                                                                                                                                                                                                              The time taken for the data link audio output to reach 90 % of its steady state value after a 40 db step application of the input signal. </w:t>
      </w:r>
    </w:p>
    <w:p w:rsidR="00761C1B" w:rsidRDefault="00761C1B" w:rsidP="00761C1B">
      <w:r>
        <w:t>SOURCE: Used in EN 300 676 V1.3.1, clause 8.14.1 SOURCE: Used in EN 300 676-01 V1.5.1, clause 8.14.1</w:t>
      </w:r>
    </w:p>
    <w:p w:rsidR="00761C1B" w:rsidRDefault="00761C1B" w:rsidP="00761C1B"/>
    <w:p w:rsidR="00761C1B" w:rsidRDefault="00761C1B" w:rsidP="00761C1B">
      <w:r>
        <w:t xml:space="preserve">                                                                                                                                                                                                                                                                                                                                                                                                                                                                                                                                                                                                                                                                                                                                                                                                                                                                                                                                                                                                                                                                                                                                                                                                                                                                                                                                                                                                                                                                                                                                                                                                                                                                                                                                                                                                                                                                                                                                                                                                                                                                                                                                                                                                                                                                                                                                                                                                                                                                                                                                                                                                                                                                                                                                                                                                                                                                                                                                                                                                                                                                                                                                                                                                                                                                                                                                                                                                                                                                                                                                                                                                                                                                                                                                                                                                                                                                                                                                                                                                                                                                                                                                                                                                                                                                                                                                                                                                                                                                                                                                                                                                                                                                                                                                                                                                                                                                                                                                                                                                                                                                                                                                                                                                                                                                                                                                                                                                                                                                                                                                                                                                                                                                                                                                                                                                                                                                                                                                                                                                                                                                                                                                                                                                                                                                                                                                                                                                                                                                                                                                                                                                                                                                                                                                                                                                                                                                                                                                                                                                                                                                                                                              to avoid flickering either the whole picture will be redrawn several times in a second (raster scan presentation) or all unchanged parts of the picture stay and the changed parts of the picture only will be drawn new by replacing the previous parts. raster scan representation of a picture is understood to be the quasi-static representation of a stored picture in form of a television picture (fast following line after line and frame after frame). </w:t>
      </w:r>
    </w:p>
    <w:p w:rsidR="00761C1B" w:rsidRDefault="00761C1B" w:rsidP="00761C1B">
      <w:r>
        <w:t>SOURCE: Used in EN 302 194 V2.1.1, clause 8.3.4.1</w:t>
      </w:r>
    </w:p>
    <w:p w:rsidR="00761C1B" w:rsidRDefault="00761C1B" w:rsidP="00761C1B"/>
    <w:p w:rsidR="00761C1B" w:rsidRDefault="00761C1B" w:rsidP="00761C1B">
      <w:r>
        <w:t xml:space="preserve">                                                                                                                                                                                                                                                                                                                                                                                                                                                                                                                                                                                                                                                                                                                                                                                                                                                                                                                                                                                                                                                                                                                                                                                                                                                                                                                                                                                                                                                                                                                                                                                                                                                                                                                                                                                                                                                                                                                                                                                                                                                                                                                                                                                                                                                                                                                                                                                                                                                                                                                                                                                                                                                                                                                                                                                                                                                                                                                                                                                                                                                                                                                                                                                                                                                                                                                                                                                                                                                                                                                                                                                                                                                                                                                                                                                                                                                                                                                                                                                                                                                                                                                                                                                                                                                                                                                                                                                                                                                                                                                                                                                                                                                                                                                                                                                                                                                                                                                                                                                                                                                                                                                                                                                                                                                                                                                                                                                                                                                                                                                                                                                                                                                                                                                                                                                                                                                                                                                                                                                                                                                                                                                                                                                                                                                                                                                                                                                                                                                                                                                                                                                                                                                                                                                                                                                                                                                                                                                                                                                                                                                                                                                                  to avoid flickering either the whole picture will be redrawn several times in a second (raster scan presentation) or all unchanged parts of the picture stay and the changed parts of the picture only will be drawn new by replacing the previous parts. raster scan representation of a picture is understood to be the quasi-static representation of a stored picture in form of a television picture (fast following line after line and frame after frame). </w:t>
      </w:r>
    </w:p>
    <w:p w:rsidR="00761C1B" w:rsidRDefault="00761C1B" w:rsidP="00761C1B">
      <w:r>
        <w:t>SOURCE: Used in EN 302 194-01 V1.1.2, clause 7.3.4.1</w:t>
      </w:r>
    </w:p>
    <w:p w:rsidR="00761C1B" w:rsidRDefault="00761C1B" w:rsidP="00761C1B"/>
    <w:p w:rsidR="00761C1B" w:rsidRDefault="00761C1B" w:rsidP="00761C1B">
      <w:r>
        <w:t xml:space="preserve">                                                                                                                                                                                                                                                                                                                                                                                                                                                                                                                                                                                                                                                                                                                                                                                                                                                                                                                                                                                                                                                                                                                                                                                                                                                                                                                                                                                                                                                                                                                                                                                                                                                                                                                                                                                                                                                                                                                                                                                                                                                                                                                                                                                                                                                                                                                                                                                                                                                                                                                                                                                                                                                                                                                                                                                                                                                                                                                                                                                                                                                                                                                                                                                                                                                                                                                                                                                                                                                                                                                                                                                                                                                                                                                                                                                                                                                                                                                                                                                                                                                                                                                                                                                                                                                                                                                                                                                                                                                                                                                                                                                                                                                                                                                                                                                                                                                                                                                                                                                                                                                                                                                                                                                                                                                                                                                                                                                                                                                                                                                                                                                                                                                                                                                                                                                                                                                                                                                                                                                                                                                                                                                                                                                                                                                                                                                                                                                                                                                                                                                                                                                                                                                                                                                                                                                                                                                                                                                                                                                                                                                                                                                                  to detect radar echoes of all directions the antenna needs to rotate around a vertical axis (in the horizontal plane). the picture renewal rate will be determined by the antenna rotation rate. for special purposes a sector blanking is required, which means the disabling of transmission in a sector in the horizontal plane. </w:t>
      </w:r>
    </w:p>
    <w:p w:rsidR="00761C1B" w:rsidRDefault="00761C1B" w:rsidP="00761C1B">
      <w:r>
        <w:t>SOURCE: Used in EN 302 194 V2.1.1, clause 8.6.3.1 SOURCE: Used in EN 302 194-01 V1.1.2, clause 7.6.3.1</w:t>
      </w:r>
    </w:p>
    <w:p w:rsidR="00761C1B" w:rsidRDefault="00761C1B" w:rsidP="00761C1B"/>
    <w:p w:rsidR="00761C1B" w:rsidRDefault="00761C1B" w:rsidP="00761C1B">
      <w:r>
        <w:t xml:space="preserve">                                                                                                                                                                                                                                                                                                                                                                                                                                                                                                                                                                                                                                                                                                                                                                                                                                                                                                                                                                                                                                                                                                                                                                                                                                                                                                                                                                                                                                                                                                                                                                                                                                                                                                                                                                                                                                                                                                                                                                                                                                                                                                                                                                                                                                                                                                                                                                                                                                                                                                                                                                                                                                                                                                                                                                                                                                                                                                                                                                                                                                                                                                                                                                                                                                                                                                                                                                                                                                                                                                                                                                                                                                                                                                                                                                                                                                                                                                                                                                                                                                                                                                                                                                                                                                                                                                                                                                                                                                                                                                                                                                                                                                                                                                                                                                                                                                                                                                                                                                                                                                                                                                                                                                                                                                                                                                                                                                                                                                                                                                                                                                                                                                                                                                                                                                                                                                                                                                                                                                                                                                                                                                                                                                                                                                                                                                                                                                                                                                                                                                                                                                                                                                                                                                                                                                                                                                                                                                                                                                                                                                                                                                                                  to minimize the co-channel dl interference to non-csg macro ues operating in close proximity while optimizing the csg home bs coverage, home bs may adjust its output power according to the requirements set out in this clause. these requirements are only applicable to home bs. the requirements in this clause are applicable for awgn radio propagation conditions. </w:t>
      </w:r>
    </w:p>
    <w:p w:rsidR="00761C1B" w:rsidRDefault="00761C1B" w:rsidP="00761C1B">
      <w:r>
        <w:t>SOURCE: Used in EN 301 908-14 V11.1.1, clause 4.2.13.1</w:t>
      </w:r>
    </w:p>
    <w:p w:rsidR="00761C1B" w:rsidRDefault="00761C1B" w:rsidP="00761C1B"/>
    <w:p w:rsidR="00761C1B" w:rsidRDefault="00761C1B" w:rsidP="00761C1B">
      <w:r>
        <w:t xml:space="preserve">                                                                                                                                                                                                                                                                                                                                                                                                                                                                                                                                                                                                                                                                                                                                                                                                                                                                                                                                                                                                                                                                                                                                                                                                                                                                                                                                                                                                                                                                                                                                                                                                                                                                                                                                                                                                                                                                                                                                                                                                                                                                                                                                                                                                                                                                                                                                                                                                                                                                                                                                                                                                                                                                                                                                                                                                                                                                                                                                                                                                                                                                                                                                                                                                                                                                                                                                                                                                                                                                                                                                                                                                                                                                                                                                                                                                                                                                                                                                                                                                                                                                                                                                                                                                                                                                                                                                                                                                                                                                                                                                                                                                                                                                                                                                                                                                                                                                                                                                                                                                                                                                                                                                                                                                                                                                                                                                                                                                                                                                                                                                                                                                                                                                                                                                                                                                                                                                                                                                                                                                                                                                                                                                                                                                                                                                                                                                                                                                                                                                                                                                                                                                                                                                                                                                                                                                                                                                                                                                                                                                                                                                                                                                  to protect operation of electronic toll collection in the frequency band 5 795 mhz to 5 815 mhz from harmful interference, mitigation techniques have to be implemented as defined in etsi ts 102 792 [1]. different co-existence modes to protect cen dsrc and hdr dsrc are defined in etsi ts 102 792 [1]. if the equipment is continuously operating in co-existence mode a or co-existence mode b no further interference mitigation technique is needed, see etsi ts 102 792 [1], table 5.3. simplified mitigation technique is allowed with fixed installed equipment fulfilling restrictions defined in etsi ts 102 792 [1], clause 5.5.2. </w:t>
      </w:r>
    </w:p>
    <w:p w:rsidR="00761C1B" w:rsidRDefault="00761C1B" w:rsidP="00761C1B">
      <w:r>
        <w:t>SOURCE: Used in EN 302 571 V2.1.1, clause 4.2.9.1</w:t>
      </w:r>
    </w:p>
    <w:p w:rsidR="00761C1B" w:rsidRDefault="00761C1B" w:rsidP="00761C1B"/>
    <w:p w:rsidR="00761C1B" w:rsidRDefault="00761C1B" w:rsidP="00761C1B">
      <w:r>
        <w:t xml:space="preserve">                                                                                                                                                                                                                                                                                                                                                                                                                                                                                                                                                                                                                                                                                                                                                                                                                                                                                                                                                                                                                                                                                                                                                                                                                                                                                                                                                                                                                                                                                                                                                                                                                                                                                                                                                                                                                                                                                                                                                                                                                                                                                                                                                                                                                                                                                                                                                                                                                                                                                                                                                                                                                                                                                                                                                                                                                                                                                                                                                                                                                                                                                                                                                                                                                                                                                                                                                                                                                                                                                                                                                                                                                                                                                                                                                                                                                                                                                                                                                                                                                                                                                                                                                                                                                                                                                                                                                                                                                                                                                                                                                                                                                                                                                                                                                                                                                                                                                                                                                                                                                                                                                                                                                                                                                                                                                                                                                                                                                                                                                                                                                                                                                                                                                                                                                                                                                                                                                                                                                                                                                                                                                                                                                                                                                                                                                                                                                                                                                                                                                                                                                                                                                                                                                                                                                                                                                                                                                                                                                                                                                                                                                                                                  to service layer (sl) the interface to the service layer is the so-called service-transport stream (s-ts). for the opl, each s-ts source is the smallest granularity which can be processed independently. the interface may work synchronously or asynchronously. in the case of asynchronous interface, the pl must be able to accept at least the average data rate that is provided by the sl. any data buffering shall be done inside the sl, such that no data from the s-ts is lost at this interface. when the pl requests new data for transmission, the sl can either provide the requested data to the pl or it can signal that no data is currently available. if no data is available for transmission, the pl instead transmits dummy data that is discarded in the receiver. inside an s-ts, multiplexing and de-multiplexing of information shall be carried out by the service layer. each pipe provides a different set of transmission parameters (e.g. fec code rate and disperser profile), and achieves a different qos in terms of protection against transmission errors and end-to-end delay. one pipe of the opl may carry several s-ts, all with the same qos parameters. if pl time slicing is used, (...\...) [the expected end of this definition was beyond the limit of 200 words] </w:t>
      </w:r>
    </w:p>
    <w:p w:rsidR="00761C1B" w:rsidRDefault="00761C1B" w:rsidP="00761C1B">
      <w:r>
        <w:t>SOURCE: Used in EN 302 550-0101 V1.1.1, clause 4.2</w:t>
      </w:r>
    </w:p>
    <w:p w:rsidR="00761C1B" w:rsidRDefault="00761C1B" w:rsidP="00761C1B"/>
    <w:p w:rsidR="00761C1B" w:rsidRDefault="00761C1B" w:rsidP="00761C1B">
      <w:r>
        <w:t xml:space="preserve">                                                                                                                                                                                                                                                                                                                                                                                                                                                                                                                                                                                                                                                                                                                                                                                                                                                                                                                                                                                                                                                                                                                                                                                                                                                                                                                                                                                                                                                                                                                                                                                                                                                                                                                                                                                                                                                                                                                                                                                                                                                                                                                                                                                                                                                                                                                                                                                                                                                                                                                                                                                                                                                                                                                                                                                                                                                                                                                                                                                                                                                                                                                                                                                                                                                                                                                                                                                                                                                                                                                                                                                                                                                                                                                                                                                                                                                                                                                                                                                                                                                                                                                                                                                                                                                                                                                                                                                                                                                                                                                                                                                                                                                                                                                                                                                                                                                                                                                                                                                                                                                                                                                                                                                                                                                                                                                                                                                                                                                                                                                                                                                                                                                                                                                                                                                                                                                                                                                                                                                                                                                                                                                                                                                                                                                                                                                                                                                                                                                                                                                                                                                                                                                                                                                                                                                                                                                                                                                                                                                                                                                                                                                                  to support the defined multipoint connection types, two atm layer connection functions, namely atm cell multicast and atm channel merging, are defined. 6.4.2.1 atm cell multicast atm cell multicast implies copying of cells from one root and routing of the cell copies to multiple destinations, called leaves. figure 11 shows the different options for atm cell multicast, which are distinguished by the destinations of the cell copies. figure 11: example for spatial and logical multicast for point-to-multipoint connections 6.4.2.2 spatial multicast if the destination of the cell copies are different transmissions paths, the operation is called atm spatial multicast. within the switching network, cells are physically multiplied by sending them to several outputs. since the atm connection identifier (virtual path identifier (vpi) or vpi/virtual channel identifier (vci) depending on the layer) used by the root may already be in use by another connection on the server layer, header translation may be required. 6.4.2.3 logical multicast if several leaves share the same transmission path (tp), e.g. several cell copies have to be sent over the same virtual container level 4 (vc-4), the operation is called atm logical multicast. in this case, a cell is sent repeatedly to the same port with (...\...) [the expected end of this definition was beyond the limit of 200 words] </w:t>
      </w:r>
    </w:p>
    <w:p w:rsidR="00761C1B" w:rsidRDefault="00761C1B" w:rsidP="00761C1B">
      <w:r>
        <w:t>SOURCE: Used in EN 301 163-0101 V1.1.1, clause 6.4.2</w:t>
      </w:r>
    </w:p>
    <w:p w:rsidR="00761C1B" w:rsidRDefault="00761C1B" w:rsidP="00761C1B"/>
    <w:p w:rsidR="00761C1B" w:rsidRDefault="00761C1B" w:rsidP="00761C1B">
      <w:r>
        <w:t xml:space="preserve">                                                                                                                                                                                                                                                                                                                                                                                                                                                                                                                                                                                                                                                                                                                                                                                                                                                                                                                                                                                                                                                                                                                                                                                                                                                                                                                                                                                                                                                                                                                                                                                                                                                                                                                                                                                                                                                                                                                                                                                                                                                                                                                                                                                                                                                                                                                                                                                                                                                                                                                                                                                                                                                                                                                                                                                                                                                                                                                                                                                                                                                                                                                                                                                                                                                                                                                                                                                                                                                                                                                                                                                                                                                                                                                                                                                                                                                                                                                                                                                                                                                                                                                                                                                                                                                                                                                                                                                                                                                                                                                                                                                                                                                                                                                                                                                                                                                                                                                                                                                                                                                                                                                                                                                                                                                                                                                                                                                                                                                                                                                                                                                                                                                                                                                                                                                                                                                                                                                                                                                                                                                                                                                                                                                                                                                                                                                                                                                                                                                                                                                                                                                                                                                                                                                                                                                                                                                                                                                                                                                                                                                                                                                                  to test the net gain of the repeater outside the relevant ms or bts transmit band. this test shall also check the net gain at harmonic frequencies. </w:t>
      </w:r>
    </w:p>
    <w:p w:rsidR="00761C1B" w:rsidRDefault="00761C1B" w:rsidP="00761C1B">
      <w:r>
        <w:t>SOURCE: Used in EN 300 609-04 V10.2.1, clause 4.2.4.1 SOURCE: Used in EN 303 609 V12.5.1, clause 4.2.4.1</w:t>
      </w:r>
    </w:p>
    <w:p w:rsidR="00761C1B" w:rsidRDefault="00761C1B" w:rsidP="00761C1B"/>
    <w:p w:rsidR="00761C1B" w:rsidRDefault="00761C1B" w:rsidP="00761C1B">
      <w:r>
        <w:t xml:space="preserve">                                                                                                                                                                                                                                                                                                                                                                                                                                                                                                                                                                                                                                                                                                                                                                                                                                                                                                                                                                                                                                                                                                                                                                                                                                                                                                                                                                                                                                                                                                                                                                                                                                                                                                                                                                                                                                                                                                                                                                                                                                                                                                                                                                                                                                                                                                                                                                                                                                                                                                                                                                                                                                                                                                                                                                                                                                                                                                                                                                                                                                                                                                                                                                                                                                                                                                                                                                                                                                                                                                                                                                                                                                                                                                                                                                                                                                                                                                                                                                                                                                                                                                                                                                                                                                                                                                                                                                                                                                                                                                                                                                                                                                                                                                                                                                                                                                                                                                                                                                                                                                                                                                                                                                                                                                                                                                                                                                                                                                                                                                                                                                                                                                                                                                                                                                                                                                                                                                                                                                                                                                                                                                                                                                                                                                                                                                                                                                                                                                                                                                                                                                                                                                                                                                                                                                                                                                                                                                                                                                                                                                                                                                                                  to the geonetworking/btp stack a denm may rely on services provided by the geonetworking/btp stack to disseminate a denm to a geographic destination area. for its applications specified in etsi ts 101 539-1 [i.4], etsi ts 101 539-2 [i.5] and etsi ts 101 539-3 [i.6], btp header type b and geobroadcast protocol shall be used for the denm dissemination. data being passed between the den basic service and the geonetworking/btp stack shall be as specified in table 6 and as specified in table 7. table 7: data passed from den basic service to geonetworking/btp at the originating its-s category data requirement (see note 3) remarks data passed from the den basic service to geonetworking/btp btp type btp header type b (etsi en 302 636-5-1 [i.9], clause 7.2.2). optional (see note 1) destination port as specified in etsi en 302 636-5-1 [i.9] (see note 2). optional (see note 1) destination port info as specified in etsi en 302 636-5-1 [i.9]. optional (see note 1) gn packet transport type geonetworking geobroadcast protocol. optional (see note 1) gn destination address specified as destination area in table 6. gn communication profile its g5. optional (see note 1) gn security profile secured or unsecured. optional (...\...) [the expected end of this definition was beyond the limit of 200 words] </w:t>
      </w:r>
    </w:p>
    <w:p w:rsidR="00761C1B" w:rsidRDefault="00761C1B" w:rsidP="00761C1B">
      <w:r>
        <w:t>SOURCE: Used in EN 302 637-03 V1.2.2, clause 5.4.2.2</w:t>
      </w:r>
    </w:p>
    <w:p w:rsidR="00761C1B" w:rsidRDefault="00761C1B" w:rsidP="00761C1B"/>
    <w:p w:rsidR="00761C1B" w:rsidRDefault="00761C1B" w:rsidP="00761C1B">
      <w:r>
        <w:t xml:space="preserve">                                                                                                                                                                                                                                                                                                                                                                                                                                                                                                                                                                                                                                                                                                                                                                                                                                                                                                                                                                                                                                                                                                                                                                                                                                                                                                                                                                                                                                                                                                                                                                                                                                                                                                                                                                                                                                                                                                                                                                                                                                                                                                                                                                                                                                                                                                                                                                                                                                                                                                                                                                                                                                                                                                                                                                                                                                                                                                                                                                                                                                                                                                                                                                                                                                                                                                                                                                                                                                                                                                                                                                                                                                                                                                                                                                                                                                                                                                                                                                                                                                                                                                                                                                                                                                                                                                                                                                                                                                                                                                                                                                                                                                                                                                                                                                                                                                                                                                                                                                                                                                                                                                                                                                                                                                                                                                                                                                                                                                                                                                                                                                                                                                                                                                                                                                                                                                                                                                                                                                                                                                                                                                                                                                                                                                                                                                                                                                                                                                                                                                                                                                                                                                                                                                                                                                                                                                                                                                                                                                                                                                                                                                                                  to verify that the level of intermodulation products, generated in non-linear elements of the repeater, in the presence of two rf input signals, do not exceed the specified limits. </w:t>
      </w:r>
    </w:p>
    <w:p w:rsidR="00761C1B" w:rsidRDefault="00761C1B" w:rsidP="00761C1B">
      <w:r>
        <w:t>SOURCE: Used in EN 300 609-04 V10.2.1, clause 4.2.3.1 SOURCE: Used in EN 303 609 V12.5.1, clause 4.2.3.1</w:t>
      </w:r>
    </w:p>
    <w:p w:rsidR="00761C1B" w:rsidRDefault="00761C1B" w:rsidP="00761C1B"/>
    <w:p w:rsidR="00761C1B" w:rsidRDefault="00761C1B" w:rsidP="00761C1B">
      <w:r>
        <w:t xml:space="preserve">                                                                                                                                                                                                                                                                                                                                                                                                                                                                                                                                                                                                                                                                                                                                                                                                                                                                                                                                                                                                                                                                                                                                                                                                                                                                                                                                                                                                                                                                                                                                                                                                                                                                                                                                                                                                                                                                                                                                                                                                                                                                                                                                                                                                                                                                                                                                                                                                                                                                                                                                                                                                                                                                                                                                                                                                                                                                                                                                                                                                                                                                                                                                                                                                                                                                                                                                                                                                                                                                                                                                                                                                                                                                                                                                                                                                                                                                                                                                                                                                                                                                                                                                                                                                                                                                                                                                                                                                                                                                                                                                                                                                                                                                                                                                                                                                                                                                                                                                                                                                                                                                                                                                                                                                                                                                                                                                                                                                                                                                                                                                                                                                                                                                                                                                                                                                                                                                                                                                                                                                                                                                                                                                                                                                                                                                                                                                                                                                                                                                                                                                                                                                                                                                                                                                                                                                                                                                                                                                                                                                                                                                                                                                  to verify the correct reception of messages on more than one frequency. </w:t>
      </w:r>
    </w:p>
    <w:p w:rsidR="00761C1B" w:rsidRDefault="00761C1B" w:rsidP="00761C1B">
      <w:r>
        <w:t>SOURCE: Used in EN 300 065 V2.1.2, clause 6.7.1 SOURCE: Used in EN 300 065-01 V1.2.1, clause 6.7.1</w:t>
      </w:r>
    </w:p>
    <w:p w:rsidR="00761C1B" w:rsidRDefault="00761C1B" w:rsidP="00761C1B"/>
    <w:p w:rsidR="00761C1B" w:rsidRDefault="00761C1B" w:rsidP="00761C1B">
      <w:r>
        <w:t xml:space="preserve">                                                                                                                                                                                                                                                                                                                                                                                                                                                                                                                                                                                                                                                                                                                                                                                                                                                                                                                                                                                                                                                                                                                                                                                                                                                                                                                                                                                                                                                                                                                                                                                                                                                                                                                                                                                                                                                                                                                                                                                                                                                                                                                                                                                                                                                                                                                                                                                                                                                                                                                                                                                                                                                                                                                                                                                                                                                                                                                                                                                                                                                                                                                                                                                                                                                                                                                                                                                                                                                                                                                                                                                                                                                                                                                                                                                                                                                                                                                                                                                                                                                                                                                                                                                                                                                                                                                                                                                                                                                                                                                                                                                                                                                                                                                                                                                                                                                                                                                                                                                                                                                                                                                                                                                                                                                                                                                                                                                                                                                                                                                                                                                                                                                                                                                                                                                                                                                                                                                                                                                                                                                                                                                                                                                                                                                                                                                                                                                                                                                                                                                                                                                                                                                                                                                                                                                                                                                                                                                                                                                                                                                                                                                                  The total gain of the gnss repeater, gtotal , is the measured maximum gain of all included radio frequency amplifiers added to the sum of the declared maximum gain of all attached antennas (the declared identified maximum gain of the gnss repeater receive antenna and the declared maximum gain of the gnss re-broadcast antenna). gtotal [db] = gnss repeater antenna gain(s) + amplifier gain - cable losses </w:t>
      </w:r>
    </w:p>
    <w:p w:rsidR="00761C1B" w:rsidRDefault="00761C1B" w:rsidP="00761C1B">
      <w:r>
        <w:t>SOURCE: Used in EN 302 645 V1.1.1, clause 4.2.2.1</w:t>
      </w:r>
    </w:p>
    <w:p w:rsidR="00761C1B" w:rsidRDefault="00761C1B" w:rsidP="00761C1B"/>
    <w:p w:rsidR="00761C1B" w:rsidRDefault="00761C1B" w:rsidP="00761C1B">
      <w:r>
        <w:t xml:space="preserve">                                                                                                                                                                                                                                                                                                                                                                                                                                                                                                                                                                                                                                                                                                                                                                                                                                                                                                                                                                                                                                                                                                                                                                                                                                                                                                                                                                                                                                                                                                                                                                                                                                                                                                                                                                                                                                                                                                                                                                                                                                                                                                                                                                                                                                                                                                                                                                                                                                                                                                                                                                                                                                                                                                                                                                                                                                                                                                                                                                                                                                                                                                                                                                                                                                                                                                                                                                                                                                                                                                                                                                                                                                                                                                                                                                                                                                                                                                                                                                                                                                                                                                                                                                                                                                                                                                                                                                                                                                                                                                                                                                                                                                                                                                                                                                                                                                                                                                                                                                                                                                                                                                                                                                                                                                                                                                                                                                                                                                                                                                                                                                                                                                                                                                                                                                                                                                                                                                                                                                                                                                                                                                                                                                                                                                                                                                                                                                                                                                                                                                                                                                                                                                                                                                                                                                                                                                                                                                                                                                                                                                                                                                                              The total measured maximum emissions (te) of the equipment are the sum of: 1) undesired uwb emissions (ue) from the transmitter. 2) other emissions (oe) from the transmitter, receiver and other analogue or digital circuitry. the undesired uwb emissions (ue) are the uwb emissions which are any emissions into free space (around a sphere) during operation of the equipment when the equipment is faced to the defined wall. the undesired uwb emissions cannot be measured directly because the other emissions (oe) (e.g. narrow-band spurious emissions and the analogue or digital control circuitry emissions) are simultaneously present and emitted. the undesired uwb emissions and other emissions from the equipment for the purpose of the test are defined as the total maximum emissions (te). the other emissions can be determined by disabling the transmitter uwb emissions. both ue and te are measured as digital datasets. </w:t>
      </w:r>
    </w:p>
    <w:p w:rsidR="00761C1B" w:rsidRDefault="00761C1B" w:rsidP="00761C1B">
      <w:r>
        <w:t>SOURCE: Used in EN 302 435-01 V1.3.1, clause 8.3.1.1</w:t>
      </w:r>
    </w:p>
    <w:p w:rsidR="00761C1B" w:rsidRDefault="00761C1B" w:rsidP="00761C1B"/>
    <w:p w:rsidR="00761C1B" w:rsidRDefault="00761C1B" w:rsidP="00761C1B">
      <w:r>
        <w:t xml:space="preserve">                                                                                                                                                                                                                                                                                                                                                                                                                                                                                                                                                                                                                                                                                                                                                                                                                                                                                                                                                                                                                                                                                                                                                                                                                                                                                                                                                                                                                                                                                                                                                                                                                                                                                                                                                                                                                                                                                                                                                                                                                                                                                                                                                                                                                                                                                                                                                                                                                                                                                                                                                                                                                                                                                                                                                                                                                                                                                                                                                                                                                                                                                                                                                                                                                                                                                                                                                                                                                                                                                                                                                                                                                                                                                                                                                                                                                                                                                                                                                                                                                                                                                                                                                                                                                                                                                                                                                                                                                                                                                                                                                                                                                                                                                                                                                                                                                                                                                                                                                                                                                                                                                                                                                                                                                                                                                                                                                                                                                                                                                                                                                                                                                                                                                                                                                                                                                                                                                                                                                                                                                                                                                                                                                                                                                                                                                                                                                                                                                                                                                                                                                                                                                                                                                                                                                                                                                                                                                                                                                                                                                                                                                                                              The total measured maximum emissions (te) of the equipment are the sum of: 1) uwb emissions (ue) from the transmitter. 2) other emissions (oe) from the transmitter, receiver and other analogue or digital circuitry. the undesired uwb emissions (ue) are the uwb emissions which are any emissions into free space (around a sphere) during operation of the equipment when the equipment is faced to the defined wall. the undesired uwb emissions cannot be measured directly because the other emissions (oe) (e.g. narrow-band spurious emissions and the analogue or digital control circuitry emissions) are simultaneously present and emitted. the undesired uwb emissions and other emissions from the equipment for the purpose of the test are defined as the total maximum emissions (te). the other emissions can be determined by disabling the transmitter uwb emissions. both ue and te are measured as digital datasets. </w:t>
      </w:r>
    </w:p>
    <w:p w:rsidR="00761C1B" w:rsidRDefault="00761C1B" w:rsidP="00761C1B">
      <w:r>
        <w:t>SOURCE: Used in EN 302 498-01 V1.1.1, clause 8.3.1.1</w:t>
      </w:r>
    </w:p>
    <w:p w:rsidR="00761C1B" w:rsidRDefault="00761C1B" w:rsidP="00761C1B"/>
    <w:p w:rsidR="00761C1B" w:rsidRDefault="00761C1B" w:rsidP="00761C1B">
      <w:r>
        <w:t xml:space="preserve">                                                                                                                                                                                                                                                                                                                                                                                                                                                                                                                                                                                                                                                                                                                                                                                                                                                                                                                                                                                                                                                                                                                                                                                                                                                                                                                                                                                                                                                                                                                                                                                                                                                                                                                                                                                                                                                                                                                                                                                                                                                                                                                                                                                                                                                                                                                                                                                                                                                                                                                                                                                                                                                                                                                                                                                                                                                                                                                                                                                                                                                                                                                                                                                                                                                                                                                                                                                                                                                                                                                                                                                                                                                                                                                                                                                                                                                                                                                                                                                                                                                                                                                                                                                                                                                                                                                                                                                                                                                                                                                                                                                                                                                                                                                                                                                                                                                                                                                                                                                                                                                                                                                                                                                                                                                                                                                                                                                                                                                                                                                                                                                                                                                                                                                                                                                                                                                                                                                                                                                                                                                                                                                                                                                                                                                                                                                                                                                                                                                                                                                                                                                                                                                                                                                                                                                                                                                                                                                                                                                                                                                                                                                              The total power spectral density of undesired uwb emissions (ue-tp) is the integration of the time-averaged power density s of the undesired uwb emissions (ue) from clause 8.3.1.1 across the entire spherical surface enclosing the uwb sensor under test (dut). measuring the field strength of the electric field, the average power flux density is given by: (13) where represents the wave impedance of free space. the rms value of the field strength can be obtained using: (14) where is the amplitude of the electric field. using a spectrum analyser, the power flux is given by: (15) where is the power at the connector of the receiving antenna and is the effective area of the receiving antenna. the total power is then given by: (16) where r is the radius of the sphere, is the elevation angle, and is the azimuth angle. </w:t>
      </w:r>
    </w:p>
    <w:p w:rsidR="00761C1B" w:rsidRDefault="00761C1B" w:rsidP="00761C1B">
      <w:r>
        <w:t>SOURCE: Used in EN 302 435-01 V1.3.1, clause 8.3.3.1</w:t>
      </w:r>
    </w:p>
    <w:p w:rsidR="00761C1B" w:rsidRDefault="00761C1B" w:rsidP="00761C1B"/>
    <w:p w:rsidR="00761C1B" w:rsidRDefault="00761C1B" w:rsidP="00761C1B">
      <w:r>
        <w:t xml:space="preserve">                                                                                                                                                                                                                                                                                                                                                                                                                                                                                                                                                                                                                                                                                                                                                                                                                                                                                                                                                                                                                                                                                                                                                                                                                                                                                                                                                                                                                                                                                                                                                                                                                                                                                                                                                                                                                                                                                                                                                                                                                                                                                                                                                                                                                                                                                                                                                                                                                                                                                                                                                                                                                                                                                                                                                                                                                                                                                                                                                                                                                                                                                                                                                                                                                                                                                                                                                                                                                                                                                                                                                                                                                                                                                                                                                                                                                                                                                                                                                                                                                                                                                                                                                                                                                                                                                                                                                                                                                                                                                                                                                                                                                                                                                                                                                                                                                                                                                                                                                                                                                                                                                                                                                                                                                                                                                                                                                                                                                                                                                                                                                                                                                                                                                                                                                                                                                                                                                                                                                                                                                                                                                                                                                                                                                                                                                                                                                                                                                                                                                                                                                                                                                                                                                                                                                                                                                                                                                                                                                                                                                                                                                                                              The total power spectral density of undesired uwb emissions (ue-tp) is the integration of the time-averaged power density s of the uwb emissions (ue) from clause 8.3.1.1 across the entire spherical surface enclosing the uwb sensor under test (dut). the additional is only required for the category b equipment. measuring the field strength of the electric field, the average power flux density is given by: where represents the wave impedance of free space. the rms value of the field strength can be obtained using: where is the amplitude of the electric field. using a spectrum analyser, the power flux is given by: where is the power at the connector of the receiving antenna and is the effective area of the receiving antenna. the total power is then given by: where r is the radius of the sphere, is the elevation angle, and is the azimuth angle. </w:t>
      </w:r>
    </w:p>
    <w:p w:rsidR="00761C1B" w:rsidRDefault="00761C1B" w:rsidP="00761C1B">
      <w:r>
        <w:t>SOURCE: Used in EN 302 498-01 V1.1.1, clause 8.3.3.1</w:t>
      </w:r>
    </w:p>
    <w:p w:rsidR="00761C1B" w:rsidRDefault="00761C1B" w:rsidP="00761C1B"/>
    <w:p w:rsidR="00761C1B" w:rsidRDefault="00761C1B" w:rsidP="00761C1B">
      <w:r>
        <w:t xml:space="preserve">                                                                                                                                                                                                                                                                                                                                                                                                                                                                                                                                                                                                                                                                                                                                                                                                                                                                                                                                                                                                                                                                                                                                                                                                                                                                                                                                                                                                                                                                                                                                                                                                                                                                                                                                                                                                                                                                                                                                                                                                                                                                                                                                                                                                                                                                                                                                                                                                                                                                                                                                                                                                                                                                                                                                                                                                                                                                                                                                                                                                                                                                                                                                                                                                                                                                                                                                                                                                                                                                                                                                                                                                                                                                                                                                                                                                                                                                                                                                                                                                                                                                                                                                                                                                                                                                                                                                                                                                                                                                                                                                                                                                                                                                                                                                                                                                                                                                                                                                                                                                                                                                                                                                                                                                                                                                                                                                                                                                                                                                                                                                                                                                                                                                                                                                                                                                                                                                                                                                                                                                                                                                                                                                                                                                                                                                                                                                                                                                                                                                                                                                                                                                                                                                                                                                                                                                                                                                                                                                                                                                                                                                                                                              The total transmission time is the time during which power is present on the characteristic frequency during one transmission. </w:t>
      </w:r>
    </w:p>
    <w:p w:rsidR="00761C1B" w:rsidRDefault="00761C1B" w:rsidP="00761C1B">
      <w:r>
        <w:t>SOURCE: Used in EN 300 066 V1.3.1, clause 8.3.1</w:t>
      </w:r>
    </w:p>
    <w:p w:rsidR="00761C1B" w:rsidRDefault="00761C1B" w:rsidP="00761C1B"/>
    <w:p w:rsidR="00761C1B" w:rsidRDefault="00761C1B" w:rsidP="00761C1B">
      <w:r>
        <w:t xml:space="preserve">                                                                                                                                                                                                                                                                                                                                                                                                                                                                                                                                                                                                                                                                                                                                                                                                                                                                                                                                                                                                                                                                                                                                                                                                                                                                                                                                                                                                                                                                                                                                                                                                                                                                                                                                                                                                                                                                                                                                                                                                                                                                                                                                                                                                                                                                                                                                                                                                                                                                                                                                                                                                                                                                                                                                                                                                                                                                                                                                                                                                                                                                                                                                                                                                                                                                                                                                                                                                                                                                                                                                                                                                                                                                                                                                                                                                                                                                                                                                                                                                                                                                                                                                                                                                                                                                                                                                                                                                                                                                                                                                                                                                                                                                                                                                                                                                                                                                                                                                                                                                                                                                                                                                                                                                                                                                                                                                                                                                                                                                                                                                                                                                                                                                                                                                                                                                                                                                                                                                                                                                                                                                                                                                                                                                                                                                                                                                                                                                                                                                                                                                                                                                                                                                                                                                                                                                                                                                                                                                                                                                                                                                                                                              The transient behaviour (frequency deviation) of the transmitter is determined by the time-dependency of the frequency deviation during the transmission of an ais message. a test to verify that the training sequence starts with a 0 and is a 0101 pattern of 24 bits. the peak frequency deviation is derived from the baseband signal to verify modulation accuracy. </w:t>
      </w:r>
    </w:p>
    <w:p w:rsidR="00761C1B" w:rsidRDefault="00761C1B" w:rsidP="00761C1B">
      <w:r>
        <w:t>SOURCE: Used in EN 303 098 V2.1.1, clause 8.6.1 SOURCE: Used in EN 303 098-01 V1.2.1, clause 8.6.1</w:t>
      </w:r>
    </w:p>
    <w:p w:rsidR="00761C1B" w:rsidRDefault="00761C1B" w:rsidP="00761C1B"/>
    <w:p w:rsidR="00761C1B" w:rsidRDefault="00761C1B" w:rsidP="00761C1B">
      <w:r>
        <w:t xml:space="preserve">                                                                                                                                                                                                                                                                                                                                                                                                                                                                                                                                                                                                                                                                                                                                                                                                                                                                                                                                                                                                                                                                                                                                                                                                                                                                                                                                                                                                                                                                                                                                                                                                                                                                                                                                                                                                                                                                                                                                                                                                                                                                                                                                                                                                                                                                                                                                                                                                                                                                                                                                                                                                                                                                                                                                                                                                                                                                                                                                                                                                                                                                                                                                                                                                                                                                                                                                                                                                                                                                                                                                                                                                                                                                                                                                                                                                                                                                                                                                                                                                                                                                                                                                                                                                                                                                                                                                                                                                                                                                                                                                                                                                                                                                                                                                                                                                                                                                                                                                                                                                                                                                                                                                                                                                                                                                                                                                                                                                                                                                                                                                                                                                                                                                                                                                                                                                                                                                                                                                                                                                                                                                                                                                                                                                                                                                                                                                                                                                                                                                                                                                                                                                                                                                                                                                                                                                                                                                                                                                                                                                                                                                                                                              The transient behaviour (output power) of the transmitter is determined by the time-dependency of the transmitter power when the transmitter output power is switched on and off. within the scope of the present document, only the transmit power as a function of time is tested as shown in figure 5 and defined in table 7 where: a) transmitter delay time (ta - t0) is the time between the start of the slot and the moment when the transmit power may exceed -50 db of the steady-state power (pss); b) transmitter attack time (tb2 - ta) is the time between the transmit power exceeding -50 dbc and the moment when the transmit power maintains a level within +1,5 db - 1 db from pss; c) transmitter release time (tf - te) is the time between the end flag being transmitted and the moment when the transmitter output power has reduced to a level 50 db below pss and remains below this level thereafter; d) transmission duration (tf - ta) is the time from when power exceeds -50 dbc to when the power returns to and stays below -50 dbc. figure 5: power versus time mask table 7: definitions of timings reference (...\...) [the expected end of this definition was beyond the limit of 200 words] </w:t>
      </w:r>
    </w:p>
    <w:p w:rsidR="00761C1B" w:rsidRDefault="00761C1B" w:rsidP="00761C1B">
      <w:r>
        <w:t>SOURCE: Used in EN 303 098 V2.1.1, clause 8.5.1</w:t>
      </w:r>
    </w:p>
    <w:p w:rsidR="00761C1B" w:rsidRDefault="00761C1B" w:rsidP="00761C1B"/>
    <w:p w:rsidR="00761C1B" w:rsidRDefault="00761C1B" w:rsidP="00761C1B">
      <w:r>
        <w:t xml:space="preserve">                                                                                                                                                                                                                                                                                                                                                                                                                                                                                                                                                                                                                                                                                                                                                                                                                                                                                                                                                                                                                                                                                                                                                                                                                                                                                                                                                                                                                                                                                                                                                                                                                                                                                                                                                                                                                                                                                                                                                                                                                                                                                                                                                                                                                                                                                                                                                                                                                                                                                                                                                                                                                                                                                                                                                                                                                                                                                                                                                                                                                                                                                                                                                                                                                                                                                                                                                                                                                                                                                                                                                                                                                                                                                                                                                                                                                                                                                                                                                                                                                                                                                                                                                                                                                                                                                                                                                                                                                                                                                                                                                                                                                                                                                                                                                                                                                                                                                                                                                                                                                                                                                                                                                                                                                                                                                                                                                                                                                                                                                                                                                                                                                                                                                                                                                                                                                                                                                                                                                                                                                                                                                                                                                                                                                                                                                                                                                                                                                                                                                                                                                                                                                                                                                                                                                                                                                                                                                                                                                                                                                                                                                                                              The transient behaviour (output power) of the transmitter is determined by the time-dependency of the transmitter power when the transmitter output power is switched on and off. within the scope of the present document, only the transmit power as a function of time is tested as shown in figure 5 and defined in table 8 where: a) transmitter delay time (ta - t0) is the time between the start of the slot and the moment when the transmit power may exceed -50 db of the steady-state power (pss); b) transmitter attack time (tb2 - ta) is the time between the transmit power exceeding -50 dbc and the moment when the transmit power maintains a level within +1,5 db - 1 db from pss; c) transmitter release time (tf - te) is the time between the end flag being transmitted and the moment when the transmitter output power has reduced to a level 50 db below pss and remains below this level thereafter; d) transmission duration (tf - ta) is the time from when power exceeds -50 dbc to when the power returns to and stays below -50 dbc. figure 5: power versus time mask table 8: definitions of timings reference (...\...) [the expected end of this definition was beyond the limit of 200 words] </w:t>
      </w:r>
    </w:p>
    <w:p w:rsidR="00761C1B" w:rsidRDefault="00761C1B" w:rsidP="00761C1B">
      <w:r>
        <w:t>SOURCE: Used in EN 303 098-01 V1.2.1, clause 8.5.1</w:t>
      </w:r>
    </w:p>
    <w:p w:rsidR="00761C1B" w:rsidRDefault="00761C1B" w:rsidP="00761C1B"/>
    <w:p w:rsidR="00761C1B" w:rsidRDefault="00761C1B" w:rsidP="00761C1B">
      <w:r>
        <w:t xml:space="preserve">                                                                                                                                                                                                                                                                                                                                                                                                                                                                                                                                                                                                                                                                                                                                                                                                                                                                                                                                                                                                                                                                                                                                                                                                                                                                                                                                                                                                                                                                                                                                                                                                                                                                                                                                                                                                                                                                                                                                                                                                                                                                                                                                                                                                                                                                                                                                                                                                                                                                                                                                                                                                                                                                                                                                                                                                                                                                                                                                                                                                                                                                                                                                                                                                                                                                                                                                                                                                                                                                                                                                                                                                                                                                                                                                                                                                                                                                                                                                                                                                                                                                                                                                                                                                                                                                                                                                                                                                                                                                                                                                                                                                                                                                                                                                                                                                                                                                                                                                                                                                                                                                                                                                                                                                                                                                                                                                                                                                                                                                                                                                                                                                                                                                                                                                                                                                                                                                                                                                                                                                                                                                                                                                                                                                                                                                                                                                                                                                                                                                                                                                                                                                                                                                                                                                                                                                                                                                                                                                                                                                                                                                                                                              The transient behaviour of the transmitter is defined as the time dependency of the transmitter frequency when the rf output power is switched on and off. ton: according to the method of measurement described in clause </w:t>
      </w:r>
    </w:p>
    <w:p w:rsidR="00761C1B" w:rsidRDefault="00761C1B" w:rsidP="00761C1B">
      <w:r>
        <w:t>SOURCE: Used in EN 300 219 V2.1.1, clause 8.9.1 SOURCE: Used in EN 300 219-01 V1.2.1, clause 8.9.1</w:t>
      </w:r>
    </w:p>
    <w:p w:rsidR="00761C1B" w:rsidRDefault="00761C1B" w:rsidP="00761C1B"/>
    <w:p w:rsidR="00761C1B" w:rsidRDefault="00761C1B" w:rsidP="00761C1B">
      <w:r>
        <w:t xml:space="preserve">                                                                                                                                                                                                                                                                                                                                                                                                                                                                                                                                                                                                                                                                                                                                                                                                                                                                                                                                                                                                                                                                                                                                                                                                                                                                                                                                                                                                                                                                                                                                                                                                                                                                                                                                                                                                                                                                                                                                                                                                                                                                                                                                                                                                                                                                                                                                                                                                                                                                                                                                                                                                                                                                                                                                                                                                                                                                                                                                                                                                                                                                                                                                                                                                                                                                                                                                                                                                                                                                                                                                                                                                                                                                                                                                                                                                                                                                                                                                                                                                                                                                                                                                                                                                                                                                                                                                                                                                                                                                                                                                                                                                                                                                                                                                                                                                                                                                                                                                                                                                                                                                                                                                                                                                                                                                                                                                                                                                                                                                                                                                                                                                                                                                                                                                                                                                                                                                                                                                                                                                                                                                                                                                                                                                                                                                                                                                                                                                                                                                                                                                                                                                                                                                                                                                                                                                                                                                                                                                                                                                                                                                                                                              The transient behaviour of the transmitter is defined as the time-dependency of transmitter frequency, power and adjacent channel transmitter power when the rf output power is switched on and off. the following powers, frequencies, frequency tolerances and transient times are specified: po rated power; pc steady state power; pa adjacent channel transient power. this is the transient power falling into the adjacent channels due to switching the transmitter on and off (clause 7.7.3.3); fo nominal carrier frequency; fc steady state carrier frequency; df frequency difference (relative to fc) or frequency error (absolute) (clause 7.1.1) of the transmitter; dfe limit of the frequency error (df) in the steady state (clause 7.1.3); df0 limit of the frequency difference (df) equal to 1 khz; if it is impossible to switch off the transmitter modulation one half channel separation is added; dfc limit of the frequency difference (df) during the transient, equal to one half channel separation; while the frequency difference is less than dfc, the carrier frequency remains within the boundaries of the allocated channel; if it is impossible to switch off the transmitter modulation another half channel separation is added; txon time at which the final irrevocable logic decision to power on (...\...) [the expected end of this definition was beyond the limit of 200 words] </w:t>
      </w:r>
    </w:p>
    <w:p w:rsidR="00761C1B" w:rsidRDefault="00761C1B" w:rsidP="00761C1B">
      <w:r>
        <w:t>SOURCE: Used in EN 300 390 V2.1.1, clause 7.7.1</w:t>
      </w:r>
    </w:p>
    <w:p w:rsidR="00761C1B" w:rsidRDefault="00761C1B" w:rsidP="00761C1B"/>
    <w:p w:rsidR="00761C1B" w:rsidRDefault="00761C1B" w:rsidP="00761C1B">
      <w:r>
        <w:t xml:space="preserve">                                                                                                                                                                                                                                                                                                                                                                                                                                                                                                                                                                                                                                                                                                                                                                                                                                                                                                                                                                                                                                                                                                                                                                                                                                                                                                                                                                                                                                                                                                                                                                                                                                                                                                                                                                                                                                                                                                                                                                                                                                                                                                                                                                                                                                                                                                                                                                                                                                                                                                                                                                                                                                                                                                                                                                                                                                                                                                                                                                                                                                                                                                                                                                                                                                                                                                                                                                                                                                                                                                                                                                                                                                                                                                                                                                                                                                                                                                                                                                                                                                                                                                                                                                                                                                                                                                                                                                                                                                                                                                                                                                                                                                                                                                                                                                                                                                                                                                                                                                                                                                                                                                                                                                                                                                                                                                                                                                                                                                                                                                                                                                                                                                                                                                                                                                                                                                                                                                                                                                                                                                                                                                                                                                                                                                                                                                                                                                                                                                                                                                                                                                                                                                                                                                                                                                                                                                                                                                                                                                                                                                                                                                                              The transient behaviour of the transmitter is defined as the time-dependency of transmitter frequency, power and adjacent channel transmitter power when the rf output power is switched on and off. the following powers, frequencies, frequency tolerances and transient times are specified: po rated power; pc steady state power; pa adjacent channel transient power. this is the transient power falling into the adjacent channels due to switching the transmitter on and off (subclause 8.7.3.3); fo nominal carrier frequency; fc steady state carrier frequency; df frequency difference (relative to fc) or frequency error (absolute) (subclause 8.1.1) of the transmitter; dfe limit of the frequency error (df) in the steady state (subclause 5.1.1); df0 limit of the frequency difference (df) equal to 1 khz; if it is impossible to switch off the transmitter modulation one half channel separation is added; dfc limit of the frequency difference (df) during the transient, equal to one half channel separation; while the frequency difference is less than dfc, the carrier frequency remains within the boundaries of the allocated channel; if it is impossible to switch off the transmitter modulation another half channel separation is added; txon time at which the final irrevocable logic decision to power on (...\...) [the expected end of this definition was beyond the limit of 200 words] </w:t>
      </w:r>
    </w:p>
    <w:p w:rsidR="00761C1B" w:rsidRDefault="00761C1B" w:rsidP="00761C1B">
      <w:r>
        <w:t>SOURCE: Used in EN 300 390-01 V1.2.1, clause 8.7.1</w:t>
      </w:r>
    </w:p>
    <w:p w:rsidR="00761C1B" w:rsidRDefault="00761C1B" w:rsidP="00761C1B"/>
    <w:p w:rsidR="00761C1B" w:rsidRDefault="00761C1B" w:rsidP="00761C1B">
      <w:r>
        <w:t xml:space="preserve">                                                                                                                                                                                                                                                                                                                                                                                                                                                                                                                                                                                                                                                                                                                                                                                                                                                                                                                                                                                                                                                                                                                                                                                                                                                                                                                                                                                                                                                                                                                                                                                                                                                                                                                                                                                                                                                                                                                                                                                                                                                                                                                                                                                                                                                                                                                                                                                                                                                                                                                                                                                                                                                                                                                                                                                                                                                                                                                                                                                                                                                                                                                                                                                                                                                                                                                                                                                                                                                                                                                                                                                                                                                                                                                                                                                                                                                                                                                                                                                                                                                                                                                                                                                                                                                                                                                                                                                                                                                                                                                                                                                                                                                                                                                                                                                                                                                                                                                                                                                                                                                                                                                                                                                                                                                                                                                                                                                                                                                                                                                                                                                                                                                                                                                                                                                                                                                                                                                                                                                                                                                                                                                                                                                                                                                                                                                                                                                                                                                                                                                                                                                                                                                                                                                                                                                                                                                                                                                                                                                                                                                                                                                              The transient behaviour of the transmitter is defined in en 300 433-1 [1], clause 7.6.1. </w:t>
      </w:r>
    </w:p>
    <w:p w:rsidR="00761C1B" w:rsidRDefault="00761C1B" w:rsidP="00761C1B">
      <w:r>
        <w:t>SOURCE: Used in EN 300 433-02 V1.3.1, clause 4.2.6.1</w:t>
      </w:r>
    </w:p>
    <w:p w:rsidR="00761C1B" w:rsidRDefault="00761C1B" w:rsidP="00761C1B"/>
    <w:p w:rsidR="00761C1B" w:rsidRDefault="00761C1B" w:rsidP="00761C1B">
      <w:r>
        <w:t xml:space="preserve">                                                                                                                                                                                                                                                                                                                                                                                                                                                                                                                                                                                                                                                                                                                                                                                                                                                                                                                                                                                                                                                                                                                                                                                                                                                                                                                                                                                                                                                                                                                                                                                                                                                                                                                                                                                                                                                                                                                                                                                                                                                                                                                                                                                                                                                                                                                                                                                                                                                                                                                                                                                                                                                                                                                                                                                                                                                                                                                                                                                                                                                                                                                                                                                                                                                                                                                                                                                                                                                                                                                                                                                                                                                                                                                                                                                                                                                                                                                                                                                                                                                                                                                                                                                                                                                                                                                                                                                                                                                                                                                                                                                                                                                                                                                                                                                                                                                                                                                                                                                                                                                                                                                                                                                                                                                                                                                                                                                                                                                                                                                                                                                                                                                                                                                                                                                                                                                                                                                                                                                                                                                                                                                                                                                                                                                                                                                                                                                                                                                                                                                                                                                                                                                                                                                                                                                                                                                                                                                                                                                                                                                                                                                              The transient behaviour of the transmitter shall be as defined in en 300 224-1 [5], subclause 7.6.1. </w:t>
      </w:r>
    </w:p>
    <w:p w:rsidR="00761C1B" w:rsidRDefault="00761C1B" w:rsidP="00761C1B">
      <w:r>
        <w:t>SOURCE: Used in EN 300 224-02 V1.1.1, clause 4.2.6.1</w:t>
      </w:r>
    </w:p>
    <w:p w:rsidR="00761C1B" w:rsidRDefault="00761C1B" w:rsidP="00761C1B"/>
    <w:p w:rsidR="00761C1B" w:rsidRDefault="00761C1B" w:rsidP="00761C1B">
      <w:r>
        <w:t xml:space="preserve">                                                                                                                                                                                                                                                                                                                                                                                                                                                                                                                                                                                                                                                                                                                                                                                                                                                                                                                                                                                                                                                                                                                                                                                                                                                                                                                                                                                                                                                                                                                                                                                                                                                                                                                                                                                                                                                                                                                                                                                                                                                                                                                                                                                                                                                                                                                                                                                                                                                                                                                                                                                                                                                                                                                                                                                                                                                                                                                                                                                                                                                                                                                                                                                                                                                                                                                                                                                                                                                                                                                                                                                                                                                                                                                                                                                                                                                                                                                                                                                                                                                                                                                                                                                                                                                                                                                                                                                                                                                                                                                                                                                                                                                                                                                                                                                                                                                                                                                                                                                                                                                                                                                                                                                                                                                                                                                                                                                                                                                                                                                                                                                                                                                                                                                                                                                                                                                                                                                                                                                                                                                                                                                                                                                                                                                                                                                                                                                                                                                                                                                                                                                                                                                                                                                                                                                                                                                                                                                                                                                                                                                                                                                              The transient behaviour of transmitters is determined by the time-dependency of the transmitter frequency and the transmitter power when the transmitter output power is switched on and off. within the scope of the present document, only the transient behaviour of the transmitter carrier frequency shall be measured. the following frequency tolerances and transient times are specified: f0: frequency tolerance in the steady state; f1: frequency difference which shall be less than one channel separation; f2: frequency difference which shall not be greater than half the channel separation; t1: period of time during which frequency tolerance f1 applies; t2: period of time during which frequency tolerance f2 applies; t3: period of time during which the frequency error on the carrier applies; ton: period of time during which frequency tolerance f0 applies. according to the method of measurement described in subclause 7.6.2, the switch-on instant (ton) of a transmitter is defined by the condition when the output power, measured at the antenna terminal, exceeds 10 % of the nominal power. however, this value shall not be greater than 100 mw. the switch-off instant (toff) is given when the nominal power falls below this limit. the different frequency tolerance schemes have to be (...\...) [the expected end of this definition was beyond the limit of 200 words] </w:t>
      </w:r>
    </w:p>
    <w:p w:rsidR="00761C1B" w:rsidRDefault="00761C1B" w:rsidP="00761C1B">
      <w:r>
        <w:t>SOURCE: Used in EN 300 224-01 V1.3.1, clause 7.6.1</w:t>
      </w:r>
    </w:p>
    <w:p w:rsidR="00761C1B" w:rsidRDefault="00761C1B" w:rsidP="00761C1B"/>
    <w:p w:rsidR="00761C1B" w:rsidRDefault="00761C1B" w:rsidP="00761C1B">
      <w:r>
        <w:t xml:space="preserve">                                                                                                                                                                                                                                                                                                                                                                                                                                                                                                                                                                                                                                                                                                                                                                                                                                                                                                                                                                                                                                                                                                                                                                                                                                                                                                                                                                                                                                                                                                                                                                                                                                                                                                                                                                                                                                                                                                                                                                                                                                                                                                                                                                                                                                                                                                                                                                                                                                                                                                                                                                                                                                                                                                                                                                                                                                                                                                                                                                                                                                                                                                                                                                                                                                                                                                                                                                                                                                                                                                                                                                                                                                                                                                                                                                                                                                                                                                                                                                                                                                                                                                                                                                                                                                                                                                                                                                                                                                                                                                                                                                                                                                                                                                                                                                                                                                                                                                                                                                                                                                                                                                                                                                                                                                                                                                                                                                                                                                                                                                                                                                                                                                                                                                                                                                                                                                                                                                                                                                                                                                                                                                                                                                                                                                                                                                                                                                                                                                                                                                                                                                                                                                                                                                                                                                                                                                                                                                                                                                                                                                                                                                                              The transient frequency behaviour of the transmitter due to the wide-band spectral response caused by repeated switching of the keyline. </w:t>
      </w:r>
    </w:p>
    <w:p w:rsidR="00761C1B" w:rsidRDefault="00761C1B" w:rsidP="00761C1B">
      <w:r>
        <w:t>SOURCE: Used in EN 300 676 V1.3.1, clause 7.10.1</w:t>
      </w:r>
    </w:p>
    <w:p w:rsidR="00761C1B" w:rsidRDefault="00761C1B" w:rsidP="00761C1B"/>
    <w:p w:rsidR="00761C1B" w:rsidRDefault="00761C1B" w:rsidP="00761C1B">
      <w:r>
        <w:t xml:space="preserve">                                                                                                                                                                                                                                                                                                                                                                                                                                                                                                                                                                                                                                                                                                                                                                                                                                                                                                                                                                                                                                                                                                                                                                                                                                                                                                                                                                                                                                                                                                                                                                                                                                                                                                                                                                                                                                                                                                                                                                                                                                                                                                                                                                                                                                                                                                                                                                                                                                                                                                                                                                                                                                                                                                                                                                                                                                                                                                                                                                                                                                                                                                                                                                                                                                                                                                                                                                                                                                                                                                                                                                                                                                                                                                                                                                                                                                                                                                                                                                                                                                                                                                                                                                                                                                                                                                                                                                                                                                                                                                                                                                                                                                                                                                                                                                                                                                                                                                                                                                                                                                                                                                                                                                                                                                                                                                                                                                                                                                                                                                                                                                                                                                                                                                                                                                                                                                                                                                                                                                                                                                                                                                                                                                                                                                                                                                                                                                                                                                                                                                                                                                                                                                                                                                                                                                                                                                                                                                                                                                                                                                                                                                                              The transient frequency behaviour of the transmitter due to the wide-band spectral response caused by switching of the keyline. </w:t>
      </w:r>
    </w:p>
    <w:p w:rsidR="00761C1B" w:rsidRDefault="00761C1B" w:rsidP="00761C1B">
      <w:r>
        <w:t>SOURCE: Used in EN 300 676-01 V1.5.1, clause 7.10.1 SOURCE: Used in EN 302 617 V2.3.1, clause 6.10.1 SOURCE: Used in EN 302 617-01 V1.1.1, clause 7.10.1</w:t>
      </w:r>
    </w:p>
    <w:p w:rsidR="00761C1B" w:rsidRDefault="00761C1B" w:rsidP="00761C1B"/>
    <w:p w:rsidR="00761C1B" w:rsidRDefault="00761C1B" w:rsidP="00761C1B">
      <w:r>
        <w:t xml:space="preserve">                                                                                                                                                                                                                                                                                                                                                                                                                                                                                                                                                                                                                                                                                                                                                                                                                                                                                                                                                                                                                                                                                                                                                                                                                                                                                                                                                                                                                                                                                                                                                                                                                                                                                                                                                                                                                                                                                                                                                                                                                                                                                                                                                                                                                                                                                                                                                                                                                                                                                                                                                                                                                                                                                                                                                                                                                                                                                                                                                                                                                                                                                                                                                                                                                                                                                                                                                                                                                                                                                                                                                                                                                                                                                                                                                                                                                                                                                                                                                                                                                                                                                                                                                                                                                                                                                                                                                                                                                                                                                                                                                                                                                                                                                                                                                                                                                                                                                                                                                                                                                                                                                                                                                                                                                                                                                                                                                                                                                                                                                                                                                                                                                                                                                                                                                                                                                                                                                                                                                                                                                                                                                                                                                                                                                                                                                                                                                                                                                                                                                                                                                                                                                                                                                                                                                                                                                                                                                                                                                                                                                                                                                                                              The transient frequency behaviour of the transmitter is defined in en 300 113-1 [1], clause 7.9.1. </w:t>
      </w:r>
    </w:p>
    <w:p w:rsidR="00761C1B" w:rsidRDefault="00761C1B" w:rsidP="00761C1B">
      <w:r>
        <w:t>SOURCE: Used in EN 300 113-02 V1.5.1, clause 4.2.7.1</w:t>
      </w:r>
    </w:p>
    <w:p w:rsidR="00761C1B" w:rsidRDefault="00761C1B" w:rsidP="00761C1B"/>
    <w:p w:rsidR="00761C1B" w:rsidRDefault="00761C1B" w:rsidP="00761C1B">
      <w:r>
        <w:t xml:space="preserve">                                                                                                                                                                                                                                                                                                                                                                                                                                                                                                                                                                                                                                                                                                                                                                                                                                                                                                                                                                                                                                                                                                                                                                                                                                                                                                                                                                                                                                                                                                                                                                                                                                                                                                                                                                                                                                                                                                                                                                                                                                                                                                                                                                                                                                                                                                                                                                                                                                                                                                                                                                                                                                                                                                                                                                                                                                                                                                                                                                                                                                                                                                                                                                                                                                                                                                                                                                                                                                                                                                                                                                                                                                                                                                                                                                                                                                                                                                                                                                                                                                                                                                                                                                                                                                                                                                                                                                                                                                                                                                                                                                                                                                                                                                                                                                                                                                                                                                                                                                                                                                                                                                                                                                                                                                                                                                                                                                                                                                                                                                                                                                                                                                                                                                                                                                                                                                                                                                                                                                                                                                                                                                                                                                                                                                                                                                                                                                                                                                                                                                                                                                                                                                                                                                                                                                                                                                                                                                                                                                                                                                                                                                                              The transient frequency behaviour of the transmitter is defined in en 300 162-1 [2], clause 8.14.1. </w:t>
      </w:r>
    </w:p>
    <w:p w:rsidR="00761C1B" w:rsidRDefault="00761C1B" w:rsidP="00761C1B">
      <w:r>
        <w:t>SOURCE: Used in EN 300 162-02 V1.2.1, clause 4.2.7.1</w:t>
      </w:r>
    </w:p>
    <w:p w:rsidR="00761C1B" w:rsidRDefault="00761C1B" w:rsidP="00761C1B"/>
    <w:p w:rsidR="00761C1B" w:rsidRDefault="00761C1B" w:rsidP="00761C1B">
      <w:r>
        <w:t xml:space="preserve">                                                                                                                                                                                                                                                                                                                                                                                                                                                                                                                                                                                                                                                                                                                                                                                                                                                                                                                                                                                                                                                                                                                                                                                                                                                                                                                                                                                                                                                                                                                                                                                                                                                                                                                                                                                                                                                                                                                                                                                                                                                                                                                                                                                                                                                                                                                                                                                                                                                                                                                                                                                                                                                                                                                                                                                                                                                                                                                                                                                                                                                                                                                                                                                                                                                                                                                                                                                                                                                                                                                                                                                                                                                                                                                                                                                                                                                                                                                                                                                                                                                                                                                                                                                                                                                                                                                                                                                                                                                                                                                                                                                                                                                                                                                                                                                                                                                                                                                                                                                                                                                                                                                                                                                                                                                                                                                                                                                                                                                                                                                                                                                                                                                                                                                                                                                                                                                                                                                                                                                                                                                                                                                                                                                                                                                                                                                                                                                                                                                                                                                                                                                                                                                                                                                                                                                                                                                                                                                                                                                                                                                                                                                              The transient frequency behaviour of the transmitter is defined in en 300 219-1 [4], clause 8.9.1. </w:t>
      </w:r>
    </w:p>
    <w:p w:rsidR="00761C1B" w:rsidRDefault="00761C1B" w:rsidP="00761C1B">
      <w:r>
        <w:t>SOURCE: Used in EN 300 219-02 V1.1.1, clause 4.2.9.1</w:t>
      </w:r>
    </w:p>
    <w:p w:rsidR="00761C1B" w:rsidRDefault="00761C1B" w:rsidP="00761C1B"/>
    <w:p w:rsidR="00761C1B" w:rsidRDefault="00761C1B" w:rsidP="00761C1B">
      <w:r>
        <w:t xml:space="preserve">                                                                                                                                                                                                                                                                                                                                                                                                                                                                                                                                                                                                                                                                                                                                                                                                                                                                                                                                                                                                                                                                                                                                                                                                                                                                                                                                                                                                                                                                                                                                                                                                                                                                                                                                                                                                                                                                                                                                                                                                                                                                                                                                                                                                                                                                                                                                                                                                                                                                                                                                                                                                                                                                                                                                                                                                                                                                                                                                                                                                                                                                                                                                                                                                                                                                                                                                                                                                                                                                                                                                                                                                                                                                                                                                                                                                                                                                                                                                                                                                                                                                                                                                                                                                                                                                                                                                                                                                                                                                                                                                                                                                                                                                                                                                                                                                                                                                                                                                                                                                                                                                                                                                                                                                                                                                                                                                                                                                                                                                                                                                                                                                                                                                                                                                                                                                                                                                                                                                                                                                                                                                                                                                                                                                                                                                                                                                                                                                                                                                                                                                                                                                                                                                                                                                                                                                                                                                                                                                                                                                                                                                                                                              The transient frequency behaviour of the transmitter is defined in en 300 341-1 [4], subclause 8.5.1. </w:t>
      </w:r>
    </w:p>
    <w:p w:rsidR="00761C1B" w:rsidRDefault="00761C1B" w:rsidP="00761C1B">
      <w:r>
        <w:t>SOURCE: Used in EN 300 341-02 V1.1.1, clause 4.2.5.1</w:t>
      </w:r>
    </w:p>
    <w:p w:rsidR="00761C1B" w:rsidRDefault="00761C1B" w:rsidP="00761C1B"/>
    <w:p w:rsidR="00761C1B" w:rsidRDefault="00761C1B" w:rsidP="00761C1B">
      <w:r>
        <w:t xml:space="preserve">                                                                                                                                                                                                                                                                                                                                                                                                                                                                                                                                                                                                                                                                                                                                                                                                                                                                                                                                                                                                                                                                                                                                                                                                                                                                                                                                                                                                                                                                                                                                                                                                                                                                                                                                                                                                                                                                                                                                                                                                                                                                                                                                                                                                                                                                                                                                                                                                                                                                                                                                                                                                                                                                                                                                                                                                                                                                                                                                                                                                                                                                                                                                                                                                                                                                                                                                                                                                                                                                                                                                                                                                                                                                                                                                                                                                                                                                                                                                                                                                                                                                                                                                                                                                                                                                                                                                                                                                                                                                                                                                                                                                                                                                                                                                                                                                                                                                                                                                                                                                                                                                                                                                                                                                                                                                                                                                                                                                                                                                                                                                                                                                                                                                                                                                                                                                                                                                                                                                                                                                                                                                                                                                                                                                                                                                                                                                                                                                                                                                                                                                                                                                                                                                                                                                                                                                                                                                                                                                                                                                                                                                                                                              The transient frequency behaviour of the transmitter is defined in en 300 390-1 [4], subclause 8.7.1. </w:t>
      </w:r>
    </w:p>
    <w:p w:rsidR="00761C1B" w:rsidRDefault="00761C1B" w:rsidP="00761C1B">
      <w:r>
        <w:t>SOURCE: Used in EN 300 390-02 V1.1.1, clause 4.2.7.1</w:t>
      </w:r>
    </w:p>
    <w:p w:rsidR="00761C1B" w:rsidRDefault="00761C1B" w:rsidP="00761C1B"/>
    <w:p w:rsidR="00761C1B" w:rsidRDefault="00761C1B" w:rsidP="00761C1B">
      <w:r>
        <w:t xml:space="preserve">                                                                                                                                                                                                                                                                                                                                                                                                                                                                                                                                                                                                                                                                                                                                                                                                                                                                                                                                                                                                                                                                                                                                                                                                                                                                                                                                                                                                                                                                                                                                                                                                                                                                                                                                                                                                                                                                                                                                                                                                                                                                                                                                                                                                                                                                                                                                                                                                                                                                                                                                                                                                                                                                                                                                                                                                                                                                                                                                                                                                                                                                                                                                                                                                                                                                                                                                                                                                                                                                                                                                                                                                                                                                                                                                                                                                                                                                                                                                                                                                                                                                                                                                                                                                                                                                                                                                                                                                                                                                                                                                                                                                                                                                                                                                                                                                                                                                                                                                                                                                                                                                                                                                                                                                                                                                                                                                                                                                                                                                                                                                                                                                                                                                                                                                                                                                                                                                                                                                                                                                                                                                                                                                                                                                                                                                                                                                                                                                                                                                                                                                                                                                                                                                                                                                                                                                                                                                                                                                                                                                                                                                                                                              The transient frequency behaviour of the transmitter is defined in en 301 025-1 [1], clause 8.10.1. </w:t>
      </w:r>
    </w:p>
    <w:p w:rsidR="00761C1B" w:rsidRDefault="00761C1B" w:rsidP="00761C1B">
      <w:r>
        <w:t>SOURCE: Used in EN 301 025-02 V1.5.1, clause 4.2.5.1</w:t>
      </w:r>
    </w:p>
    <w:p w:rsidR="00761C1B" w:rsidRDefault="00761C1B" w:rsidP="00761C1B"/>
    <w:p w:rsidR="00761C1B" w:rsidRDefault="00761C1B" w:rsidP="00761C1B">
      <w:r>
        <w:t xml:space="preserve">                                                                                                                                                                                                                                                                                                                                                                                                                                                                                                                                                                                                                                                                                                                                                                                                                                                                                                                                                                                                                                                                                                                                                                                                                                                                                                                                                                                                                                                                                                                                                                                                                                                                                                                                                                                                                                                                                                                                                                                                                                                                                                                                                                                                                                                                                                                                                                                                                                                                                                                                                                                                                                                                                                                                                                                                                                                                                                                                                                                                                                                                                                                                                                                                                                                                                                                                                                                                                                                                                                                                                                                                                                                                                                                                                                                                                                                                                                                                                                                                                                                                                                                                                                                                                                                                                                                                                                                                                                                                                                                                                                                                                                                                                                                                                                                                                                                                                                                                                                                                                                                                                                                                                                                                                                                                                                                                                                                                                                                                                                                                                                                                                                                                                                                                                                                                                                                                                                                                                                                                                                                                                                                                                                                                                                                                                                                                                                                                                                                                                                                                                                                                                                                                                                                                                                                                                                                                                                                                                                                                                                                                                                                              The transient frequency behaviour of the transmitter is defined in en 301 929-1 [5], clause 8.13.1. </w:t>
      </w:r>
    </w:p>
    <w:p w:rsidR="00761C1B" w:rsidRDefault="00761C1B" w:rsidP="00761C1B">
      <w:r>
        <w:t>SOURCE: Used in EN 301 929-02 V1.2.1, clause 4.2.8.1</w:t>
      </w:r>
    </w:p>
    <w:p w:rsidR="00761C1B" w:rsidRDefault="00761C1B" w:rsidP="00761C1B"/>
    <w:p w:rsidR="00761C1B" w:rsidRDefault="00761C1B" w:rsidP="00761C1B">
      <w:r>
        <w:t xml:space="preserve">                                                                                                                                                                                                                                                                                                                                                                                                                                                                                                                                                                                                                                                                                                                                                                                                                                                                                                                                                                                                                                                                                                                                                                                                                                                                                                                                                                                                                                                                                                                                                                                                                                                                                                                                                                                                                                                                                                                                                                                                                                                                                                                                                                                                                                                                                                                                                                                                                                                                                                                                                                                                                                                                                                                                                                                                                                                                                                                                                                                                                                                                                                                                                                                                                                                                                                                                                                                                                                                                                                                                                                                                                                                                                                                                                                                                                                                                                                                                                                                                                                                                                                                                                                                                                                                                                                                                                                                                                                                                                                                                                                                                                                                                                                                                                                                                                                                                                                                                                                                                                                                                                                                                                                                                                                                                                                                                                                                                                                                                                                                                                                                                                                                                                                                                                                                                                                                                                                                                                                                                                                                                                                                                                                                                                                                                                                                                                                                                                                                                                                                                                                                                                                                                                                                                                                                                                                                                                                                                                                                                                                                                                                                              The transient frequency behaviour of the transmitter is the variation in time of the difference between the instantaneous transmitter frequency and the nominal frequency of the transmitter when the rf output power is switched on and off: * ton: according to the method of measurement described in clause </w:t>
      </w:r>
    </w:p>
    <w:p w:rsidR="00761C1B" w:rsidRDefault="00761C1B" w:rsidP="00761C1B">
      <w:r>
        <w:t>SOURCE: Used in EN 302 885 V2.2.1, clause 8.11.1 SOURCE: Used in EN 302 885-01 V1.3.1, clause 8.11.1</w:t>
      </w:r>
    </w:p>
    <w:p w:rsidR="00761C1B" w:rsidRDefault="00761C1B" w:rsidP="00761C1B"/>
    <w:p w:rsidR="00761C1B" w:rsidRDefault="00761C1B" w:rsidP="00761C1B">
      <w:r>
        <w:t xml:space="preserve">                                                                                                                                                                                                                                                                                                                                                                                                                                                                                                                                                                                                                                                                                                                                                                                                                                                                                                                                                                                                                                                                                                                                                                                                                                                                                                                                                                                                                                                                                                                                                                                                                                                                                                                                                                                                                                                                                                                                                                                                                                                                                                                                                                                                                                                                                                                                                                                                                                                                                                                                                                                                                                                                                                                                                                                                                                                                                                                                                                                                                                                                                                                                                                                                                                                                                                                                                                                                                                                                                                                                                                                                                                                                                                                                                                                                                                                                                                                                                                                                                                                                                                                                                                                                                                                                                                                                                                                                                                                                                                                                                                                                                                                                                                                                                                                                                                                                                                                                                                                                                                                                                                                                                                                                                                                                                                                                                                                                                                                                                                                                                                                                                                                                                                                                                                                                                                                                                                                                                                                                                                                                                                                                                                                                                                                                                                                                                                                                                                                                                                                                                                                                                                                                                                                                                                                                                                                                                                                                                                                                                                                                                                                              The transient frequency behaviour of the transmitter is the variation in time of the difference between the instantaneous transmitter frequency and the nominal frequency of the transmitter when the rf output power is switched on and off: - ton: according to the method of measurement described in clause </w:t>
      </w:r>
    </w:p>
    <w:p w:rsidR="00761C1B" w:rsidRDefault="00761C1B" w:rsidP="00761C1B">
      <w:r>
        <w:t>SOURCE: Used in EN 301 178 V2.2.1, clause 8.11.1 SOURCE: Used in EN 301 178-01 V1.4.1, clause 8.11.1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w:t>
      </w:r>
    </w:p>
    <w:p w:rsidR="00761C1B" w:rsidRDefault="00761C1B" w:rsidP="00761C1B">
      <w:r>
        <w:t>SOURCE: Used in EN 300 162-01 V1.4.1, clause 8.14.1 SOURCE: Used in EN 301 466 V1.2.1, clause 8.11.1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the following time period are defined: ton: according to the method of measurement described in clause </w:t>
      </w:r>
    </w:p>
    <w:p w:rsidR="00761C1B" w:rsidRDefault="00761C1B" w:rsidP="00761C1B">
      <w:r>
        <w:t>SOURCE: Used in EN 300 698 V2.2.1, clause 8.11.1 SOURCE: Used in EN 300 698-01 V1.4.1, clause 8.11.1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w:t>
      </w:r>
    </w:p>
    <w:p w:rsidR="00761C1B" w:rsidRDefault="00761C1B" w:rsidP="00761C1B">
      <w:r>
        <w:t>SOURCE: Used in EN 300 341 V2.1.1, clause 8.5.1 SOURCE: Used in EN 300 720-01 V1.3.2, clause 8.10.1 SOURCE: Used in EN 301 929 V2.1.1, clause 8.13.1 SOURCE: Used in EN 301 929-01 V1.2.1, clause 8.13.1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8.10.2 the switch-on instant ton of a transmitter is defined by the condition when the output power, measured at the antenna port, exceeds 0,1 % of the nominal power. t1: period of time starting at ton and finishing according to table 6. t2: period of time starting at the end of t1 and finishing according to table 6. toff: switch-off instant defined by the condition when the nominal power falls below 0,1 % of the nominal power. t3: period of time that finishing at toff and starting according to table 6. table 6: transient timings t1 (ms) 5,0 t2 (ms) 20,0 t3 (ms) 5,0 </w:t>
      </w:r>
    </w:p>
    <w:p w:rsidR="00761C1B" w:rsidRDefault="00761C1B" w:rsidP="00761C1B">
      <w:r>
        <w:t>SOURCE: Used in EN 300 720 V2.1.1, clause 8.10.1.1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8.9.2 the switch-on instant ton of a transmitter is defined by the condition when the output power, measured at the antenna terminal, exceeds 0,1 % of the nominal power; t1: period of time starting at ton and finishing according to table 2; t2: period of time starting at the end of t1 and finishing according to table 2; toff: switch-off instant defined by the condition when the nominal power falls below 0,1 % of the nominal power; t3: period of time that finishing at toff and starting according to table 2. table 2: time periods t1 (ms) 5,0 t2 (ms) 20,0 t3 (ms) 5,0 </w:t>
      </w:r>
    </w:p>
    <w:p w:rsidR="00761C1B" w:rsidRDefault="00761C1B" w:rsidP="00761C1B">
      <w:r>
        <w:t>SOURCE: Used in EN 301 025-01 V1.5.1, clause 8.10.1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8.9.2 the switch-on instant ton of a transmitter is defined by the condition when the output power, measured at the antenna terminal, exceeds 0,1 % of the nominal power; t1: period of time starting at ton and finishing according to table 3; t2: period of time starting at the end of t1 and finishing according to table 3; toff: switch-off instant defined by the condition when the nominal power falls below 0,1 % of the nominal power; t3: period of time that finishing at toff and starting according to table 3. table 3: time periods t1 (ms) 5,0 t2 (ms) 20,0 t3 (ms) 5,0 </w:t>
      </w:r>
    </w:p>
    <w:p w:rsidR="00761C1B" w:rsidRDefault="00761C1B" w:rsidP="00761C1B">
      <w:r>
        <w:t>SOURCE: Used in EN 301 025 V2.2.1, clause 8.10.1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9.10.2 the switch-on instant ton of a transmitter is defined by the condition when the output power, measured at the antenna terminal, exceeds 0,1 % of the nominal power. t1: period of time starting at ton and finishing according to table 1. t2: period of time starting at the end of t1 and finishing according to table 1. toff: switch-off instant defined by the condition when the output power falls below 0,1 % of the nominal power. t3: period of time that finishing at toff and starting according to table 1. table 1: time periods t1 (ms) 5,0 t2 (ms) 20,0 t3 (ms) 5,0 </w:t>
      </w:r>
    </w:p>
    <w:p w:rsidR="00761C1B" w:rsidRDefault="00761C1B" w:rsidP="00761C1B">
      <w:r>
        <w:t>SOURCE: Used in EN 300 225 V1.5.1, clause 9.11.1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subclause </w:t>
      </w:r>
    </w:p>
    <w:p w:rsidR="00761C1B" w:rsidRDefault="00761C1B" w:rsidP="00761C1B">
      <w:r>
        <w:t>SOURCE: Used in EN 300 338 V1.2.1, clause 6.10.1 SOURCE: Used in EN 300 341-01 V1.3.1, clause 8.5.1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a) rf output power is switched on and off; b) frequency is changed. </w:t>
      </w:r>
    </w:p>
    <w:p w:rsidR="00761C1B" w:rsidRDefault="00761C1B" w:rsidP="00761C1B">
      <w:r>
        <w:t>SOURCE: Used in EN 300 454-01 V1.1.2, clause 8.5.1</w:t>
      </w:r>
    </w:p>
    <w:p w:rsidR="00761C1B" w:rsidRDefault="00761C1B" w:rsidP="00761C1B"/>
    <w:p w:rsidR="00761C1B" w:rsidRDefault="00761C1B" w:rsidP="00761C1B">
      <w:r>
        <w:t xml:space="preserve">                                                                                                                                                                                                                                                                                                                                                                                                                                                                                                                                                                                                                                                                                                                                                                                                                                                                                                                                                                                                                                                                                                                                                                                                                                                                                                                                                                                                                                                                                                                                                                                                                                                                                                                                                                                                                                                                                                                                                                                                                                                                                                                                                                                                                                                                                                                                                                                                                                                                                                                                                                                                                                                                                                                                                                                                                                                                                                                                                                                                                                                                                                                                                                                                                                                                                                                                                                                                                                                                                                                                                                                                                                                                                                                                                                                                                                                                                                                                                                                                                                                                                                                                                                                                                                                                                                                                                                                                                                                                                                                                                                                                                                                                                                                                                                                                                                                                                                                                                                                                                                                                                                                                                                                                                                                                                                                                                                                                                                                                                                                                                                                                                                                                                                                                                                                                                                                                                                                                                                                                                                                                                                                                                                                                                                                                                                                                                                                                                                                                                                                                                                                                                                                                                                                                                                                                                                                                                                                                                                                                                                                                                                                              The transient frequency behaviour of the transmitter is the variation of the transmitter frequency from the nominal frequency, with time, when the rf output power is switched on and off. </w:t>
      </w:r>
    </w:p>
    <w:p w:rsidR="00761C1B" w:rsidRDefault="00761C1B" w:rsidP="00761C1B">
      <w:r>
        <w:t>SOURCE: Used in EN 301 925 V1.5.1, clause 10.11.1</w:t>
      </w:r>
    </w:p>
    <w:p w:rsidR="00761C1B" w:rsidRDefault="00761C1B" w:rsidP="00761C1B"/>
    <w:p w:rsidR="00761C1B" w:rsidRDefault="00761C1B" w:rsidP="00761C1B">
      <w:r>
        <w:t xml:space="preserve">                                                                                                                                                                                                                                                                                                                                                                                                                                                                                                                                                                                                                                                                                                                                                                                                                                                                                                                                                                                                                                                                                                                                                                                                                                                                                                                                                                                                                                                                                                                                                                                                                                                                                                                                                                                                                                                                                                                                                                                                                                                                                                                                                                                                                                                                                                                                                                                                                                                                                                                                                                                                                                                                                                                                                                                                                                                                                                                                                                                                                                                                                                                                                                                                                                                                                                                                                                                                                                                                                                                                                                                                                                                                                                                                                                                                                                                                                                                                                                                                                                                                                                                                                                                                                                                                                                                                                                                                                                                                                                                                                                                                                                                                                                                                                                                                                                                                                                                                                                                                                                                                                                                                                                                                                                                                                                                                                                                                                                                                                                                                                                                                                                                                                                                                                                                                                                                                                                                                                                                                                                                                                                                                                                                                                                                                                                                                                                                                                                                                                                                                                                                                                                                                                                                                                                                                                                                                                                                                                                                                                                                                                                                              The transient frequency behaviour of the transmitter is the variation with respect to time of the transmitter frequency distance from the nominal frequency of the transmitter when the rf output power is switched on and off. ton: according to the method of measurement described in clause </w:t>
      </w:r>
    </w:p>
    <w:p w:rsidR="00761C1B" w:rsidRDefault="00761C1B" w:rsidP="00761C1B">
      <w:r>
        <w:t>SOURCE: Used in EN 300 433 V2.1.1, clause 7.6.1</w:t>
      </w:r>
    </w:p>
    <w:p w:rsidR="00761C1B" w:rsidRDefault="00761C1B" w:rsidP="00761C1B"/>
    <w:p w:rsidR="00761C1B" w:rsidRDefault="00761C1B" w:rsidP="00761C1B">
      <w:r>
        <w:t xml:space="preserve">                                                                                                                                                                                                                                                                                                                                                                                                                                                                                                                                                                                                                                                                                                                                                                                                                                                                                                                                                                                                                                                                                                                                                                                                                                                                                                                                                                                                                                                                                                                                                                                                                                                                                                                                                                                                                                                                                                                                                                                                                                                                                                                                                                                                                                                                                                                                                                                                                                                                                                                                                                                                                                                                                                                                                                                                                                                                                                                                                                                                                                                                                                                                                                                                                                                                                                                                                                                                                                                                                                                                                                                                                                                                                                                                                                                                                                                                                                                                                                                                                                                                                                                                                                                                                                                                                                                                                                                                                                                                                                                                                                                                                                                                                                                                                                                                                                                                                                                                                                                                                                                                                                                                                                                                                                                                                                                                                                                                                                                                                                                                                                                                                                                                                                                                                                                                                                                                                                                                                                                                                                                                                                                                                                                                                                                                                                                                                                                                                                                                                                                                                                                                                                                                                                                                                                                                                                                                                                                                                                                                                                                                                                                              The transient frequency behaviour of the transmitter shall be as defined in en 300 698-1 [1], clause 8.11.1. </w:t>
      </w:r>
    </w:p>
    <w:p w:rsidR="00761C1B" w:rsidRDefault="00761C1B" w:rsidP="00761C1B">
      <w:r>
        <w:t>SOURCE: Used in EN 300 698-02 V1.2.1, clause 4.2.6.1</w:t>
      </w:r>
    </w:p>
    <w:p w:rsidR="00761C1B" w:rsidRDefault="00761C1B" w:rsidP="00761C1B"/>
    <w:p w:rsidR="00761C1B" w:rsidRDefault="00761C1B" w:rsidP="00761C1B">
      <w:r>
        <w:t xml:space="preserve">                                                                                                                                                                                                                                                                                                                                                                                                                                                                                                                                                                                                                                                                                                                                                                                                                                                                                                                                                                                                                                                                                                                                                                                                                                                                                                                                                                                                                                                                                                                                                                                                                                                                                                                                                                                                                                                                                                                                                                                                                                                                                                                                                                                                                                                                                                                                                                                                                                                                                                                                                                                                                                                                                                                                                                                                                                                                                                                                                                                                                                                                                                                                                                                                                                                                                                                                                                                                                                                                                                                                                                                                                                                                                                                                                                                                                                                                                                                                                                                                                                                                                                                                                                                                                                                                                                                                                                                                                                                                                                                                                                                                                                                                                                                                                                                                                                                                                                                                                                                                                                                                                                                                                                                                                                                                                                                                                                                                                                                                                                                                                                                                                                                                                                                                                                                                                                                                                                                                                                                                                                                                                                                                                                                                                                                                                                                                                                                                                                                                                                                                                                                                                                                                                                                                                                                                                                                                                                                                                                                                                                                                                                                              The transient frequency behaviour of the transmitter shall be as defined in en 300 720-1 [2], clause 8.10.1. </w:t>
      </w:r>
    </w:p>
    <w:p w:rsidR="00761C1B" w:rsidRDefault="00761C1B" w:rsidP="00761C1B">
      <w:r>
        <w:t>SOURCE: Used in EN 300 720-02 V1.2.1, clause 4.2.6.1</w:t>
      </w:r>
    </w:p>
    <w:p w:rsidR="00761C1B" w:rsidRDefault="00761C1B" w:rsidP="00761C1B"/>
    <w:p w:rsidR="00761C1B" w:rsidRDefault="00761C1B" w:rsidP="00761C1B">
      <w:r>
        <w:t xml:space="preserve">                                                                                                                                                                                                                                                                                                                                                                                                                                                                                                                                                                                                                                                                                                                                                                                                                                                                                                                                                                                                                                                                                                                                                                                                                                                                                                                                                                                                                                                                                                                                                                                                                                                                                                                                                                                                                                                                                                                                                                                                                                                                                                                                                                                                                                                                                                                                                                                                                                                                                                                                                                                                                                                                                                                                                                                                                                                                                                                                                                                                                                                                                                                                                                                                                                                                                                                                                                                                                                                                                                                                                                                                                                                                                                                                                                                                                                                                                                                                                                                                                                                                                                                                                                                                                                                                                                                                                                                                                                                                                                                                                                                                                                                                                                                                                                                                                                                                                                                                                                                                                                                                                                                                                                                                                                                                                                                                                                                                                                                                                                                                                                                                                                                                                                                                                                                                                                                                                                                                                                                                                                                                                                                                                                                                                                                                                                                                                                                                                                                                                                                                                                                                                                                                                                                                                                                                                                                                                                                                                                                                                                                                                                                              The transient frequency behaviour of the transmitter shall be as defined in en 301 178-1 [4], clause 8.11.1. </w:t>
      </w:r>
    </w:p>
    <w:p w:rsidR="00761C1B" w:rsidRDefault="00761C1B" w:rsidP="00761C1B">
      <w:r>
        <w:t>SOURCE: Used in EN 301 178-02 V1.2.2, clause 4.2.7.1</w:t>
      </w:r>
    </w:p>
    <w:p w:rsidR="00761C1B" w:rsidRDefault="00761C1B" w:rsidP="00761C1B"/>
    <w:p w:rsidR="00761C1B" w:rsidRDefault="00761C1B" w:rsidP="00761C1B">
      <w:r>
        <w:t xml:space="preserve">                                                                                                                                                                                                                                                                                                                                                                                                                                                                                                                                                                                                                                                                                                                                                                                                                                                                                                                                                                                                                                                                                                                                                                                                                                                                                                                                                                                                                                                                                                                                                                                                                                                                                                                                                                                                                                                                                                                                                                                                                                                                                                                                                                                                                                                                                                                                                                                                                                                                                                                                                                                                                                                                                                                                                                                                                                                                                                                                                                                                                                                                                                                                                                                                                                                                                                                                                                                                                                                                                                                                                                                                                                                                                                                                                                                                                                                                                                                                                                                                                                                                                                                                                                                                                                                                                                                                                                                                                                                                                                                                                                                                                                                                                                                                                                                                                                                                                                                                                                                                                                                                                                                                                                                                                                                                                                                                                                                                                                                                                                                                                                                                                                                                                                                                                                                                                                                                                                                                                                                                                                                                                                                                                                                                                                                                                                                                                                                                                                                                                                                                                                                                                                                                                                                                                                                                                                                                                                                                                                                                                                                                                                                              The transient frequency behaviour of the transmitter shall be as defined in en 302 885-1 [1], clause 8.11.1. </w:t>
      </w:r>
    </w:p>
    <w:p w:rsidR="00761C1B" w:rsidRDefault="00761C1B" w:rsidP="00761C1B">
      <w:r>
        <w:t>SOURCE: Used in EN 302 885-02 V1.2.1, clause 4.2.8.1</w:t>
      </w:r>
    </w:p>
    <w:p w:rsidR="00761C1B" w:rsidRDefault="00761C1B" w:rsidP="00761C1B"/>
    <w:p w:rsidR="00761C1B" w:rsidRDefault="00761C1B" w:rsidP="00761C1B">
      <w:r>
        <w:t xml:space="preserve">                                                                                                                                                                                                                                                                                                                                                                                                                                                                                                                                                                                                                                                                                                                                                                                                                                                                                                                                                                                                                                                                                                                                                                                                                                                                                                                                                                                                                                                                                                                                                                                                                                                                                                                                                                                                                                                                                                                                                                                                                                                                                                                                                                                                                                                                                                                                                                                                                                                                                                                                                                                                                                                                                                                                                                                                                                                                                                                                                                                                                                                                                                                                                                                                                                                                                                                                                                                                                                                                                                                                                                                                                                                                                                                                                                                                                                                                                                                                                                                                                                                                                                                                                                                                                                                                                                                                                                                                                                                                                                                                                                                                                                                                                                                                                                                                                                                                                                                                                                                                                                                                                                                                                                                                                                                                                                                                                                                                                                                                                                                                                                                                                                                                                                                                                                                                                                                                                                                                                                                                                                                                                                                                                                                                                                                                                                                                                                                                                                                                                                                                                                                                                                                                                                                                                                                                                                                                                                                                                                                                                                                                                                                              The transient periods are defined in en 300 390-1 [4], subclause 8.6.1. </w:t>
      </w:r>
    </w:p>
    <w:p w:rsidR="00761C1B" w:rsidRDefault="00761C1B" w:rsidP="00761C1B">
      <w:r>
        <w:t>SOURCE: Used in EN 300 390-02 V1.1.1, clause 4.2.6.1</w:t>
      </w:r>
    </w:p>
    <w:p w:rsidR="00761C1B" w:rsidRDefault="00761C1B" w:rsidP="00761C1B"/>
    <w:p w:rsidR="00761C1B" w:rsidRDefault="00761C1B" w:rsidP="00761C1B">
      <w:r>
        <w:t xml:space="preserve">                                                                                                                                                                                                                                                                                                                                                                                                                                                                                                                                                                                                                                                                                                                                                                                                                                                                                                                                                                                                                                                                                                                                                                                                                                                                                                                                                                                                                                                                                                                                                                                                                                                                                                                                                                                                                                                                                                                                                                                                                                                                                                                                                                                                                                                                                                                                                                                                                                                                                                                                                                                                                                                                                                                                                                                                                                                                                                                                                                                                                                                                                                                                                                                                                                                                                                                                                                                                                                                                                                                                                                                                                                                                                                                                                                                                                                                                                                                                                                                                                                                                                                                                                                                                                                                                                                                                                                                                                                                                                                                                                                                                                                                                                                                                                                                                                                                                                                                                                                                                                                                                                                                                                                                                                                                                                                                                                                                                                                                                                                                                                                                                                                                                                                                                                                                                                                                                                                                                                                                                                                                                                                                                                                                                                                                                                                                                                                                                                                                                                                                                                                                                                                                                                                                                                                                                                                                                                                                                                                                                                                                                                                                              The transient power is defined in en 301 166-1 [2], clause 7.6.1. </w:t>
      </w:r>
    </w:p>
    <w:p w:rsidR="00761C1B" w:rsidRDefault="00761C1B" w:rsidP="00761C1B">
      <w:r>
        <w:t>SOURCE: Used in EN 301 166-02 V1.2.1, clause 4.2.7.1</w:t>
      </w:r>
    </w:p>
    <w:p w:rsidR="00761C1B" w:rsidRDefault="00761C1B" w:rsidP="00761C1B"/>
    <w:p w:rsidR="00761C1B" w:rsidRDefault="00761C1B" w:rsidP="00761C1B">
      <w:r>
        <w:t xml:space="preserve">                                                                                                                                                                                                                                                                                                                                                                                                                                                                                                                                                                                                                                                                                                                                                                                                                                                                                                                                                                                                                                                                                                                                                                                                                                                                                                                                                                                                                                                                                                                                                                                                                                                                                                                                                                                                                                                                                                                                                                                                                                                                                                                                                                                                                                                                                                                                                                                                                                                                                                                                                                                                                                                                                                                                                                                                                                                                                                                                                                                                                                                                                                                                                                                                                                                                                                                                                                                                                                                                                                                                                                                                                                                                                                                                                                                                                                                                                                                                                                                                                                                                                                                                                                                                                                                                                                                                                                                                                                                                                                                                                                                                                                                                                                                                                                                                                                                                                                                                                                                                                                                                                                                                                                                                                                                                                                                                                                                                                                                                                                                                                                                                                                                                                                                                                                                                                                                                                                                                                                                                                                                                                                                                                                                                                                                                                                                                                                                                                                                                                                                                                                                                                                                                                                                                                                                                                                                                                                                                                                                                                                                                                                                              transient power is the power falling into adjacent spectrum due to switching any or all channels of the transmitter on and off. </w:t>
      </w:r>
    </w:p>
    <w:p w:rsidR="00761C1B" w:rsidRDefault="00761C1B" w:rsidP="00761C1B">
      <w:r>
        <w:t>SOURCE: Used in EN 303 039 V2.1.2, clause 7.5.1</w:t>
      </w:r>
    </w:p>
    <w:p w:rsidR="00761C1B" w:rsidRDefault="00761C1B" w:rsidP="00761C1B"/>
    <w:p w:rsidR="00761C1B" w:rsidRDefault="00761C1B" w:rsidP="00761C1B">
      <w:r>
        <w:t xml:space="preserve">                                                                                                                                                                                                                                                                                                                                                                                                                                                                                                                                                                                                                                                                                                                                                                                                                                                                                                                                                                                                                                                                                                                                                                                                                                                                                                                                                                                                                                                                                                                                                                                                                                                                                                                                                                                                                                                                                                                                                                                                                                                                                                                                                                                                                                                                                                                                                                                                                                                                                                                                                                                                                                                                                                                                                                                                                                                                                                                                                                                                                                                                                                                                                                                                                                                                                                                                                                                                                                                                                                                                                                                                                                                                                                                                                                                                                                                                                                                                                                                                                                                                                                                                                                                                                                                                                                                                                                                                                                                                                                                                                                                                                                                                                                                                                                                                                                                                                                                                                                                                                                                                                                                                                                                                                                                                                                                                                                                                                                                                                                                                                                                                                                                                                                                                                                                                                                                                                                                                                                                                                                                                                                                                                                                                                                                                                                                                                                                                                                                                                                                                                                                                                                                                                                                                                                                                                                                                                                                                                                                                                                                                                                                                  transients power is the power falling into adjacent spectrum due to switching the transmitter on and off. </w:t>
      </w:r>
    </w:p>
    <w:p w:rsidR="00761C1B" w:rsidRDefault="00761C1B" w:rsidP="00761C1B">
      <w:r>
        <w:t>SOURCE: Used in EN 300 720 V2.1.1, clause 8.10.2.1 SOURCE: Used in EN 301 166 V2.1.1, clause 7.6.1 SOURCE: Used in EN 301 166-01 V1.3.1, clause 7.6.1 SOURCE: Used in EN 302 561 V2.1.1, clause 7.6.1 SOURCE: Used in EN 303 405 V1.1.1, clause 7.8.1</w:t>
      </w:r>
    </w:p>
    <w:p w:rsidR="00761C1B" w:rsidRDefault="00761C1B" w:rsidP="00761C1B"/>
    <w:p w:rsidR="00761C1B" w:rsidRDefault="00761C1B" w:rsidP="00761C1B">
      <w:r>
        <w:t xml:space="preserve">                                                                                                                                                                                                                                                                                                                                                                                                                                                                                                                                                                                                                                                                                                                                                                                                                                                                                                                                                                                                                                                                                                                                                                                                                                                                                                                                                                                                                                                                                                                                                                                                                                                                                                                                                                                                                                                                                                                                                                                                                                                                                                                                                                                                                                                                                                                                                                                                                                                                                                                                                                                                                                                                                                                                                                                                                                                                                                                                                                                                                                                                                                                                                                                                                                                                                                                                                                                                                                                                                                                                                                                                                                                                                                                                                                                                                                                                                                                                                                                                                                                                                                                                                                                                                                                                                                                                                                                                                                                                                                                                                                                                                                                                                                                                                                                                                                                                                                                                                                                                                                                                                                                                                                                                                                                                                                                                                                                                                                                                                                                                                                                                                                                                                                                                                                                                                                                                                                                                                                                                                                                                                                                                                                                                                                                                                                                                                                                                                                                                                                                                                                                                                                                                                                                                                                                                                                                                                                                                                                                                                                                                                                                                  The transmission time is the period of continuous transmission generated by an interrogator. note: the maximum period of continuous transmission and the period between consecutive transmissions on the same channel are specified in order to ensure most efficient use of available channels for the general benefit of all users. </w:t>
      </w:r>
    </w:p>
    <w:p w:rsidR="00761C1B" w:rsidRDefault="00761C1B" w:rsidP="00761C1B">
      <w:r>
        <w:t>SOURCE: Used in EN 302 208 V3.1.1, clause 4.3.7.2</w:t>
      </w:r>
    </w:p>
    <w:p w:rsidR="00761C1B" w:rsidRDefault="00761C1B" w:rsidP="00761C1B"/>
    <w:p w:rsidR="00761C1B" w:rsidRDefault="00761C1B" w:rsidP="00761C1B">
      <w:r>
        <w:t xml:space="preserve">                                                                                                                                                                                                                                                                                                                                                                                                                                                                                                                                                                                                                                                                                                                                                                                                                                                                                                                                                                                                                                                                                                                                                                                                                                                                                                                                                                                                                                                                                                                                                                                                                                                                                                                                                                                                                                                                                                                                                                                                                                                                                                                                                                                                                                                                                                                                                                                                                                                                                                                                                                                                                                                                                                                                                                                                                                                                                                                                                                                                                                                                                                                                                                                                                                                                                                                                                                                                                                                                                                                                                                                                                                                                                                                                                                                                                                                                                                                                                                                                                                                                                                                                                                                                                                                                                                                                                                                                                                                                                                                                                                                                                                                                                                                                                                                                                                                                                                                                                                                                                                                                                                                                                                                                                                                                                                                                                                                                                                                                                                                                                                                                                                                                                                                                                                                                                                                                                                                                                                                                                                                                                                                                                                                                                                                                                                                                                                                                                                                                                                                                                                                                                                                                                                                                                                                                                                                                                                                                                                                                                                                                                                                              The transmission time is the period of continuous transmission generated by an interrogator. note: the maximum period of continuous transmission and the period between consecutive transmissions on the same channel are specified in order to ensure most efficient use of available channels for the general benefit of all users. </w:t>
      </w:r>
    </w:p>
    <w:p w:rsidR="00761C1B" w:rsidRDefault="00761C1B" w:rsidP="00761C1B">
      <w:r>
        <w:t>SOURCE: Used in EN 302 208-01 V2.1.1, clause 8.6.1</w:t>
      </w:r>
    </w:p>
    <w:p w:rsidR="00761C1B" w:rsidRDefault="00761C1B" w:rsidP="00761C1B"/>
    <w:p w:rsidR="00761C1B" w:rsidRDefault="00761C1B" w:rsidP="00761C1B">
      <w:r>
        <w:t xml:space="preserve">                                                                                                                                                                                                                                                                                                                                                                                                                                                                                                                                                                                                                                                                                                                                                                                                                                                                                                                                                                                                                                                                                                                                                                                                                                                                                                                                                                                                                                                                                                                                                                                                                                                                                                                                                                                                                                                                                                                                                                                                                                                                                                                                                                                                                                                                                                                                                                                                                                                                                                                                                                                                                                                                                                                                                                                                                                                                                                                                                                                                                                                                                                                                                                                                                                                                                                                                                                                                                                                                                                                                                                                                                                                                                                                                                                                                                                                                                                                                                                                                                                                                                                                                                                                                                                                                                                                                                                                                                                                                                                                                                                                                                                                                                                                                                                                                                                                                                                                                                                                                                                                                                                                                                                                                                                                                                                                                                                                                                                                                                                                                                                                                                                                                                                                                                                                                                                                                                                                                                                                                                                                                                                                                                                                                                                                                                                                                                                                                                                                                                                                                                                                                                                                                                                                                                                                                                                                                                                                                                                                                                                                                                                                              The transmit frequency bands are the gnss frequency bands, or part of these bands, in which the gnss repeater can re-transmit received signals (see table 1). </w:t>
      </w:r>
    </w:p>
    <w:p w:rsidR="00761C1B" w:rsidRDefault="00761C1B" w:rsidP="00761C1B">
      <w:r>
        <w:t>SOURCE: Used in EN 302 645 V1.1.1, clause 4.2.1.1</w:t>
      </w:r>
    </w:p>
    <w:p w:rsidR="00761C1B" w:rsidRDefault="00761C1B" w:rsidP="00761C1B"/>
    <w:p w:rsidR="00761C1B" w:rsidRDefault="00761C1B" w:rsidP="00761C1B">
      <w:r>
        <w:t xml:space="preserve">                                                                                                                                                                                                                                                                                                                                                                                                                                                                                                                                                                                                                                                                                                                                                                                                                                                                                                                                                                                                                                                                                                                                                                                                                                                                                                                                                                                                                                                                                                                                                                                                                                                                                                                                                                                                                                                                                                                                                                                                                                                                                                                                                                                                                                                                                                                                                                                                                                                                                                                                                                                                                                                                                                                                                                                                                                                                                                                                                                                                                                                                                                                                                                                                                                                                                                                                                                                                                                                                                                                                                                                                                                                                                                                                                                                                                                                                                                                                                                                                                                                                                                                                                                                                                                                                                                                                                                                                                                                                                                                                                                                                                                                                                                                                                                                                                                                                                                                                                                                                                                                                                                                                                                                                                                                                                                                                                                                                                                                                                                                                                                                                                                                                                                                                                                                                                                                                                                                                                                                                                                                                                                                                                                                                                                                                                                                                                                                                                                                                                                                                                                                                                                                                                                                                                                                                                                                                                                                                                                                                                                                                                                                              The transmit inter modulation performance is a measure of the capability of the transmitter to inhibit the generation of signals in its non-linear elements caused by presence of the wanted signal and an interfering signal reaching the transmitter via the antenna. the frequency of the interference signal shall be ï‚±cbw, ï‚±2 ã— cbw and ï‚±3 ã— cbw offset from the subject signal carrier frequency, but excluding interference frequencies that are outside of the allocated frequency band specified in clause 1. the requirements are applicable for a channel multiplex. </w:t>
      </w:r>
    </w:p>
    <w:p w:rsidR="00761C1B" w:rsidRDefault="00761C1B" w:rsidP="00761C1B">
      <w:r>
        <w:t>SOURCE: Used in EN 302 574-01 V2.1.1, clause 4.2.6.1 SOURCE: Used in EN 302 574-01 V2.1.1, clause 6.2.6.1</w:t>
      </w:r>
    </w:p>
    <w:p w:rsidR="00761C1B" w:rsidRDefault="00761C1B" w:rsidP="00761C1B"/>
    <w:p w:rsidR="00761C1B" w:rsidRDefault="00761C1B" w:rsidP="00761C1B">
      <w:r>
        <w:t xml:space="preserve">                                                                                                                                                                                                                                                                                                                                                                                                                                                                                                                                                                                                                                                                                                                                                                                                                                                                                                                                                                                                                                                                                                                                                                                                                                                                                                                                                                                                                                                                                                                                                                                                                                                                                                                                                                                                                                                                                                                                                                                                                                                                                                                                                                                                                                                                                                                                                                                                                                                                                                                                                                                                                                                                                                                                                                                                                                                                                                                                                                                                                                                                                                                                                                                                                                                                                                                                                                                                                                                                                                                                                                                                                                                                                                                                                                                                                                                                                                                                                                                                                                                                                                                                                                                                                                                                                                                                                                                                                                                                                                                                                                                                                                                                                                                                                                                                                                                                                                                                                                                                                                                                                                                                                                                                                                                                                                                                                                                                                                                                                                                                                                                                                                                                                                                                                                                                                                                                                                                                                                                                                                                                                                                                                                                                                                                                                                                                                                                                                                                                                                                                                                                                                                                                                                                                                                                                                                                                                                                                                                                                                                                                                                                              The transmit intermodulation performance is a measure of the capability of the transmitter to inhibit the generation of signals in its non linear elements caused by presence of the wanted signal and an interfering signal reaching the transmitter via the antenna. </w:t>
      </w:r>
    </w:p>
    <w:p w:rsidR="00761C1B" w:rsidRDefault="00761C1B" w:rsidP="00761C1B">
      <w:r>
        <w:t>SOURCE: Used in EN 301 908-07 V5.2.1, clause 4.2.6.1</w:t>
      </w:r>
    </w:p>
    <w:p w:rsidR="00761C1B" w:rsidRDefault="00761C1B" w:rsidP="00761C1B"/>
    <w:p w:rsidR="00761C1B" w:rsidRDefault="00761C1B" w:rsidP="00761C1B">
      <w:r>
        <w:t xml:space="preserve">                                                                                                                                                                                                                                                                                                                                                                                                                                                                                                                                                                                                                                                                                                                                                                                                                                                                                                                                                                                                                                                                                                                                                                                                                                                                                                                                                                                                                                                                                                                                                                                                                                                                                                                                                                                                                                                                                                                                                                                                                                                                                                                                                                                                                                                                                                                                                                                                                                                                                                                                                                                                                                                                                                                                                                                                                                                                                                                                                                                                                                                                                                                                                                                                                                                                                                                                                                                                                                                                                                                                                                                                                                                                                                                                                                                                                                                                                                                                                                                                                                                                                                                                                                                                                                                                                                                                                                                                                                                                                                                                                                                                                                                                                                                                                                                                                                                                                                                                                                                                                                                                                                                                                                                                                                                                                                                                                                                                                                                                                                                                                                                                                                                                                                                                                                                                                                                                                                                                                                                                                                                                                                                                                                                                                                                                                                                                                                                                                                                                                                                                                                                                                                                                                                                                                                                                                                                                                                                                                                                                                                                                                                                              The transmit intermodulation performance is a measure of the capability of the transmitter to inhibit the generation of signals in its non-linear elements caused by presence of the wanted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â±5 mhz, â±10 mhz, â±15 mhz (â±10 mhz, â±20 mhz, â±30 mhz for 10 mhz channel bw) but exclude interference frequencies that are partially or completely outside of the declared operating frequency band of the base station. </w:t>
      </w:r>
    </w:p>
    <w:p w:rsidR="00761C1B" w:rsidRDefault="00761C1B" w:rsidP="00761C1B">
      <w:r>
        <w:t>SOURCE: Used in EN 301 908-20 V6.3.1, clause 4.2.6.1</w:t>
      </w:r>
    </w:p>
    <w:p w:rsidR="00761C1B" w:rsidRDefault="00761C1B" w:rsidP="00761C1B"/>
    <w:p w:rsidR="00761C1B" w:rsidRDefault="00761C1B" w:rsidP="00761C1B">
      <w:r>
        <w:t xml:space="preserve">                                                                                                                                                                                                                                                                                                                                                                                                                                                                                                                                                                                                                                                                                                                                                                                                                                                                                                                                                                                                                                                                                                                                                                                                                                                                                                                                                                                                                                                                                                                                                                                                                                                                                                                                                                                                                                                                                                                                                                                                                                                                                                                                                                                                                                                                                                                                                                                                                                                                                                                                                                                                                                                                                                                                                                                                                                                                                                                                                                                                                                                                                                                                                                                                                                                                                                                                                                                                                                                                                                                                                                                                                                                                                                                                                                                                                                                                                                                                                                                                                                                                                                                                                                                                                                                                                                                                                                                                                                                                                                                                                                                                                                                                                                                                                                                                                                                                                                                                                                                                                                                                                                                                                                                                                                                                                                                                                                                                                                                                                                                                                                                                                                                                                                                                                                                                                                                                                                                                                                                                                                                                                                                                                                                                                                                                                                                                                                                                                                                                                                                                                                                                                                                                                                                                                                                                                                                                                                                                                                                                                                                                                                                              The transmit intermodulation requirement is a measure of the capability of the transmitter to inhibit the generation of signals in its non linear elements caused by presence of the own transmit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±5 mhz, ±10 mhz, ±15 mhz (±10 mhz, ±20 mhz, ±30 mhz for 10 mhz channel bw) but exclude interference frequencies that are partially or completely outside of the declared operating frequency band of the base station. </w:t>
      </w:r>
    </w:p>
    <w:p w:rsidR="00761C1B" w:rsidRDefault="00761C1B" w:rsidP="00761C1B">
      <w:r>
        <w:t>SOURCE: Used in EN 302 544-01 V1.1.1, clause 4.2.6.1</w:t>
      </w:r>
    </w:p>
    <w:p w:rsidR="00761C1B" w:rsidRDefault="00761C1B" w:rsidP="00761C1B"/>
    <w:p w:rsidR="00761C1B" w:rsidRDefault="00761C1B" w:rsidP="00761C1B">
      <w:r>
        <w:t xml:space="preserve">                                                                                                                                                                                                                                                                                                                                                                                                                                                                                                                                                                                                                                                                                                                                                                                                                                                                                                                                                                                                                                                                                                                                                                                                                                                                                                                                                                                                                                                                                                                                                                                                                                                                                                                                                                                                                                                                                                                                                                                                                                                                                                                                                                                                                                                                                                                                                                                                                                                                                                                                                                                                                                                                                                                                                                                                                                                                                                                                                                                                                                                                                                                                                                                                                                                                                                                                                                                                                                                                                                                                                                                                                                                                                                                                                                                                                                                                                                                                                                                                                                                                                                                                                                                                                                                                                                                                                                                                                                                                                                                                                                                                                                                                                                                                                                                                                                                                                                                                                                                                                                                                                                                                                                                                                                                                                                                                                                                                                                                                                                                                                                                                                                                                                                                                                                                                                                                                                                                                                                                                                                                                                                                                                                                                                                                                                                                                                                                                                                                                                                                                                                                                                                                                                                                                                                                                                                                                                                                                                                                                                                                                                                                              The transmit intermodulation requirement is a measure of the capability of the transmitter to inhibit the generation of signals in its non-linear elements caused by presence of the own transmit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â±5 mhz, â±10 mhz, â±15 mhz (â±10 mhz, â±20 mhz, â±30 mhz for 10 mhz channel bw) but exclude interference frequencies that are partially or completely outside of the declared operating frequency band of the base station. </w:t>
      </w:r>
    </w:p>
    <w:p w:rsidR="00761C1B" w:rsidRDefault="00761C1B" w:rsidP="00761C1B">
      <w:r>
        <w:t>SOURCE: Used in EN 301 908-22 V6.1.1, clause 4.2.6.1</w:t>
      </w:r>
    </w:p>
    <w:p w:rsidR="00761C1B" w:rsidRDefault="00761C1B" w:rsidP="00761C1B"/>
    <w:p w:rsidR="00761C1B" w:rsidRDefault="00761C1B" w:rsidP="00761C1B">
      <w:r>
        <w:t xml:space="preserve">                                                                                                                                                                                                                                                                                                                                                                                                                                                                                                                                                                                                                                                                                                                                                                                                                                                                                                                                                                                                                                                                                                                                                                                                                                                                                                                                                                                                                                                                                                                                                                                                                                                                                                                                                                                                                                                                                                                                                                                                                                                                                                                                                                                                                                                                                                                                                                                                                                                                                                                                                                                                                                                                                                                                                                                                                                                                                                                                                                                                                                                                                                                                                                                                                                                                                                                                                                                                                                                                                                                                                                                                                                                                                                                                                                                                                                                                                                                                                                                                                                                                                                                                                                                                                                                                                                                                                                                                                                                                                                                                                                                                                                                                                                                                                                                                                                                                                                                                                                                                                                                                                                                                                                                                                                                                                                                                                                                                                                                                                                                                                                                                                                                                                                                                                                                                                                                                                                                                                                                                                                                                                                                                                                                                                                                                                                                                                                                                                                                                                                                                                                                                                                                                                                                                                                                                                                                                                                                                                                                                                                                                                                                              The transmit output power on the specific channels 6, 8, 10, 11, 12, 13, 14, 15, 17, 71, 72, 74, 75, 76 and 77, as defined in appendix 18 of the radio regulations [i.5], is defined as the mean power delivered to the artificial antenna during one radio frequency cycle in the absence of modulation. </w:t>
      </w:r>
    </w:p>
    <w:p w:rsidR="00761C1B" w:rsidRDefault="00761C1B" w:rsidP="00761C1B">
      <w:r>
        <w:t>SOURCE: Used in EN 300 698-03 V1.2.1, clause 4.4.1.1</w:t>
      </w:r>
    </w:p>
    <w:p w:rsidR="00761C1B" w:rsidRDefault="00761C1B" w:rsidP="00761C1B"/>
    <w:p w:rsidR="00761C1B" w:rsidRDefault="00761C1B" w:rsidP="00761C1B">
      <w:r>
        <w:t xml:space="preserve">                                                                                                                                                                                                                                                                                                                                                                                                                                                                                                                                                                                                                                                                                                                                                                                                                                                                                                                                                                                                                                                                                                                                                                                                                                                                                                                                                                                                                                                                                                                                                                                                                                                                                                                                                                                                                                                                                                                                                                                                                                                                                                                                                                                                                                                                                                                                                                                                                                                                                                                                                                                                                                                                                                                                                                                                                                                                                                                                                                                                                                                                                                                                                                                                                                                                                                                                                                                                                                                                                                                                                                                                                                                                                                                                                                                                                                                                                                                                                                                                                                                                                                                                                                                                                                                                                                                                                                                                                                                                                                                                                                                                                                                                                                                                                                                                                                                                                                                                                                                                                                                                                                                                                                                                                                                                                                                                                                                                                                                                                                                                                                                                                                                                                                                                                                                                                                                                                                                                                                                                                                                                                                                                                                                                                                                                                                                                                                                                                                                                                                                                                                                                                                                                                                                                                                                                                                                                                                                                                                                                                                                                                                                              transmit power control (tpc) is a mechanism that shall be used by the equipment to ensure a mitigation factor on the aggregate power from a large number of devices to improve the spectrum sharing conditions. </w:t>
      </w:r>
    </w:p>
    <w:p w:rsidR="00761C1B" w:rsidRDefault="00761C1B" w:rsidP="00761C1B">
      <w:r>
        <w:t>SOURCE: Used in EN 302 544-02 V1.1.1, clause 4.2.6.1</w:t>
      </w:r>
    </w:p>
    <w:p w:rsidR="00761C1B" w:rsidRDefault="00761C1B" w:rsidP="00761C1B"/>
    <w:p w:rsidR="00761C1B" w:rsidRDefault="00761C1B" w:rsidP="00761C1B">
      <w:r>
        <w:t xml:space="preserve">                                                                                                                                                                                                                                                                                                                                                                                                                                                                                                                                                                                                                                                                                                                                                                                                                                                                                                                                                                                                                                                                                                                                                                                                                                                                                                                                                                                                                                                                                                                                                                                                                                                                                                                                                                                                                                                                                                                                                                                                                                                                                                                                                                                                                                                                                                                                                                                                                                                                                                                                                                                                                                                                                                                                                                                                                                                                                                                                                                                                                                                                                                                                                                                                                                                                                                                                                                                                                                                                                                                                                                                                                                                                                                                                                                                                                                                                                                                                                                                                                                                                                                                                                                                                                                                                                                                                                                                                                                                                                                                                                                                                                                                                                                                                                                                                                                                                                                                                                                                                                                                                                                                                                                                                                                                                                                                                                                                                                                                                                                                                                                                                                                                                                                                                                                                                                                                                                                                                                                                                                                                                                                                                                                                                                                                                                                                                                                                                                                                                                                                                                                                                                                                                                                                                                                                                                                                                                                                                                                                                                                                                                                                                  transmit power control (tpc) is a mechanism to be used to ensure an interference mitigation on the aggregate power from a large number of radio devices. the tpc mechanism shall provide the full range from the highest to the lowest power level of the radio device and is required for uwb radio devices intended to be installed in road or rail vehicles. </w:t>
      </w:r>
    </w:p>
    <w:p w:rsidR="00761C1B" w:rsidRDefault="00761C1B" w:rsidP="00761C1B">
      <w:r>
        <w:t>SOURCE: Used in EN 302 065 V1.2.1, clause 4.1.4.1</w:t>
      </w:r>
    </w:p>
    <w:p w:rsidR="00761C1B" w:rsidRDefault="00761C1B" w:rsidP="00761C1B"/>
    <w:p w:rsidR="00761C1B" w:rsidRDefault="00761C1B" w:rsidP="00761C1B">
      <w:r>
        <w:t xml:space="preserve">                                                                                                                                                                                                                                                                                                                                                                                                                                                                                                                                                                                                                                                                                                                                                                                                                                                                                                                                                                                                                                                                                                                                                                                                                                                                                                                                                                                                                                                                                                                                                                                                                                                                                                                                                                                                                                                                                                                                                                                                                                                                                                                                                                                                                                                                                                                                                                                                                                                                                                                                                                                                                                                                                                                                                                                                                                                                                                                                                                                                                                                                                                                                                                                                                                                                                                                                                                                                                                                                                                                                                                                                                                                                                                                                                                                                                                                                                                                                                                                                                                                                                                                                                                                                                                                                                                                                                                                                                                                                                                                                                                                                                                                                                                                                                                                                                                                                                                                                                                                                                                                                                                                                                                                                                                                                                                                                                                                                                                                                                                                                                                                                                                                                                                                                                                                                                                                                                                                                                                                                                                                                                                                                                                                                                                                                                                                                                                                                                                                                                                                                                                                                                                                                                                                                                                                                                                                                                                                                                                                                                                                                                                                                  transmit power control (tpc) is a mechanism to be used to ensure co-existence with cen dsrc at toll plazas and to be used as one mechanism by decentralized congestion control (dcc) to reduce the congestion on the communication channel. </w:t>
      </w:r>
    </w:p>
    <w:p w:rsidR="00761C1B" w:rsidRDefault="00761C1B" w:rsidP="00761C1B">
      <w:r>
        <w:t>SOURCE: Used in EN 302 571 V2.1.1, clause 4.2.4.1</w:t>
      </w:r>
    </w:p>
    <w:p w:rsidR="00761C1B" w:rsidRDefault="00761C1B" w:rsidP="00761C1B"/>
    <w:p w:rsidR="00761C1B" w:rsidRDefault="00761C1B" w:rsidP="00761C1B">
      <w:r>
        <w:t xml:space="preserve">                                                                                                                                                                                                                                                                                                                                                                                                                                                                                                                                                                                                                                                                                                                                                                                                                                                                                                                                                                                                                                                                                                                                                                                                                                                                                                                                                                                                                                                                                                                                                                                                                                                                                                                                                                                                                                                                                                                                                                                                                                                                                                                                                                                                                                                                                                                                                                                                                                                                                                                                                                                                                                                                                                                                                                                                                                                                                                                                                                                                                                                                                                                                                                                                                                                                                                                                                                                                                                                                                                                                                                                                                                                                                                                                                                                                                                                                                                                                                                                                                                                                                                                                                                                                                                                                                                                                                                                                                                                                                                                                                                                                                                                                                                                                                                                                                                                                                                                                                                                                                                                                                                                                                                                                                                                                                                                                                                                                                                                                                                                                                                                                                                                                                                                                                                                                                                                                                                                                                                                                                                                                                                                                                                                                                                                                                                                                                                                                                                                                                                                                                                                                                                                                                                                                                                                                                                                                                                                                                                                                                                                                                                                                  transmit power control (tpc) is a mechanism to reduce the aggregate power from a large number of devices to improve the spectrum sharing conditions, see cept/ecc report 68 [i.6]. </w:t>
      </w:r>
    </w:p>
    <w:p w:rsidR="00761C1B" w:rsidRDefault="00761C1B" w:rsidP="00761C1B">
      <w:r>
        <w:t>SOURCE: Used in EN 302 502 V2.1.1, clause 4.2.4.1</w:t>
      </w:r>
    </w:p>
    <w:p w:rsidR="00761C1B" w:rsidRDefault="00761C1B" w:rsidP="00761C1B"/>
    <w:p w:rsidR="00761C1B" w:rsidRDefault="00761C1B" w:rsidP="00761C1B">
      <w:r>
        <w:t xml:space="preserve">                                                                                                                                                                                                                                                                                                                                                                                                                                                                                                                                                                                                                                                                                                                                                                                                                                                                                                                                                                                                                                                                                                                                                                                                                                                                                                                                                                                                                                                                                                                                                                                                                                                                                                                                                                                                                                                                                                                                                                                                                                                                                                                                                                                                                                                                                                                                                                                                                                                                                                                                                                                                                                                                                                                                                                                                                                                                                                                                                                                                                                                                                                                                                                                                                                                                                                                                                                                                                                                                                                                                                                                                                                                                                                                                                                                                                                                                                                                                                                                                                                                                                                                                                                                                                                                                                                                                                                                                                                                                                                                                                                                                                                                                                                                                                                                                                                                                                                                                                                                                                                                                                                                                                                                                                                                                                                                                                                                                                                                                                                                                                                                                                                                                                                                                                                                                                                                                                                                                                                                                                                                                                                                                                                                                                                                                                                                                                                                                                                                                                                                                                                                                                                                                                                                                                                                                                                                                                                                                                                                                                                                                                                                                  transmitter adjacent channel leakage power ratio (aclr) is the ratio of the mean power centred on the assigned channel frequency to the mean power centred on an adjacent channel frequency. the requirements shall apply solely for the band 1 900 mhz to 1 920 mhz and for all operating modes foreseen by the manufacturer's specification. </w:t>
      </w:r>
    </w:p>
    <w:p w:rsidR="00761C1B" w:rsidRDefault="00761C1B" w:rsidP="00761C1B">
      <w:r>
        <w:t>SOURCE: Used in EN 303 339 V1.1.1, clause 4.2.3.1</w:t>
      </w:r>
    </w:p>
    <w:p w:rsidR="00761C1B" w:rsidRDefault="00761C1B" w:rsidP="00761C1B"/>
    <w:p w:rsidR="00761C1B" w:rsidRDefault="00761C1B" w:rsidP="00761C1B">
      <w:r>
        <w:t xml:space="preserve">                                                                                                                                                                                                                                                                                                                                                                                                                                                                                                                                                                                                                                                                                                                                                                                                                                                                                                                                                                                                                                                                                                                                                                                                                                                                                                                                                                                                                                                                                                                                                                                                                                                                                                                                                                                                                                                                                                                                                                                                                                                                                                                                                                                                                                                                                                                                                                                                                                                                                                                                                                                                                                                                                                                                                                                                                                                                                                                                                                                                                                                                                                                                                                                                                                                                                                                                                                                                                                                                                                                                                                                                                                                                                                                                                                                                                                                                                                                                                                                                                                                                                                                                                                                                                                                                                                                                                                                                                                                                                                                                                                                                                                                                                                                                                                                                                                                                                                                                                                                                                                                                                                                                                                                                                                                                                                                                                                                                                                                                                                                                                                                                                                                                                                                                                                                                                                                                                                                                                                                                                                                                                                                                                                                                                                                                                                                                                                                                                                                                                                                                                                                                                                                                                                                                                                                                                                                                                                                                                                                                                                                                                                                                  transmitter adjacent channel leakage power ratio (aclr) is the ratio of the rrc filtered mean power centred on the assigned channel frequency to the rrc filtered mean power centred on an adjacent channel frequency. (aclr is also an "out of band emission" requirement, see clause 4.2.2.) the requirements shall apply for all configurations of bs (single carrier or multi-carrier), and for all operating modes foreseen by the manufacturer's specification. in some cases the requirement is expressed as adjacent channel leakage power, which is the rrc filtered mean power for the given bandwidth of the victim system at the defined adjacent channel offset. </w:t>
      </w:r>
    </w:p>
    <w:p w:rsidR="00761C1B" w:rsidRDefault="00761C1B" w:rsidP="00761C1B">
      <w:r>
        <w:t>SOURCE: Used in EN 301 908-07 V5.2.1, clause 4.2.3.1</w:t>
      </w:r>
    </w:p>
    <w:p w:rsidR="00761C1B" w:rsidRDefault="00761C1B" w:rsidP="00761C1B"/>
    <w:p w:rsidR="00761C1B" w:rsidRDefault="00761C1B" w:rsidP="00761C1B">
      <w:r>
        <w:t xml:space="preserve">                                                                                                                                                                                                                                                                                                                                                                                                                                                                                                                                                                                                                                                                                                                                                                                                                                                                                                                                                                                                                                                                                                                                                                                                                                                                                                                                                                                                                                                                                                                                                                                                                                                                                                                                                                                                                                                                                                                                                                                                                                                                                                                                                                                                                                                                                                                                                                                                                                                                                                                                                                                                                                                                                                                                                                                                                                                                                                                                                                                                                                                                                                                                                                                                                                                                                                                                                                                                                                                                                                                                                                                                                                                                                                                                                                                                                                                                                                                                                                                                                                                                                                                                                                                                                                                                                                                                                                                                                                                                                                                                                                                                                                                                                                                                                                                                                                                                                                                                                                                                                                                                                                                                                                                                                                                                                                                                                                                                                                                                                                                                                                                                                                                                                                                                                                                                                                                                                                                                                                                                                                                                                                                                                                                                                                                                                                                                                                                                                                                                                                                                                                                                                                                                                                                                                                                                                                                                                                                                                                                                                                                                                                                                  The transmitter adjacent channel power is defined in en 301 929-1 [5], clause 8.6.1. </w:t>
      </w:r>
    </w:p>
    <w:p w:rsidR="00761C1B" w:rsidRDefault="00761C1B" w:rsidP="00761C1B">
      <w:r>
        <w:t>SOURCE: Used in EN 301 929-02 V1.2.1, clause 4.2.4.1</w:t>
      </w:r>
    </w:p>
    <w:p w:rsidR="00761C1B" w:rsidRDefault="00761C1B" w:rsidP="00761C1B"/>
    <w:p w:rsidR="00761C1B" w:rsidRDefault="00761C1B" w:rsidP="00761C1B">
      <w:r>
        <w:t xml:space="preserve">                                                                                                                                                                                                                                                                                                                                                                                                                                                                                                                                                                                                                                                                                                                                                                                                                                                                                                                                                                                                                                                                                                                                                                                                                                                                                                                                                                                                                                                                                                                                                                                                                                                                                                                                                                                                                                                                                                                                                                                                                                                                                                                                                                                                                                                                                                                                                                                                                                                                                                                                                                                                                                                                                                                                                                                                                                                                                                                                                                                                                                                                                                                                                                                                                                                                                                                                                                                                                                                                                                                                                                                                                                                                                                                                                                                                                                                                                                                                                                                                                                                                                                                                                                                                                                                                                                                                                                                                                                                                                                                                                                                                                                                                                                                                                                                                                                                                                                                                                                                                                                                                                                                                                                                                                                                                                                                                                                                                                                                                                                                                                                                                                                                                                                                                                                                                                                                                                                                                                                                                                                                                                                                                                                                                                                                                                                                                                                                                                                                                                                                                                                                                                                                                                                                                                                                                                                                                                                                                                                                                                                                                                                                              The transmitter adjacent channel power shall be as defined in en 300 720-1 [2], clause 8.8.1. </w:t>
      </w:r>
    </w:p>
    <w:p w:rsidR="00761C1B" w:rsidRDefault="00761C1B" w:rsidP="00761C1B">
      <w:r>
        <w:t>SOURCE: Used in EN 300 720-02 V1.2.1, clause 4.2.5.1</w:t>
      </w:r>
    </w:p>
    <w:p w:rsidR="00761C1B" w:rsidRDefault="00761C1B" w:rsidP="00761C1B"/>
    <w:p w:rsidR="00761C1B" w:rsidRDefault="00761C1B" w:rsidP="00761C1B">
      <w:r>
        <w:t xml:space="preserve">                                                                                                                                                                                                                                                                                                                                                                                                                                                                                                                                                                                                                                                                                                                                                                                                                                                                                                                                                                                                                                                                                                                                                                                                                                                                                                                                                                                                                                                                                                                                                                                                                                                                                                                                                                                                                                                                                                                                                                                                                                                                                                                                                                                                                                                                                                                                                                                                                                                                                                                                                                                                                                                                                                                                                                                                                                                                                                                                                                                                                                                                                                                                                                                                                                                                                                                                                                                                                                                                                                                                                                                                                                                                                                                                                                                                                                                                                                                                                                                                                                                                                                                                                                                                                                                                                                                                                                                                                                                                                                                                                                                                                                                                                                                                                                                                                                                                                                                                                                                                                                                                                                                                                                                                                                                                                                                                                                                                                                                                                                                                                                                                                                                                                                                                                                                                                                                                                                                                                                                                                                                                                                                                                                                                                                                                                                                                                                                                                                                                                                                                                                                                                                                                                                                                                                                                                                                                                                                                                                                                                                                                                                                              The transmitter adjacent channel power shall be as defined in en 301 178-1 [4], clause 8.7.1. </w:t>
      </w:r>
    </w:p>
    <w:p w:rsidR="00761C1B" w:rsidRDefault="00761C1B" w:rsidP="00761C1B">
      <w:r>
        <w:t>SOURCE: Used in EN 301 178-02 V1.2.2, clause 4.2.4.1</w:t>
      </w:r>
    </w:p>
    <w:p w:rsidR="00761C1B" w:rsidRDefault="00761C1B" w:rsidP="00761C1B"/>
    <w:p w:rsidR="00761C1B" w:rsidRDefault="00761C1B" w:rsidP="00761C1B">
      <w:r>
        <w:t xml:space="preserve">                                                                                                                                                                                                                                                                                                                                                                                                                                                                                                                                                                                                                                                                                                                                                                                                                                                                                                                                                                                                                                                                                                                                                                                                                                                                                                                                                                                                                                                                                                                                                                                                                                                                                                                                                                                                                                                                                                                                                                                                                                                                                                                                                                                                                                                                                                                                                                                                                                                                                                                                                                                                                                                                                                                                                                                                                                                                                                                                                                                                                                                                                                                                                                                                                                                                                                                                                                                                                                                                                                                                                                                                                                                                                                                                                                                                                                                                                                                                                                                                                                                                                                                                                                                                                                                                                                                                                                                                                                                                                                                                                                                                                                                                                                                                                                                                                                                                                                                                                                                                                                                                                                                                                                                                                                                                                                                                                                                                                                                                                                                                                                                                                                                                                                                                                                                                                                                                                                                                                                                                                                                                                                                                                                                                                                                                                                                                                                                                                                                                                                                                                                                                                                                                                                                                                                                                                                                                                                                                                                                                                                                                                                                              The transmitter adjacent channel power shall be as defined in en 302 885-1 [1], clause 8.7.1. </w:t>
      </w:r>
    </w:p>
    <w:p w:rsidR="00761C1B" w:rsidRDefault="00761C1B" w:rsidP="00761C1B">
      <w:r>
        <w:t>SOURCE: Used in EN 302 885-02 V1.2.1, clause 4.2.5.1</w:t>
      </w:r>
    </w:p>
    <w:p w:rsidR="00761C1B" w:rsidRDefault="00761C1B" w:rsidP="00761C1B"/>
    <w:p w:rsidR="00761C1B" w:rsidRDefault="00761C1B" w:rsidP="00761C1B">
      <w:r>
        <w:t xml:space="preserve">                                                                                                                                                                                                                                                                                                                                                                                                                                                                                                                                                                                                                                                                                                                                                                                                                                                                                                                                                                                                                                                                                                                                                                                                                                                                                                                                                                                                                                                                                                                                                                                                                                                                                                                                                                                                                                                                                                                                                                                                                                                                                                                                                                                                                                                                                                                                                                                                                                                                                                                                                                                                                                                                                                                                                                                                                                                                                                                                                                                                                                                                                                                                                                                                                                                                                                                                                                                                                                                                                                                                                                                                                                                                                                                                                                                                                                                                                                                                                                                                                                                                                                                                                                                                                                                                                                                                                                                                                                                                                                                                                                                                                                                                                                                                                                                                                                                                                                                                                                                                                                                                                                                                                                                                                                                                                                                                                                                                                                                                                                                                                                                                                                                                                                                                                                                                                                                                                                                                                                                                                                                                                                                                                                                                                                                                                                                                                                                                                                                                                                                                                                                                                                                                                                                                                                                                                                                                                                                                                                                                                                                                                                                              The transmitter attack time (t a) is the time which elapses between the initiation of the "transmitter on" function (txon, time at which the final irrevocable logic decision to power on the transmitter is taken) and: a) the moment when the transmitter output power has reached a level 1 db below or 1,5 db above the steady state power (pc) and maintains a level within +1,5 db/-1 db from pc thereafter as seen on the measuring equipment or in the plot of power as a function of time; or b) the moment after which the frequency of the carrier always remains within ±1 khz of its steady state frequency, fc, as seen on the measuring equipment or the plot of frequency as a function of time; whichever occurs later. the measured value of t a is t a m; its limit is t a l. the choice of conditions for b) above (±1 khz and not the frequency tolerance of the steady state, dfe), is made in order to make the method of measurement easier to perform and to have good repeatability. it is expected that under these conditions, in the worst case, the frequency of the carrier will be (...\...) [the expected end of this definition was beyond the limit of 200 words] </w:t>
      </w:r>
    </w:p>
    <w:p w:rsidR="00761C1B" w:rsidRDefault="00761C1B" w:rsidP="00761C1B">
      <w:r>
        <w:t>SOURCE: Used in EN 300 219-01 V1.2.1, clause 8.7.1</w:t>
      </w:r>
    </w:p>
    <w:p w:rsidR="00761C1B" w:rsidRDefault="00761C1B" w:rsidP="00761C1B"/>
    <w:p w:rsidR="00761C1B" w:rsidRDefault="00761C1B" w:rsidP="00761C1B">
      <w:r>
        <w:t xml:space="preserve">                                                                                                                                                                                                                                                                                                                                                                                                                                                                                                                                                                                                                                                                                                                                                                                                                                                                                                                                                                                                                                                                                                                                                                                                                                                                                                                                                                                                                                                                                                                                                                                                                                                                                                                                                                                                                                                                                                                                                                                                                                                                                                                                                                                                                                                                                                                                                                                                                                                                                                                                                                                                                                                                                                                                                                                                                                                                                                                                                                                                                                                                                                                                                                                                                                                                                                                                                                                                                                                                                                                                                                                                                                                                                                                                                                                                                                                                                                                                                                                                                                                                                                                                                                                                                                                                                                                                                                                                                                                                                                                                                                                                                                                                                                                                                                                                                                                                                                                                                                                                                                                                                                                                                                                                                                                                                                                                                                                                                                                                                                                                                                                                                                                                                                                                                                                                                                                                                                                                                                                                                                                                                                                                                                                                                                                                                                                                                                                                                                                                                                                                                                                                                                                                                                                                                                                                                                                                                                                                                                                                                                                                                                                              The transmitter attack time (t a) is the time which elapses between the initiation of the "transmitter on" function (txon, time at which the final irrevocable logic decision to power on the transmitter is taken) and: a) the moment when the transmitter output power has reached a level 1 db below or 1,5 db above the steady state power (pc) and maintains a level within +1,5 db/-1 db from pc thereafter as seen on the measuring equipment or in the plot of power as a function of time; or b) the moment after which the frequency of the carrier always remains within â±1 khz of its steady state frequency, fc, as seen on the measuring equipment or the plot of frequency as a function of time; whichever occurs later. the measured value of t a is t a m; its limit is t a l. the choice of conditions for b) above (â±1 khz and not the frequency tolerance of the steady state, dfe), is made in order to make the method of measurement easier to perform and to have good repeatability. it is expected that under these conditions, in the worst case, the frequency of the carrier will be (...\...) [the expected end of this definition was beyond the limit of 200 words] </w:t>
      </w:r>
    </w:p>
    <w:p w:rsidR="00761C1B" w:rsidRDefault="00761C1B" w:rsidP="00761C1B">
      <w:r>
        <w:t>SOURCE: Used in EN 300 219 V2.1.1, clause 8.7.1</w:t>
      </w:r>
    </w:p>
    <w:p w:rsidR="00761C1B" w:rsidRDefault="00761C1B" w:rsidP="00761C1B"/>
    <w:p w:rsidR="00761C1B" w:rsidRDefault="00761C1B" w:rsidP="00761C1B">
      <w:r>
        <w:t xml:space="preserve">                                                                                                                                                                                                                                                                                                                                                                                                                                                                                                                                                                                                                                                                                                                                                                                                                                                                                                                                                                                                                                                                                                                                                                                                                                                                                                                                                                                                                                                                                                                                                                                                                                                                                                                                                                                                                                                                                                                                                                                                                                                                                                                                                                                                                                                                                                                                                                                                                                                                                                                                                                                                                                                                                                                                                                                                                                                                                                                                                                                                                                                                                                                                                                                                                                                                                                                                                                                                                                                                                                                                                                                                                                                                                                                                                                                                                                                                                                                                                                                                                                                                                                                                                                                                                                                                                                                                                                                                                                                                                                                                                                                                                                                                                                                                                                                                                                                                                                                                                                                                                                                                                                                                                                                                                                                                                                                                                                                                                                                                                                                                                                                                                                                                                                                                                                                                                                                                                                                                                                                                                                                                                                                                                                                                                                                                                                                                                                                                                                                                                                                                                                                                                                                                                                                                                                                                                                                                                                                                                                                                                                                                                                                              The transmitter attack time (ta) is the time which elapses between the initiation of the "transmitter on" function (txon) and: a) the moment when the transmitter output power has reached a level 1 db below or 1,5 db above the steady state power (pc) and maintains a level within +1,5 db/-1 db from pc thereafter as seen on the measuring equipment or in the power plot as a function of time; or b) the moment after which the frequency of the carrier always remains within ±1 khz of its steady state frequency (fc) as seen on the measuring equipment or the frequency plot as a function of time; whichever occurs later (subclause 8.7.2, figures 9 and 10). the measured value of ta is tam; its limit is tal. the choice of conditions for b), above, is made in order to make the method of measurement easier to perform and to have good repeatability. normally under these conditions, the frequency of the carrier will be within the frequency tolerance of the steady state (dfe), a few ms after the end of the attack time as defined in b) above. </w:t>
      </w:r>
    </w:p>
    <w:p w:rsidR="00761C1B" w:rsidRDefault="00761C1B" w:rsidP="00761C1B">
      <w:r>
        <w:t>SOURCE: Used in EN 300 390-01 V1.2.1, clause 8.5.1</w:t>
      </w:r>
    </w:p>
    <w:p w:rsidR="00761C1B" w:rsidRDefault="00761C1B" w:rsidP="00761C1B"/>
    <w:p w:rsidR="00761C1B" w:rsidRDefault="00761C1B" w:rsidP="00761C1B">
      <w:r>
        <w:t xml:space="preserve">                                                                                                                                                                                                                                                                                                                                                                                                                                                                                                                                                                                                                                                                                                                                                                                                                                                                                                                                                                                                                                                                                                                                                                                                                                                                                                                                                                                                                                                                                                                                                                                                                                                                                                                                                                                                                                                                                                                                                                                                                                                                                                                                                                                                                                                                                                                                                                                                                                                                                                                                                                                                                                                                                                                                                                                                                                                                                                                                                                                                                                                                                                                                                                                                                                                                                                                                                                                                                                                                                                                                                                                                                                                                                                                                                                                                                                                                                                                                                                                                                                                                                                                                                                                                                                                                                                                                                                                                                                                                                                                                                                                                                                                                                                                                                                                                                                                                                                                                                                                                                                                                                                                                                                                                                                                                                                                                                                                                                                                                                                                                                                                                                                                                                                                                                                                                                                                                                                                                                                                                                                                                                                                                                                                                                                                                                                                                                                                                                                                                                                                                                                                                                                                                                                                                                                                                                                                                                                                                                                                                                                                                                                                              The transmitter attack time (ta) is the time which elapses between the initiation of the "transmitter on" function (txon) and: a) the moment when the transmitter output power has reached a level 1 db below or 1,5 db above the steady state power (pc) and maintains a level within +1,5 db/-1 db from pc thereafter as seen on the measuring equipment or in the power plot as a function of time; or b) the moment after which the frequency of the carrier always remains within â±1 khz of its steady state frequency (fc) as seen on the measuring equipment or the frequency plot as a function of time; whichever occurs later (clause 7.7.2, figures 10 and 11). the measured value of ta is tam; its limit is tal. the choice of conditions for b), above, is made in order to make the method of measurement easier to perform and to have good repeatability. normally under these conditions, the frequency of the carrier will be within the frequency tolerance of the steady state (dfe), a few ms after the end of the attack time as defined in b) above. </w:t>
      </w:r>
    </w:p>
    <w:p w:rsidR="00761C1B" w:rsidRDefault="00761C1B" w:rsidP="00761C1B">
      <w:r>
        <w:t>SOURCE: Used in EN 300 390 V2.1.1, clause 7.5.1</w:t>
      </w:r>
    </w:p>
    <w:p w:rsidR="00761C1B" w:rsidRDefault="00761C1B" w:rsidP="00761C1B"/>
    <w:p w:rsidR="00761C1B" w:rsidRDefault="00761C1B" w:rsidP="00761C1B">
      <w:r>
        <w:t xml:space="preserve">                                                                                                                                                                                                                                                                                                                                                                                                                                                                                                                                                                                                                                                                                                                                                                                                                                                                                                                                                                                                                                                                                                                                                                                                                                                                                                                                                                                                                                                                                                                                                                                                                                                                                                                                                                                                                                                                                                                                                                                                                                                                                                                                                                                                                                                                                                                                                                                                                                                                                                                                                                                                                                                                                                                                                                                                                                                                                                                                                                                                                                                                                                                                                                                                                                                                                                                                                                                                                                                                                                                                                                                                                                                                                                                                                                                                                                                                                                                                                                                                                                                                                                                                                                                                                                                                                                                                                                                                                                                                                                                                                                                                                                                                                                                                                                                                                                                                                                                                                                                                                                                                                                                                                                                                                                                                                                                                                                                                                                                                                                                                                                                                                                                                                                                                                                                                                                                                                                                                                                                                                                                                                                                                                                                                                                                                                                                                                                                                                                                                                                                                                                                                                                                                                                                                                                                                                                                                                                                                                                                                                                                                                                                              The transmitter attack time is defined in en 300 219-1 [4], clause 8.7.1. </w:t>
      </w:r>
    </w:p>
    <w:p w:rsidR="00761C1B" w:rsidRDefault="00761C1B" w:rsidP="00761C1B">
      <w:r>
        <w:t>SOURCE: Used in EN 300 219-02 V1.1.1, clause 4.2.7.1</w:t>
      </w:r>
    </w:p>
    <w:p w:rsidR="00761C1B" w:rsidRDefault="00761C1B" w:rsidP="00761C1B"/>
    <w:p w:rsidR="00761C1B" w:rsidRDefault="00761C1B" w:rsidP="00761C1B">
      <w:r>
        <w:t xml:space="preserve">                                                                                                                                                                                                                                                                                                                                                                                                                                                                                                                                                                                                                                                                                                                                                                                                                                                                                                                                                                                                                                                                                                                                                                                                                                                                                                                                                                                                                                                                                                                                                                                                                                                                                                                                                                                                                                                                                                                                                                                                                                                                                                                                                                                                                                                                                                                                                                                                                                                                                                                                                                                                                                                                                                                                                                                                                                                                                                                                                                                                                                                                                                                                                                                                                                                                                                                                                                                                                                                                                                                                                                                                                                                                                                                                                                                                                                                                                                                                                                                                                                                                                                                                                                                                                                                                                                                                                                                                                                                                                                                                                                                                                                                                                                                                                                                                                                                                                                                                                                                                                                                                                                                                                                                                                                                                                                                                                                                                                                                                                                                                                                                                                                                                                                                                                                                                                                                                                                                                                                                                                                                                                                                                                                                                                                                                                                                                                                                                                                                                                                                                                                                                                                                                                                                                                                                                                                                                                                                                                                                                                                                                                                                              The transmitter attack time is defined in en 300 390-1 [4], subclause 8.5.1. </w:t>
      </w:r>
    </w:p>
    <w:p w:rsidR="00761C1B" w:rsidRDefault="00761C1B" w:rsidP="00761C1B">
      <w:r>
        <w:t>SOURCE: Used in EN 300 390-02 V1.1.1, clause 4.2.5.1</w:t>
      </w:r>
    </w:p>
    <w:p w:rsidR="00761C1B" w:rsidRDefault="00761C1B" w:rsidP="00761C1B"/>
    <w:p w:rsidR="00761C1B" w:rsidRDefault="00761C1B" w:rsidP="00761C1B">
      <w:r>
        <w:t xml:space="preserve">                                                                                                                                                                                                                                                                                                                                                                                                                                                                                                                                                                                                                                                                                                                                                                                                                                                                                                                                                                                                                                                                                                                                                                                                                                                                                                                                                                                                                                                                                                                                                                                                                                                                                                                                                                                                                                                                                                                                                                                                                                                                                                                                                                                                                                                                                                                                                                                                                                                                                                                                                                                                                                                                                                                                                                                                                                                                                                                                                                                                                                                                                                                                                                                                                                                                                                                                                                                                                                                                                                                                                                                                                                                                                                                                                                                                                                                                                                                                                                                                                                                                                                                                                                                                                                                                                                                                                                                                                                                                                                                                                                                                                                                                                                                                                                                                                                                                                                                                                                                                                                                                                                                                                                                                                                                                                                                                                                                                                                                                                                                                                                                                                                                                                                                                                                                                                                                                                                                                                                                                                                                                                                                                                                                                                                                                                                                                                                                                                                                                                                                                                                                                                                                                                                                                                                                                                                                                                                                                                                                                                                                                                                                              The transmitter cabinet radiation and conducted spurious emissions other than those conveyed to the antenna shall be as defined in en 300 698-1 [1], clause 8.12.1. </w:t>
      </w:r>
    </w:p>
    <w:p w:rsidR="00761C1B" w:rsidRDefault="00761C1B" w:rsidP="00761C1B">
      <w:r>
        <w:t>SOURCE: Used in EN 300 698-02 V1.2.1, clause 4.2.7.1</w:t>
      </w:r>
    </w:p>
    <w:p w:rsidR="00761C1B" w:rsidRDefault="00761C1B" w:rsidP="00761C1B"/>
    <w:p w:rsidR="00761C1B" w:rsidRDefault="00761C1B" w:rsidP="00761C1B">
      <w:r>
        <w:t xml:space="preserve">                                                                                                                                                                                                                                                                                                                                                                                                                                                                                                                                                                                                                                                                                                                                                                                                                                                                                                                                                                                                                                                                                                                                                                                                                                                                                                                                                                                                                                                                                                                                                                                                                                                                                                                                                                                                                                                                                                                                                                                                                                                                                                                                                                                                                                                                                                                                                                                                                                                                                                                                                                                                                                                                                                                                                                                                                                                                                                                                                                                                                                                                                                                                                                                                                                                                                                                                                                                                                                                                                                                                                                                                                                                                                                                                                                                                                                                                                                                                                                                                                                                                                                                                                                                                                                                                                                                                                                                                                                                                                                                                                                                                                                                                                                                                                                                                                                                                                                                                                                                                                                                                                                                                                                                                                                                                                                                                                                                                                                                                                                                                                                                                                                                                                                                                                                                                                                                                                                                                                                                                                                                                                                                                                                                                                                                                                                                                                                                                                                                                                                                                                                                                                                                                                                                                                                                                                                                                                                                                                                                                                                                                                                                              The transmitter cabinet radiation and conducted spurious emissions other than those conveyed to the antenna shall be as defined in en 300 720-1 [2], clause 8.12.1. </w:t>
      </w:r>
    </w:p>
    <w:p w:rsidR="00761C1B" w:rsidRDefault="00761C1B" w:rsidP="00761C1B">
      <w:r>
        <w:t>SOURCE: Used in EN 300 720-02 V1.2.1, clause 4.2.8.1</w:t>
      </w:r>
    </w:p>
    <w:p w:rsidR="00761C1B" w:rsidRDefault="00761C1B" w:rsidP="00761C1B"/>
    <w:p w:rsidR="00761C1B" w:rsidRDefault="00761C1B" w:rsidP="00761C1B">
      <w:r>
        <w:t xml:space="preserve">                                                                                                                                                                                                                                                                                                                                                                                                                                                                                                                                                                                                                                                                                                                                                                                                                                                                                                                                                                                                                                                                                                                                                                                                                                                                                                                                                                                                                                                                                                                                                                                                                                                                                                                                                                                                                                                                                                                                                                                                                                                                                                                                                                                                                                                                                                                                                                                                                                                                                                                                                                                                                                                                                                                                                                                                                                                                                                                                                                                                                                                                                                                                                                                                                                                                                                                                                                                                                                                                                                                                                                                                                                                                                                                                                                                                                                                                                                                                                                                                                                                                                                                                                                                                                                                                                                                                                                                                                                                                                                                                                                                                                                                                                                                                                                                                                                                                                                                                                                                                                                                                                                                                                                                                                                                                                                                                                                                                                                                                                                                                                                                                                                                                                                                                                                                                                                                                                                                                                                                                                                                                                                                                                                                                                                                                                                                                                                                                                                                                                                                                                                                                                                                                                                                                                                                                                                                                                                                                                                                                                                                                                                                              The transmitter cabinet radiation and conducted spurious emissions other than those conveyed to the antenna shall be as defined in en 301 178-1 [4], clause 8.9.1. </w:t>
      </w:r>
    </w:p>
    <w:p w:rsidR="00761C1B" w:rsidRDefault="00761C1B" w:rsidP="00761C1B">
      <w:r>
        <w:t>SOURCE: Used in EN 301 178-02 V1.2.2, clause 4.2.6.1</w:t>
      </w:r>
    </w:p>
    <w:p w:rsidR="00761C1B" w:rsidRDefault="00761C1B" w:rsidP="00761C1B"/>
    <w:p w:rsidR="00761C1B" w:rsidRDefault="00761C1B" w:rsidP="00761C1B">
      <w:r>
        <w:t xml:space="preserve">                                                                                                                                                                                                                                                                                                                                                                                                                                                                                                                                                                                                                                                                                                                                                                                                                                                                                                                                                                                                                                                                                                                                                                                                                                                                                                                                                                                                                                                                                                                                                                                                                                                                                                                                                                                                                                                                                                                                                                                                                                                                                                                                                                                                                                                                                                                                                                                                                                                                                                                                                                                                                                                                                                                                                                                                                                                                                                                                                                                                                                                                                                                                                                                                                                                                                                                                                                                                                                                                                                                                                                                                                                                                                                                                                                                                                                                                                                                                                                                                                                                                                                                                                                                                                                                                                                                                                                                                                                                                                                                                                                                                                                                                                                                                                                                                                                                                                                                                                                                                                                                                                                                                                                                                                                                                                                                                                                                                                                                                                                                                                                                                                                                                                                                                                                                                                                                                                                                                                                                                                                                                                                                                                                                                                                                                                                                                                                                                                                                                                                                                                                                                                                                                                                                                                                                                                                                                                                                                                                                                                                                                                                                              The transmitter cabinet radiation and conducted spurious emissions other than those conveyed to the antenna shall be as defined in en 302 885-1 [1], clause 8.9.1. </w:t>
      </w:r>
    </w:p>
    <w:p w:rsidR="00761C1B" w:rsidRDefault="00761C1B" w:rsidP="00761C1B">
      <w:r>
        <w:t>SOURCE: Used in EN 302 885-02 V1.2.1, clause 4.2.7.1</w:t>
      </w:r>
    </w:p>
    <w:p w:rsidR="00761C1B" w:rsidRDefault="00761C1B" w:rsidP="00761C1B"/>
    <w:p w:rsidR="00761C1B" w:rsidRDefault="00761C1B" w:rsidP="00761C1B">
      <w:r>
        <w:t xml:space="preserve">                                                                                                                                                                                                                                                                                                                                                                                                                                                                                                                                                                                                                                                                                                                                                                                                                                                                                                                                                                                                                                                                                                                                                                                                                                                                                                                                                                                                                                                                                                                                                                                                                                                                                                                                                                                                                                                                                                                                                                                                                                                                                                                                                                                                                                                                                                                                                                                                                                                                                                                                                                                                                                                                                                                                                                                                                                                                                                                                                                                                                                                                                                                                                                                                                                                                                                                                                                                                                                                                                                                                                                                                                                                                                                                                                                                                                                                                                                                                                                                                                                                                                                                                                                                                                                                                                                                                                                                                                                                                                                                                                                                                                                                                                                                                                                                                                                                                                                                                                                                                                                                                                                                                                                                                                                                                                                                                                                                                                                                                                                                                                                                                                                                                                                                                                                                                                                                                                                                                                                                                                                                                                                                                                                                                                                                                                                                                                                                                                                                                                                                                                                                                                                                                                                                                                                                                                                                                                                                                                                                                                                                                                                                              The transmitter cabinet radiation is the effective radiated power when radiated by the cabinet and structure of the transmitter. </w:t>
      </w:r>
    </w:p>
    <w:p w:rsidR="00761C1B" w:rsidRDefault="00761C1B" w:rsidP="00761C1B">
      <w:r>
        <w:t>SOURCE: Used in EN 301 842-05 V2.1.1, clause 4.2.2.9.1</w:t>
      </w:r>
    </w:p>
    <w:p w:rsidR="00761C1B" w:rsidRDefault="00761C1B" w:rsidP="00761C1B"/>
    <w:p w:rsidR="00761C1B" w:rsidRDefault="00761C1B" w:rsidP="00761C1B">
      <w:r>
        <w:t xml:space="preserve">                                                                                                                                                                                                                                                                                                                                                                                                                                                                                                                                                                                                                                                                                                                                                                                                                                                                                                                                                                                                                                                                                                                                                                                                                                                                                                                                                                                                                                                                                                                                                                                                                                                                                                                                                                                                                                                                                                                                                                                                                                                                                                                                                                                                                                                                                                                                                                                                                                                                                                                                                                                                                                                                                                                                                                                                                                                                                                                                                                                                                                                                                                                                                                                                                                                                                                                                                                                                                                                                                                                                                                                                                                                                                                                                                                                                                                                                                                                                                                                                                                                                                                                                                                                                                                                                                                                                                                                                                                                                                                                                                                                                                                                                                                                                                                                                                                                                                                                                                                                                                                                                                                                                                                                                                                                                                                                                                                                                                                                                                                                                                                                                                                                                                                                                                                                                                                                                                                                                                                                                                                                                                                                                                                                                                                                                                                                                                                                                                                                                                                                                                                                                                                                                                                                                                                                                                                                                                                                                                                                                                                                                                                                              The transmitter carrier power (conducted, normal conditions) is the mean power delivered to a 50 ? load during a radio frequency cycle. the rated output power is the carrier power (conducted) of the equipment declared by the manufacturer. </w:t>
      </w:r>
    </w:p>
    <w:p w:rsidR="00761C1B" w:rsidRDefault="00761C1B" w:rsidP="00761C1B">
      <w:r>
        <w:t>SOURCE: Used in EN 300 219-01 V1.2.1, clause 8.2.1</w:t>
      </w:r>
    </w:p>
    <w:p w:rsidR="00761C1B" w:rsidRDefault="00761C1B" w:rsidP="00761C1B"/>
    <w:p w:rsidR="00761C1B" w:rsidRDefault="00761C1B" w:rsidP="00761C1B">
      <w:r>
        <w:t xml:space="preserve">                                                                                                                                                                                                                                                                                                                                                                                                                                                                                                                                                                                                                                                                                                                                                                                                                                                                                                                                                                                                                                                                                                                                                                                                                                                                                                                                                                                                                                                                                                                                                                                                                                                                                                                                                                                                                                                                                                                                                                                                                                                                                                                                                                                                                                                                                                                                                                                                                                                                                                                                                                                                                                                                                                                                                                                                                                                                                                                                                                                                                                                                                                                                                                                                                                                                                                                                                                                                                                                                                                                                                                                                                                                                                                                                                                                                                                                                                                                                                                                                                                                                                                                                                                                                                                                                                                                                                                                                                                                                                                                                                                                                                                                                                                                                                                                                                                                                                                                                                                                                                                                                                                                                                                                                                                                                                                                                                                                                                                                                                                                                                                                                                                                                                                                                                                                                                                                                                                                                                                                                                                                                                                                                                                                                                                                                                                                                                                                                                                                                                                                                                                                                                                                                                                                                                                                                                                                                                                                                                                                                                                                                                                                              The transmitter carrier power (conducted, normal conditions) is the mean power delivered to a 50 ï</w:t>
      </w:r>
      <w:r>
        <w:rPr>
          <w:rFonts w:ascii="Calibri" w:hAnsi="Calibri" w:cs="Calibri"/>
        </w:rPr>
        <w:t>—</w:t>
      </w:r>
      <w:r>
        <w:t xml:space="preserve"> load during a radio frequency cycle. the rated output power is the carrier power (conducted) of the equipment declared by the manufacturer. </w:t>
      </w:r>
    </w:p>
    <w:p w:rsidR="00761C1B" w:rsidRDefault="00761C1B" w:rsidP="00761C1B">
      <w:r>
        <w:t>SOURCE: Used in EN 300 219 V2.1.1, clause 8.2.1</w:t>
      </w:r>
    </w:p>
    <w:p w:rsidR="00761C1B" w:rsidRDefault="00761C1B" w:rsidP="00761C1B"/>
    <w:p w:rsidR="00761C1B" w:rsidRDefault="00761C1B" w:rsidP="00761C1B">
      <w:r>
        <w:t xml:space="preserve">                                                                                                                                                                                                                                                                                                                                                                                                                                                                                                                                                                                                                                                                                                                                                                                                                                                                                                                                                                                                                                                                                                                                                                                                                                                                                                                                                                                                                                                                                                                                                                                                                                                                                                                                                                                                                                                                                                                                                                                                                                                                                                                                                                                                                                                                                                                                                                                                                                                                                                                                                                                                                                                                                                                                                                                                                                                                                                                                                                                                                                                                                                                                                                                                                                                                                                                                                                                                                                                                                                                                                                                                                                                                                                                                                                                                                                                                                                                                                                                                                                                                                                                                                                                                                                                                                                                                                                                                                                                                                                                                                                                                                                                                                                                                                                                                                                                                                                                                                                                                                                                                                                                                                                                                                                                                                                                                                                                                                                                                                                                                                                                                                                                                                                                                                                                                                                                                                                                                                                                                                                                                                                                                                                                                                                                                                                                                                                                                                                                                                                                                                                                                                                                                                                                                                                                                                                                                                                                                                                                                                                                                                                                              The transmitter carrier power is defined as the effective radiated power in the direction of maximum field strength, under specified conditions of measurement, (see clauses 7.4 and 7.5), if possible in the absence of modulation. the stated output power is the carrier power declared by the manufacturer. </w:t>
      </w:r>
    </w:p>
    <w:p w:rsidR="00761C1B" w:rsidRDefault="00761C1B" w:rsidP="00761C1B">
      <w:r>
        <w:t>SOURCE: Used in EN 301 357-01 V1.4.1, clause 8.4.1</w:t>
      </w:r>
    </w:p>
    <w:p w:rsidR="00761C1B" w:rsidRDefault="00761C1B" w:rsidP="00761C1B"/>
    <w:p w:rsidR="00761C1B" w:rsidRDefault="00761C1B" w:rsidP="00761C1B">
      <w:r>
        <w:t xml:space="preserve">                                                                                                                                                                                                                                                                                                                                                                                                                                                                                                                                                                                                                                                                                                                                                                                                                                                                                                                                                                                                                                                                                                                                                                                                                                                                                                                                                                                                                                                                                                                                                                                                                                                                                                                                                                                                                                                                                                                                                                                                                                                                                                                                                                                                                                                                                                                                                                                                                                                                                                                                                                                                                                                                                                                                                                                                                                                                                                                                                                                                                                                                                                                                                                                                                                                                                                                                                                                                                                                                                                                                                                                                                                                                                                                                                                                                                                                                                                                                                                                                                                                                                                                                                                                                                                                                                                                                                                                                                                                                                                                                                                                                                                                                                                                                                                                                                                                                                                                                                                                                                                                                                                                                                                                                                                                                                                                                                                                                                                                                                                                                                                                                                                                                                                                                                                                                                                                                                                                                                                                                                                                                                                                                                                                                                                                                                                                                                                                                                                                                                                                                                                                                                                                                                                                                                                                                                                                                                                                                                                                                                                                                                                                              The transmitter carrier power is defined as the effective radiated power in the direction of maximum field strength, under specified conditions of measurement, (see clauses 7.5 and 7.6), if possible in the absence of modulation. the stated output power is the carrier power declared by the manufacturer. </w:t>
      </w:r>
    </w:p>
    <w:p w:rsidR="00761C1B" w:rsidRDefault="00761C1B" w:rsidP="00761C1B">
      <w:r>
        <w:t>SOURCE: Used in EN 301 357 V2.1.1, clause 8.5.2</w:t>
      </w:r>
    </w:p>
    <w:p w:rsidR="00761C1B" w:rsidRDefault="00761C1B" w:rsidP="00761C1B"/>
    <w:p w:rsidR="00761C1B" w:rsidRDefault="00761C1B" w:rsidP="00761C1B">
      <w:r>
        <w:t xml:space="preserve">                                                                                                                                                                                                                                                                                                                                                                                                                                                                                                                                                                                                                                                                                                                                                                                                                                                                                                                                                                                                                                                                                                                                                                                                                                                                                                                                                                                                                                                                                                                                                                                                                                                                                                                                                                                                                                                                                                                                                                                                                                                                                                                                                                                                                                                                                                                                                                                                                                                                                                                                                                                                                                                                                                                                                                                                                                                                                                                                                                                                                                                                                                                                                                                                                                                                                                                                                                                                                                                                                                                                                                                                                                                                                                                                                                                                                                                                                                                                                                                                                                                                                                                                                                                                                                                                                                                                                                                                                                                                                                                                                                                                                                                                                                                                                                                                                                                                                                                                                                                                                                                                                                                                                                                                                                                                                                                                                                                                                                                                                                                                                                                                                                                                                                                                                                                                                                                                                                                                                                                                                                                                                                                                                                                                                                                                                                                                                                                                                                                                                                                                                                                                                                                                                                                                                                                                                                                                                                                                                                                                                                                                                                                              The transmitter carrier power is defined as the mean power delivered to the artificial antenna during a radio frequency cycle or, in the case of equipment with integral antenna, the effective radiated power in the direction of maximum field strength, under specified conditions of measurement, (see subclause 7.5), if possible in the absence of modulation. the stated output power is the carrier power declared by the manufacturer. for equipment with a permanent external rf port, tests in subclause </w:t>
      </w:r>
    </w:p>
    <w:p w:rsidR="00761C1B" w:rsidRDefault="00761C1B" w:rsidP="00761C1B">
      <w:r>
        <w:t>SOURCE: Used in EN 300 422 V1.2.1, clause 8.2.1</w:t>
      </w:r>
    </w:p>
    <w:p w:rsidR="00761C1B" w:rsidRDefault="00761C1B" w:rsidP="00761C1B"/>
    <w:p w:rsidR="00761C1B" w:rsidRDefault="00761C1B" w:rsidP="00761C1B">
      <w:r>
        <w:t xml:space="preserve">                                                                                                                                                                                                                                                                                                                                                                                                                                                                                                                                                                                                                                                                                                                                                                                                                                                                                                                                                                                                                                                                                                                                                                                                                                                                                                                                                                                                                                                                                                                                                                                                                                                                                                                                                                                                                                                                                                                                                                                                                                                                                                                                                                                                                                                                                                                                                                                                                                                                                                                                                                                                                                                                                                                                                                                                                                                                                                                                                                                                                                                                                                                                                                                                                                                                                                                                                                                                                                                                                                                                                                                                                                                                                                                                                                                                                                                                                                                                                                                                                                                                                                                                                                                                                                                                                                                                                                                                                                                                                                                                                                                                                                                                                                                                                                                                                                                                                                                                                                                                                                                                                                                                                                                                                                                                                                                                                                                                                                                                                                                                                                                                                                                                                                                                                                                                                                                                                                                                                                                                                                                                                                                                                                                                                                                                                                                                                                                                                                                                                                                                                                                                                                                                                                                                                                                                                                                                                                                                                                                                                                                                                                                              The transmitter carrier power is defined in en 301 025-1 [1], clause 8.2.1. </w:t>
      </w:r>
    </w:p>
    <w:p w:rsidR="00761C1B" w:rsidRDefault="00761C1B" w:rsidP="00761C1B">
      <w:r>
        <w:t>SOURCE: Used in EN 301 025-02 V1.5.1, clause 4.2.6.1</w:t>
      </w:r>
    </w:p>
    <w:p w:rsidR="00761C1B" w:rsidRDefault="00761C1B" w:rsidP="00761C1B"/>
    <w:p w:rsidR="00761C1B" w:rsidRDefault="00761C1B" w:rsidP="00761C1B">
      <w:r>
        <w:t xml:space="preserve">                                                                                                                                                                                                                                                                                                                                                                                                                                                                                                                                                                                                                                                                                                                                                                                                                                                                                                                                                                                                                                                                                                                                                                                                                                                                                                                                                                                                                                                                                                                                                                                                                                                                                                                                                                                                                                                                                                                                                                                                                                                                                                                                                                                                                                                                                                                                                                                                                                                                                                                                                                                                                                                                                                                                                                                                                                                                                                                                                                                                                                                                                                                                                                                                                                                                                                                                                                                                                                                                                                                                                                                                                                                                                                                                                                                                                                                                                                                                                                                                                                                                                                                                                                                                                                                                                                                                                                                                                                                                                                                                                                                                                                                                                                                                                                                                                                                                                                                                                                                                                                                                                                                                                                                                                                                                                                                                                                                                                                                                                                                                                                                                                                                                                                                                                                                                                                                                                                                                                                                                                                                                                                                                                                                                                                                                                                                                                                                                                                                                                                                                                                                                                                                                                                                                                                                                                                                                                                                                                                                                                                                                                                                              The transmitter carrier power is defined in en 301 929-1 [5], clause 8.2.1. </w:t>
      </w:r>
    </w:p>
    <w:p w:rsidR="00761C1B" w:rsidRDefault="00761C1B" w:rsidP="00761C1B">
      <w:r>
        <w:t>SOURCE: Used in EN 301 929-02 V1.2.1, clause 4.2.2.1</w:t>
      </w:r>
    </w:p>
    <w:p w:rsidR="00761C1B" w:rsidRDefault="00761C1B" w:rsidP="00761C1B"/>
    <w:p w:rsidR="00761C1B" w:rsidRDefault="00761C1B" w:rsidP="00761C1B">
      <w:r>
        <w:t xml:space="preserve">                                                                                                                                                                                                                                                                                                                                                                                                                                                                                                                                                                                                                                                                                                                                                                                                                                                                                                                                                                                                                                                                                                                                                                                                                                                                                                                                                                                                                                                                                                                                                                                                                                                                                                                                                                                                                                                                                                                                                                                                                                                                                                                                                                                                                                                                                                                                                                                                                                                                                                                                                                                                                                                                                                                                                                                                                                                                                                                                                                                                                                                                                                                                                                                                                                                                                                                                                                                                                                                                                                                                                                                                                                                                                                                                                                                                                                                                                                                                                                                                                                                                                                                                                                                                                                                                                                                                                                                                                                                                                                                                                                                                                                                                                                                                                                                                                                                                                                                                                                                                                                                                                                                                                                                                                                                                                                                                                                                                                                                                                                                                                                                                                                                                                                                                                                                                                                                                                                                                                                                                                                                                                                                                                                                                                                                                                                                                                                                                                                                                                                                                                                                                                                                                                                                                                                                                                                                                                                                                                                                                                                                                                                                              The transmitter carrier power is the mean power delivered to the artificial antenna during a radio frequency cycle or, in the case of equipment with integral antenna; the effective radiated power in the direction of maximum field strength under specified conditions of measurement (see subclause 7.5), if possible in the absence of modulation. the stated output power is the carrier power declared by the manufacturer. for equipment with a permanent external rf port, tests in subclause </w:t>
      </w:r>
    </w:p>
    <w:p w:rsidR="00761C1B" w:rsidRDefault="00761C1B" w:rsidP="00761C1B">
      <w:r>
        <w:t>SOURCE: Used in EN 300 454-01 V1.1.2, clause 8.2.1</w:t>
      </w:r>
    </w:p>
    <w:p w:rsidR="00761C1B" w:rsidRDefault="00761C1B" w:rsidP="00761C1B"/>
    <w:p w:rsidR="00761C1B" w:rsidRDefault="00761C1B" w:rsidP="00761C1B">
      <w:r>
        <w:t xml:space="preserve">                                                                                                                                                                                                                                                                                                                                                                                                                                                                                                                                                                                                                                                                                                                                                                                                                                                                                                                                                                                                                                                                                                                                                                                                                                                                                                                                                                                                                                                                                                                                                                                                                                                                                                                                                                                                                                                                                                                                                                                                                                                                                                                                                                                                                                                                                                                                                                                                                                                                                                                                                                                                                                                                                                                                                                                                                                                                                                                                                                                                                                                                                                                                                                                                                                                                                                                                                                                                                                                                                                                                                                                                                                                                                                                                                                                                                                                                                                                                                                                                                                                                                                                                                                                                                                                                                                                                                                                                                                                                                                                                                                                                                                                                                                                                                                                                                                                                                                                                                                                                                                                                                                                                                                                                                                                                                                                                                                                                                                                                                                                                                                                                                                                                                                                                                                                                                                                                                                                                                                                                                                                                                                                                                                                                                                                                                                                                                                                                                                                                                                                                                                                                                                                                                                                                                                                                                                                                                                                                                                                                                                                                                                                              The transmitter carrier power is the mean power delivered to the artificial antenna during a single cycle of the radio frequency carrier or, in the case of equipment with an integral antenna or antennas, the effective radiated power in the direction of maximum field strength under specified conditions of measurement (subclause 5.2.4) if possible in the absence of modulation. </w:t>
      </w:r>
    </w:p>
    <w:p w:rsidR="00761C1B" w:rsidRDefault="00761C1B" w:rsidP="00761C1B">
      <w:r>
        <w:t>SOURCE: Used in EN 301 797 V1.1.1, clause 5.3.1.1</w:t>
      </w:r>
    </w:p>
    <w:p w:rsidR="00761C1B" w:rsidRDefault="00761C1B" w:rsidP="00761C1B"/>
    <w:p w:rsidR="00761C1B" w:rsidRDefault="00761C1B" w:rsidP="00761C1B">
      <w:r>
        <w:t xml:space="preserve">                                                                                                                                                                                                                                                                                                                                                                                                                                                                                                                                                                                                                                                                                                                                                                                                                                                                                                                                                                                                                                                                                                                                                                                                                                                                                                                                                                                                                                                                                                                                                                                                                                                                                                                                                                                                                                                                                                                                                                                                                                                                                                                                                                                                                                                                                                                                                                                                                                                                                                                                                                                                                                                                                                                                                                                                                                                                                                                                                                                                                                                                                                                                                                                                                                                                                                                                                                                                                                                                                                                                                                                                                                                                                                                                                                                                                                                                                                                                                                                                                                                                                                                                                                                                                                                                                                                                                                                                                                                                                                                                                                                                                                                                                                                                                                                                                                                                                                                                                                                                                                                                                                                                                                                                                                                                                                                                                                                                                                                                                                                                                                                                                                                                                                                                                                                                                                                                                                                                                                                                                                                                                                                                                                                                                                                                                                                                                                                                                                                                                                                                                                                                                                                                                                                                                                                                                                                                                                                                                                                                                                                                                                                              The transmitter carrier power is the mean power during one unmodulated rf cycle delivered to an artificial load or, in case of a transmitter with an integral antenna, the effective radiated power in the direction of maximum field strength under specified conditions of measurement. </w:t>
      </w:r>
    </w:p>
    <w:p w:rsidR="00761C1B" w:rsidRDefault="00761C1B" w:rsidP="00761C1B">
      <w:r>
        <w:t>SOURCE: Used in EN 300 224-01 V1.3.1, clause 7.2.1</w:t>
      </w:r>
    </w:p>
    <w:p w:rsidR="00761C1B" w:rsidRDefault="00761C1B" w:rsidP="00761C1B"/>
    <w:p w:rsidR="00761C1B" w:rsidRDefault="00761C1B" w:rsidP="00761C1B">
      <w:r>
        <w:t xml:space="preserve">                                                                                                                                                                                                                                                                                                                                                                                                                                                                                                                                                                                                                                                                                                                                                                                                                                                                                                                                                                                                                                                                                                                                                                                                                                                                                                                                                                                                                                                                                                                                                                                                                                                                                                                                                                                                                                                                                                                                                                                                                                                                                                                                                                                                                                                                                                                                                                                                                                                                                                                                                                                                                                                                                                                                                                                                                                                                                                                                                                                                                                                                                                                                                                                                                                                                                                                                                                                                                                                                                                                                                                                                                                                                                                                                                                                                                                                                                                                                                                                                                                                                                                                                                                                                                                                                                                                                                                                                                                                                                                                                                                                                                                                                                                                                                                                                                                                                                                                                                                                                                                                                                                                                                                                                                                                                                                                                                                                                                                                                                                                                                                                                                                                                                                                                                                                                                                                                                                                                                                                                                                                                                                                                                                                                                                                                                                                                                                                                                                                                                                                                                                                                                                                                                                                                                                                                                                                                                                                                                                                                                                                                                                                              The transmitter carrier power shall be as defined in en 301 178-1 [4], clause 8.2.1. </w:t>
      </w:r>
    </w:p>
    <w:p w:rsidR="00761C1B" w:rsidRDefault="00761C1B" w:rsidP="00761C1B">
      <w:r>
        <w:t>SOURCE: Used in EN 301 178-02 V1.2.2, clause 4.2.2.1</w:t>
      </w:r>
    </w:p>
    <w:p w:rsidR="00761C1B" w:rsidRDefault="00761C1B" w:rsidP="00761C1B"/>
    <w:p w:rsidR="00761C1B" w:rsidRDefault="00761C1B" w:rsidP="00761C1B">
      <w:r>
        <w:t xml:space="preserve">                                                                                                                                                                                                                                                                                                                                                                                                                                                                                                                                                                                                                                                                                                                                                                                                                                                                                                                                                                                                                                                                                                                                                                                                                                                                                                                                                                                                                                                                                                                                                                                                                                                                                                                                                                                                                                                                                                                                                                                                                                                                                                                                                                                                                                                                                                                                                                                                                                                                                                                                                                                                                                                                                                                                                                                                                                                                                                                                                                                                                                                                                                                                                                                                                                                                                                                                                                                                                                                                                                                                                                                                                                                                                                                                                                                                                                                                                                                                                                                                                                                                                                                                                                                                                                                                                                                                                                                                                                                                                                                                                                                                                                                                                                                                                                                                                                                                                                                                                                                                                                                                                                                                                                                                                                                                                                                                                                                                                                                                                                                                                                                                                                                                                                                                                                                                                                                                                                                                                                                                                                                                                                                                                                                                                                                                                                                                                                                                                                                                                                                                                                                                                                                                                                                                                                                                                                                                                                                                                                                                                                                                                                                              The transmitter carrier power shall be as defined in en 302 885-1 [1], clause 8.2.1. </w:t>
      </w:r>
    </w:p>
    <w:p w:rsidR="00761C1B" w:rsidRDefault="00761C1B" w:rsidP="00761C1B">
      <w:r>
        <w:t>SOURCE: Used in EN 302 885-02 V1.2.1, clause 4.2.2.1</w:t>
      </w:r>
    </w:p>
    <w:p w:rsidR="00761C1B" w:rsidRDefault="00761C1B" w:rsidP="00761C1B"/>
    <w:p w:rsidR="00761C1B" w:rsidRDefault="00761C1B" w:rsidP="00761C1B">
      <w:r>
        <w:t xml:space="preserve">                                                                                                                                                                                                                                                                                                                                                                                                                                                                                                                                                                                                                                                                                                                                                                                                                                                                                                                                                                                                                                                                                                                                                                                                                                                                                                                                                                                                                                                                                                                                                                                                                                                                                                                                                                                                                                                                                                                                                                                                                                                                                                                                                                                                                                                                                                                                                                                                                                                                                                                                                                                                                                                                                                                                                                                                                                                                                                                                                                                                                                                                                                                                                                                                                                                                                                                                                                                                                                                                                                                                                                                                                                                                                                                                                                                                                                                                                                                                                                                                                                                                                                                                                                                                                                                                                                                                                                                                                                                                                                                                                                                                                                                                                                                                                                                                                                                                                                                                                                                                                                                                                                                                                                                                                                                                                                                                                                                                                                                                                                                                                                                                                                                                                                                                                                                                                                                                                                                                                                                                                                                                                                                                                                                                                                                                                                                                                                                                                                                                                                                                                                                                                                                                                                                                                                                                                                                                                                                                                                                                                                                                                                                              The transmitter conducted spurious emissions conveyed to the antenna shall be as defined in en 300 720-1 [2], clause 8.11.1. </w:t>
      </w:r>
    </w:p>
    <w:p w:rsidR="00761C1B" w:rsidRDefault="00761C1B" w:rsidP="00761C1B">
      <w:r>
        <w:t>SOURCE: Used in EN 300 720-02 V1.2.1, clause 4.2.7.1</w:t>
      </w:r>
    </w:p>
    <w:p w:rsidR="00761C1B" w:rsidRDefault="00761C1B" w:rsidP="00761C1B"/>
    <w:p w:rsidR="00761C1B" w:rsidRDefault="00761C1B" w:rsidP="00761C1B">
      <w:r>
        <w:t xml:space="preserve">                                                                                                                                                                                                                                                                                                                                                                                                                                                                                                                                                                                                                                                                                                                                                                                                                                                                                                                                                                                                                                                                                                                                                                                                                                                                                                                                                                                                                                                                                                                                                                                                                                                                                                                                                                                                                                                                                                                                                                                                                                                                                                                                                                                                                                                                                                                                                                                                                                                                                                                                                                                                                                                                                                                                                                                                                                                                                                                                                                                                                                                                                                                                                                                                                                                                                                                                                                                                                                                                                                                                                                                                                                                                                                                                                                                                                                                                                                                                                                                                                                                                                                                                                                                                                                                                                                                                                                                                                                                                                                                                                                                                                                                                                                                                                                                                                                                                                                                                                                                                                                                                                                                                                                                                                                                                                                                                                                                                                                                                                                                                                                                                                                                                                                                                                                                                                                                                                                                                                                                                                                                                                                                                                                                                                                                                                                                                                                                                                                                                                                                                                                                                                                                                                                                                                                                                                                                                                                                                                                                                                                                                                                                              The transmitter conducted spurious emissions conveyed to the antenna shall be as defined in en 301 178-1 [4], clause 8.8.1. </w:t>
      </w:r>
    </w:p>
    <w:p w:rsidR="00761C1B" w:rsidRDefault="00761C1B" w:rsidP="00761C1B">
      <w:r>
        <w:t>SOURCE: Used in EN 301 178-02 V1.2.2, clause 4.2.5.1</w:t>
      </w:r>
    </w:p>
    <w:p w:rsidR="00761C1B" w:rsidRDefault="00761C1B" w:rsidP="00761C1B"/>
    <w:p w:rsidR="00761C1B" w:rsidRDefault="00761C1B" w:rsidP="00761C1B">
      <w:r>
        <w:t xml:space="preserve">                                                                                                                                                                                                                                                                                                                                                                                                                                                                                                                                                                                                                                                                                                                                                                                                                                                                                                                                                                                                                                                                                                                                                                                                                                                                                                                                                                                                                                                                                                                                                                                                                                                                                                                                                                                                                                                                                                                                                                                                                                                                                                                                                                                                                                                                                                                                                                                                                                                                                                                                                                                                                                                                                                                                                                                                                                                                                                                                                                                                                                                                                                                                                                                                                                                                                                                                                                                                                                                                                                                                                                                                                                                                                                                                                                                                                                                                                                                                                                                                                                                                                                                                                                                                                                                                                                                                                                                                                                                                                                                                                                                                                                                                                                                                                                                                                                                                                                                                                                                                                                                                                                                                                                                                                                                                                                                                                                                                                                                                                                                                                                                                                                                                                                                                                                                                                                                                                                                                                                                                                                                                                                                                                                                                                                                                                                                                                                                                                                                                                                                                                                                                                                                                                                                                                                                                                                                                                                                                                                                                                                                                                                                              The transmitter conducted spurious emissions conveyed to the antenna shall be as defined in en 302 885-1 [1], clause 8.8.1. </w:t>
      </w:r>
    </w:p>
    <w:p w:rsidR="00761C1B" w:rsidRDefault="00761C1B" w:rsidP="00761C1B">
      <w:r>
        <w:t>SOURCE: Used in EN 302 885-02 V1.2.1, clause 4.2.6.1</w:t>
      </w:r>
    </w:p>
    <w:p w:rsidR="00761C1B" w:rsidRDefault="00761C1B" w:rsidP="00761C1B"/>
    <w:p w:rsidR="00761C1B" w:rsidRDefault="00761C1B" w:rsidP="00761C1B">
      <w:r>
        <w:t xml:space="preserve">                                                                                                                                                                                                                                                                                                                                                                                                                                                                                                                                                                                                                                                                                                                                                                                                                                                                                                                                                                                                                                                                                                                                                                                                                                                                                                                                                                                                                                                                                                                                                                                                                                                                                                                                                                                                                                                                                                                                                                                                                                                                                                                                                                                                                                                                                                                                                                                                                                                                                                                                                                                                                                                                                                                                                                                                                                                                                                                                                                                                                                                                                                                                                                                                                                                                                                                                                                                                                                                                                                                                                                                                                                                                                                                                                                                                                                                                                                                                                                                                                                                                                                                                                                                                                                                                                                                                                                                                                                                                                                                                                                                                                                                                                                                                                                                                                                                                                                                                                                                                                                                                                                                                                                                                                                                                                                                                                                                                                                                                                                                                                                                                                                                                                                                                                                                                                                                                                                                                                                                                                                                                                                                                                                                                                                                                                                                                                                                                                                                                                                                                                                                                                                                                                                                                                                                                                                                                                                                                                                                                                                                                                                                              transmitter conducted unwanted emissions are emissions at frequencies that are outside the assigned channel, measured at the base station rf output port. for hrpd channels, transmitter conducted unwanted emissions are measured for two test conditions: * case 1: continuous data mode (no idle slots). * case 2: idle mode (all idle slots, except the control channel). note: inhibiting the control channel is optional for case 2. </w:t>
      </w:r>
    </w:p>
    <w:p w:rsidR="00761C1B" w:rsidRDefault="00761C1B" w:rsidP="00761C1B">
      <w:r>
        <w:t>SOURCE: Used in EN 301 449 V1.1.1, clause 4.2.2.1</w:t>
      </w:r>
    </w:p>
    <w:p w:rsidR="00761C1B" w:rsidRDefault="00761C1B" w:rsidP="00761C1B"/>
    <w:p w:rsidR="00761C1B" w:rsidRDefault="00761C1B" w:rsidP="00761C1B">
      <w:r>
        <w:t xml:space="preserve">                                                                                                                                                                                                                                                                                                                                                                                                                                                                                                                                                                                                                                                                                                                                                                                                                                                                                                                                                                                                                                                                                                                                                                                                                                                                                                                                                                                                                                                                                                                                                                                                                                                                                                                                                                                                                                                                                                                                                                                                                                                                                                                                                                                                                                                                                                                                                                                                                                                                                                                                                                                                                                                                                                                                                                                                                                                                                                                                                                                                                                                                                                                                                                                                                                                                                                                                                                                                                                                                                                                                                                                                                                                                                                                                                                                                                                                                                                                                                                                                                                                                                                                                                                                                                                                                                                                                                                                                                                                                                                                                                                                                                                                                                                                                                                                                                                                                                                                                                                                                                                                                                                                                                                                                                                                                                                                                                                                                                                                                                                                                                                                                                                                                                                                                                                                                                                                                                                                                                                                                                                                                                                                                                                                                                                                                                                                                                                                                                                                                                                                                                                                                                                                                                                                                                                                                                                                                                                                                                                                                                                                                                                                                  transmitter conducted unwanted emissions are emissions at frequencies that are outside the assigned channel, measured at the repeater rf output port. </w:t>
      </w:r>
    </w:p>
    <w:p w:rsidR="00761C1B" w:rsidRDefault="00761C1B" w:rsidP="00761C1B">
      <w:r>
        <w:t>SOURCE: Used in EN 302 426 V1.1.1, clause 4.2.2.1</w:t>
      </w:r>
    </w:p>
    <w:p w:rsidR="00761C1B" w:rsidRDefault="00761C1B" w:rsidP="00761C1B"/>
    <w:p w:rsidR="00761C1B" w:rsidRDefault="00761C1B" w:rsidP="00761C1B">
      <w:r>
        <w:t xml:space="preserve">                                                                                                                                                                                                                                                                                                                                                                                                                                                                                                                                                                                                                                                                                                                                                                                                                                                                                                                                                                                                                                                                                                                                                                                                                                                                                                                                                                                                                                                                                                                                                                                                                                                                                                                                                                                                                                                                                                                                                                                                                                                                                                                                                                                                                                                                                                                                                                                                                                                                                                                                                                                                                                                                                                                                                                                                                                                                                                                                                                                                                                                                                                                                                                                                                                                                                                                                                                                                                                                                                                                                                                                                                                                                                                                                                                                                                                                                                                                                                                                                                                                                                                                                                                                                                                                                                                                                                                                                                                                                                                                                                                                                                                                                                                                                                                                                                                                                                                                                                                                                                                                                                                                                                                                                                                                                                                                                                                                                                                                                                                                                                                                                                                                                                                                                                                                                                                                                                                                                                                                                                                                                                                                                                                                                                                                                                                                                                                                                                                                                                                                                                                                                                                                                                                                                                                                                                                                                                                                                                                                                                                                                                                                                  transmitter conducted unwanted emissions during continuous transmission are emissions at frequencies that are outside the assigned channel, measured at the mobile station antenna connector. </w:t>
      </w:r>
    </w:p>
    <w:p w:rsidR="00761C1B" w:rsidRDefault="00761C1B" w:rsidP="00761C1B">
      <w:r>
        <w:t>SOURCE: Used in EN 301 526 V1.1.1, clause 4.2.2.1</w:t>
      </w:r>
    </w:p>
    <w:p w:rsidR="00761C1B" w:rsidRDefault="00761C1B" w:rsidP="00761C1B"/>
    <w:p w:rsidR="00761C1B" w:rsidRDefault="00761C1B" w:rsidP="00761C1B">
      <w:r>
        <w:t xml:space="preserve">                                                                                                                                                                                                                                                                                                                                                                                                                                                                                                                                                                                                                                                                                                                                                                                                                                                                                                                                                                                                                                                                                                                                                                                                                                                                                                                                                                                                                                                                                                                                                                                                                                                                                                                                                                                                                                                                                                                                                                                                                                                                                                                                                                                                                                                                                                                                                                                                                                                                                                                                                                                                                                                                                                                                                                                                                                                                                                                                                                                                                                                                                                                                                                                                                                                                                                                                                                                                                                                                                                                                                                                                                                                                                                                                                                                                                                                                                                                                                                                                                                                                                                                                                                                                                                                                                                                                                                                                                                                                                                                                                                                                                                                                                                                                                                                                                                                                                                                                                                                                                                                                                                                                                                                                                                                                                                                                                                                                                                                                                                                                                                                                                                                                                                                                                                                                                                                                                                                                                                                                                                                                                                                                                                                                                                                                                                                                                                                                                                                                                                                                                                                                                                                                                                                                                                                                                                                                                                                                                                                                                                                                                                                                  The transmitter eirp is the maximum radiated power of the equipment. </w:t>
      </w:r>
    </w:p>
    <w:p w:rsidR="00761C1B" w:rsidRDefault="00761C1B" w:rsidP="00761C1B">
      <w:r>
        <w:t>SOURCE: Used in EN 303 276 V1.1.1, clause 8.2.1</w:t>
      </w:r>
    </w:p>
    <w:p w:rsidR="00761C1B" w:rsidRDefault="00761C1B" w:rsidP="00761C1B"/>
    <w:p w:rsidR="00761C1B" w:rsidRDefault="00761C1B" w:rsidP="00761C1B">
      <w:r>
        <w:t xml:space="preserve">                                                                                                                                                                                                                                                                                                                                                                                                                                                                                                                                                                                                                                                                                                                                                                                                                                                                                                                                                                                                                                                                                                                                                                                                                                                                                                                                                                                                                                                                                                                                                                                                                                                                                                                                                                                                                                                                                                                                                                                                                                                                                                                                                                                                                                                                                                                                                                                                                                                                                                                                                                                                                                                                                                                                                                                                                                                                                                                                                                                                                                                                                                                                                                                                                                                                                                                                                                                                                                                                                                                                                                                                                                                                                                                                                                                                                                                                                                                                                                                                                                                                                                                                                                                                                                                                                                                                                                                                                                                                                                                                                                                                                                                                                                                                                                                                                                                                                                                                                                                                                                                                                                                                                                                                                                                                                                                                                                                                                                                                                                                                                                                                                                                                                                                                                                                                                                                                                                                                                                                                                                                                                                                                                                                                                                                                                                                                                                                                                                                                                                                                                                                                                                                                                                                                                                                                                                                                                                                                                                                                                                                                                                                              The transmitter eirp spectral density is the equivalent isotropic radiated power spectral density emitted by the aircraft station or ground station antenna arrays. </w:t>
      </w:r>
    </w:p>
    <w:p w:rsidR="00761C1B" w:rsidRDefault="00761C1B" w:rsidP="00761C1B">
      <w:r>
        <w:t>SOURCE: Used in EN 303 316 V1.2.1, clause 4.2.2.1</w:t>
      </w:r>
    </w:p>
    <w:p w:rsidR="00761C1B" w:rsidRDefault="00761C1B" w:rsidP="00761C1B"/>
    <w:p w:rsidR="00761C1B" w:rsidRDefault="00761C1B" w:rsidP="00761C1B">
      <w:r>
        <w:t xml:space="preserve">                                                                                                                                                                                                                                                                                                                                                                                                                                                                                                                                                                                                                                                                                                                                                                                                                                                                                                                                                                                                                                                                                                                                                                                                                                                                                                                                                                                                                                                                                                                                                                                                                                                                                                                                                                                                                                                                                                                                                                                                                                                                                                                                                                                                                                                                                                                                                                                                                                                                                                                                                                                                                                                                                                                                                                                                                                                                                                                                                                                                                                                                                                                                                                                                                                                                                                                                                                                                                                                                                                                                                                                                                                                                                                                                                                                                                                                                                                                                                                                                                                                                                                                                                                                                                                                                                                                                                                                                                                                                                                                                                                                                                                                                                                                                                                                                                                                                                                                                                                                                                                                                                                                                                                                                                                                                                                                                                                                                                                                                                                                                                                                                                                                                                                                                                                                                                                                                                                                                                                                                                                                                                                                                                                                                                                                                                                                                                                                                                                                                                                                                                                                                                                                                                                                                                                                                                                                                                                                                                                                                                                                                                                                              The transmitter emissions mask envelope shall contain all constituent wanted and unwanted (including the unwanted emissions in the spurious domain) rf emissions of ccam tx as measured outside test patient's (phantom) body in the direction of maximum radiated power under specified conditions of measurements. </w:t>
      </w:r>
    </w:p>
    <w:p w:rsidR="00761C1B" w:rsidRDefault="00761C1B" w:rsidP="00761C1B">
      <w:r>
        <w:t>SOURCE: Used in EN 303 520 V1.1.1, clause 4.2.1.2.1</w:t>
      </w:r>
    </w:p>
    <w:p w:rsidR="00761C1B" w:rsidRDefault="00761C1B" w:rsidP="00761C1B"/>
    <w:p w:rsidR="00761C1B" w:rsidRDefault="00761C1B" w:rsidP="00761C1B">
      <w:r>
        <w:t xml:space="preserve">                                                                                                                                                                                                                                                                                                                                                                                                                                                                                                                                                                                                                                                                                                                                                                                                                                                                                                                                                                                                                                                                                                                                                                                                                                                                                                                                                                                                                                                                                                                                                                                                                                                                                                                                                                                                                                                                                                                                                                                                                                                                                                                                                                                                                                                                                                                                                                                                                                                                                                                                                                                                                                                                                                                                                                                                                                                                                                                                                                                                                                                                                                                                                                                                                                                                                                                                                                                                                                                                                                                                                                                                                                                                                                                                                                                                                                                                                                                                                                                                                                                                                                                                                                                                                                                                                                                                                                                                                                                                                                                                                                                                                                                                                                                                                                                                                                                                                                                                                                                                                                                                                                                                                                                                                                                                                                                                                                                                                                                                                                                                                                                                                                                                                                                                                                                                                                                                                                                                                                                                                                                                                                                                                                                                                                                                                                                                                                                                                                                                                                                                                                                                                                                                                                                                                                                                                                                                                                                                                                                                                                                                                                                              The transmitter frequency deviation is defined in en 301 025-1 [1], clause 8.3.1. </w:t>
      </w:r>
    </w:p>
    <w:p w:rsidR="00761C1B" w:rsidRDefault="00761C1B" w:rsidP="00761C1B">
      <w:r>
        <w:t>SOURCE: Used in EN 301 025-02 V1.5.1, clause 4.2.7.1</w:t>
      </w:r>
    </w:p>
    <w:p w:rsidR="00761C1B" w:rsidRDefault="00761C1B" w:rsidP="00761C1B"/>
    <w:p w:rsidR="00761C1B" w:rsidRDefault="00761C1B" w:rsidP="00761C1B">
      <w:r>
        <w:t xml:space="preserve">                                                                                                                                                                                                                                                                                                                                                                                                                                                                                                                                                                                                                                                                                                                                                                                                                                                                                                                                                                                                                                                                                                                                                                                                                                                                                                                                                                                                                                                                                                                                                                                                                                                                                                                                                                                                                                                                                                                                                                                                                                                                                                                                                                                                                                                                                                                                                                                                                                                                                                                                                                                                                                                                                                                                                                                                                                                                                                                                                                                                                                                                                                                                                                                                                                                                                                                                                                                                                                                                                                                                                                                                                                                                                                                                                                                                                                                                                                                                                                                                                                                                                                                                                                                                                                                                                                                                                                                                                                                                                                                                                                                                                                                                                                                                                                                                                                                                                                                                                                                                                                                                                                                                                                                                                                                                                                                                                                                                                                                                                                                                                                                                                                                                                                                                                                                                                                                                                                                                                                                                                                                                                                                                                                                                                                                                                                                                                                                                                                                                                                                                                                                                                                                                                                                                                                                                                                                                                                                                                                                                                                                                                                                              The transmitter frequency deviation is defined in en 301 929-1 [5], clause 8.3.1. </w:t>
      </w:r>
    </w:p>
    <w:p w:rsidR="00761C1B" w:rsidRDefault="00761C1B" w:rsidP="00761C1B">
      <w:r>
        <w:t>SOURCE: Used in EN 301 929-02 V1.2.1, clause 4.2.3.1</w:t>
      </w:r>
    </w:p>
    <w:p w:rsidR="00761C1B" w:rsidRDefault="00761C1B" w:rsidP="00761C1B"/>
    <w:p w:rsidR="00761C1B" w:rsidRDefault="00761C1B" w:rsidP="00761C1B">
      <w:r>
        <w:t xml:space="preserve">                                                                                                                                                                                                                                                                                                                                                                                                                                                                                                                                                                                                                                                                                                                                                                                                                                                                                                                                                                                                                                                                                                                                                                                                                                                                                                                                                                                                                                                                                                                                                                                                                                                                                                                                                                                                                                                                                                                                                                                                                                                                                                                                                                                                                                                                                                                                                                                                                                                                                                                                                                                                                                                                                                                                                                                                                                                                                                                                                                                                                                                                                                                                                                                                                                                                                                                                                                                                                                                                                                                                                                                                                                                                                                                                                                                                                                                                                                                                                                                                                                                                                                                                                                                                                                                                                                                                                                                                                                                                                                                                                                                                                                                                                                                                                                                                                                                                                                                                                                                                                                                                                                                                                                                                                                                                                                                                                                                                                                                                                                                                                                                                                                                                                                                                                                                                                                                                                                                                                                                                                                                                                                                                                                                                                                                                                                                                                                                                                                                                                                                                                                                                                                                                                                                                                                                                                                                                                                                                                                                                                                                                                                                              The transmitter frequency deviation shall be as defined in en 300 720-1 [2], clause 8.3.1. </w:t>
      </w:r>
    </w:p>
    <w:p w:rsidR="00761C1B" w:rsidRDefault="00761C1B" w:rsidP="00761C1B">
      <w:r>
        <w:t>SOURCE: Used in EN 300 720-02 V1.2.1, clause 4.2.3.1 SOURCE: Used in EN 300 720-02 V1.2.1, clause 4.2.4.1</w:t>
      </w:r>
    </w:p>
    <w:p w:rsidR="00761C1B" w:rsidRDefault="00761C1B" w:rsidP="00761C1B"/>
    <w:p w:rsidR="00761C1B" w:rsidRDefault="00761C1B" w:rsidP="00761C1B">
      <w:r>
        <w:t xml:space="preserve">                                                                                                                                                                                                                                                                                                                                                                                                                                                                                                                                                                                                                                                                                                                                                                                                                                                                                                                                                                                                                                                                                                                                                                                                                                                                                                                                                                                                                                                                                                                                                                                                                                                                                                                                                                                                                                                                                                                                                                                                                                                                                                                                                                                                                                                                                                                                                                                                                                                                                                                                                                                                                                                                                                                                                                                                                                                                                                                                                                                                                                                                                                                                                                                                                                                                                                                                                                                                                                                                                                                                                                                                                                                                                                                                                                                                                                                                                                                                                                                                                                                                                                                                                                                                                                                                                                                                                                                                                                                                                                                                                                                                                                                                                                                                                                                                                                                                                                                                                                                                                                                                                                                                                                                                                                                                                                                                                                                                                                                                                                                                                                                                                                                                                                                                                                                                                                                                                                                                                                                                                                                                                                                                                                                                                                                                                                                                                                                                                                                                                                                                                                                                                                                                                                                                                                                                                                                                                                                                                                                                                                                                                                                              The transmitter frequency deviation shall be as defined in en 301 178-1 [4], clause 8.3.1. </w:t>
      </w:r>
    </w:p>
    <w:p w:rsidR="00761C1B" w:rsidRDefault="00761C1B" w:rsidP="00761C1B">
      <w:r>
        <w:t>SOURCE: Used in EN 301 178-02 V1.2.2, clause 4.2.3.1</w:t>
      </w:r>
    </w:p>
    <w:p w:rsidR="00761C1B" w:rsidRDefault="00761C1B" w:rsidP="00761C1B"/>
    <w:p w:rsidR="00761C1B" w:rsidRDefault="00761C1B" w:rsidP="00761C1B">
      <w:r>
        <w:t xml:space="preserve">                                                                                                                                                                                                                                                                                                                                                                                                                                                                                                                                                                                                                                                                                                                                                                                                                                                                                                                                                                                                                                                                                                                                                                                                                                                                                                                                                                                                                                                                                                                                                                                                                                                                                                                                                                                                                                                                                                                                                                                                                                                                                                                                                                                                                                                                                                                                                                                                                                                                                                                                                                                                                                                                                                                                                                                                                                                                                                                                                                                                                                                                                                                                                                                                                                                                                                                                                                                                                                                                                                                                                                                                                                                                                                                                                                                                                                                                                                                                                                                                                                                                                                                                                                                                                                                                                                                                                                                                                                                                                                                                                                                                                                                                                                                                                                                                                                                                                                                                                                                                                                                                                                                                                                                                                                                                                                                                                                                                                                                                                                                                                                                                                                                                                                                                                                                                                                                                                                                                                                                                                                                                                                                                                                                                                                                                                                                                                                                                                                                                                                                                                                                                                                                                                                                                                                                                                                                                                                                                                                                                                                                                                                                              The transmitter frequency deviation shall be as defined in en 302 885-1 [1], clause 8.3.1. </w:t>
      </w:r>
    </w:p>
    <w:p w:rsidR="00761C1B" w:rsidRDefault="00761C1B" w:rsidP="00761C1B">
      <w:r>
        <w:t>SOURCE: Used in EN 302 885-02 V1.2.1, clause 4.2.3.1</w:t>
      </w:r>
    </w:p>
    <w:p w:rsidR="00761C1B" w:rsidRDefault="00761C1B" w:rsidP="00761C1B"/>
    <w:p w:rsidR="00761C1B" w:rsidRDefault="00761C1B" w:rsidP="00761C1B">
      <w:r>
        <w:t xml:space="preserve">                                                                                                                                                                                                                                                                                                                                                                                                                                                                                                                                                                                                                                                                                                                                                                                                                                                                                                                                                                                                                                                                                                                                                                                                                                                                                                                                                                                                                                                                                                                                                                                                                                                                                                                                                                                                                                                                                                                                                                                                                                                                                                                                                                                                                                                                                                                                                                                                                                                                                                                                                                                                                                                                                                                                                                                                                                                                                                                                                                                                                                                                                                                                                                                                                                                                                                                                                                                                                                                                                                                                                                                                                                                                                                                                                                                                                                                                                                                                                                                                                                                                                                                                                                                                                                                                                                                                                                                                                                                                                                                                                                                                                                                                                                                                                                                                                                                                                                                                                                                                                                                                                                                                                                                                                                                                                                                                                                                                                                                                                                                                                                                                                                                                                                                                                                                                                                                                                                                                                                                                                                                                                                                                                                                                                                                                                                                                                                                                                                                                                                                                                                                                                                                                                                                                                                                                                                                                                                                                                                                                                                                                                                                              The transmitter frequency error is defined in en 300 219-1 [4], clause 8.1.1. </w:t>
      </w:r>
    </w:p>
    <w:p w:rsidR="00761C1B" w:rsidRDefault="00761C1B" w:rsidP="00761C1B">
      <w:r>
        <w:t>SOURCE: Used in EN 300 219-02 V1.1.1, clause 4.2.1.1</w:t>
      </w:r>
    </w:p>
    <w:p w:rsidR="00761C1B" w:rsidRDefault="00761C1B" w:rsidP="00761C1B"/>
    <w:p w:rsidR="00761C1B" w:rsidRDefault="00761C1B" w:rsidP="00761C1B">
      <w:r>
        <w:t xml:space="preserve">                                                                                                                                                                                                                                                                                                                                                                                                                                                                                                                                                                                                                                                                                                                                                                                                                                                                                                                                                                                                                                                                                                                                                                                                                                                                                                                                                                                                                                                                                                                                                                                                                                                                                                                                                                                                                                                                                                                                                                                                                                                                                                                                                                                                                                                                                                                                                                                                                                                                                                                                                                                                                                                                                                                                                                                                                                                                                                                                                                                                                                                                                                                                                                                                                                                                                                                                                                                                                                                                                                                                                                                                                                                                                                                                                                                                                                                                                                                                                                                                                                                                                                                                                                                                                                                                                                                                                                                                                                                                                                                                                                                                                                                                                                                                                                                                                                                                                                                                                                                                                                                                                                                                                                                                                                                                                                                                                                                                                                                                                                                                                                                                                                                                                                                                                                                                                                                                                                                                                                                                                                                                                                                                                                                                                                                                                                                                                                                                                                                                                                                                                                                                                                                                                                                                                                                                                                                                                                                                                                                                                                                                                                                              The transmitter frequency error is defined in en 300 341-1 [4], subclause 8.1.1. </w:t>
      </w:r>
    </w:p>
    <w:p w:rsidR="00761C1B" w:rsidRDefault="00761C1B" w:rsidP="00761C1B">
      <w:r>
        <w:t>SOURCE: Used in EN 300 341-02 V1.1.1, clause 4.2.1.1</w:t>
      </w:r>
    </w:p>
    <w:p w:rsidR="00761C1B" w:rsidRDefault="00761C1B" w:rsidP="00761C1B"/>
    <w:p w:rsidR="00761C1B" w:rsidRDefault="00761C1B" w:rsidP="00761C1B">
      <w:r>
        <w:t xml:space="preserve">                                                                                                                                                                                                                                                                                                                                                                                                                                                                                                                                                                                                                                                                                                                                                                                                                                                                                                                                                                                                                                                                                                                                                                                                                                                                                                                                                                                                                                                                                                                                                                                                                                                                                                                                                                                                                                                                                                                                                                                                                                                                                                                                                                                                                                                                                                                                                                                                                                                                                                                                                                                                                                                                                                                                                                                                                                                                                                                                                                                                                                                                                                                                                                                                                                                                                                                                                                                                                                                                                                                                                                                                                                                                                                                                                                                                                                                                                                                                                                                                                                                                                                                                                                                                                                                                                                                                                                                                                                                                                                                                                                                                                                                                                                                                                                                                                                                                                                                                                                                                                                                                                                                                                                                                                                                                                                                                                                                                                                                                                                                                                                                                                                                                                                                                                                                                                                                                                                                                                                                                                                                                                                                                                                                                                                                                                                                                                                                                                                                                                                                                                                                                                                                                                                                                                                                                                                                                                                                                                                                                                                                                                                                              The transmitter frequency error is defined in en 300 390-1 [4], subclause 8.1.1. </w:t>
      </w:r>
    </w:p>
    <w:p w:rsidR="00761C1B" w:rsidRDefault="00761C1B" w:rsidP="00761C1B">
      <w:r>
        <w:t>SOURCE: Used in EN 300 390-02 V1.1.1, clause 4.2.1.1</w:t>
      </w:r>
    </w:p>
    <w:p w:rsidR="00761C1B" w:rsidRDefault="00761C1B" w:rsidP="00761C1B"/>
    <w:p w:rsidR="00761C1B" w:rsidRDefault="00761C1B" w:rsidP="00761C1B">
      <w:r>
        <w:t xml:space="preserve">                                                                                                                                                                                                                                                                                                                                                                                                                                                                                                                                                                                                                                                                                                                                                                                                                                                                                                                                                                                                                                                                                                                                                                                                                                                                                                                                                                                                                                                                                                                                                                                                                                                                                                                                                                                                                                                                                                                                                                                                                                                                                                                                                                                                                                                                                                                                                                                                                                                                                                                                                                                                                                                                                                                                                                                                                                                                                                                                                                                                                                                                                                                                                                                                                                                                                                                                                                                                                                                                                                                                                                                                                                                                                                                                                                                                                                                                                                                                                                                                                                                                                                                                                                                                                                                                                                                                                                                                                                                                                                                                                                                                                                                                                                                                                                                                                                                                                                                                                                                                                                                                                                                                                                                                                                                                                                                                                                                                                                                                                                                                                                                                                                                                                                                                                                                                                                                                                                                                                                                                                                                                                                                                                                                                                                                                                                                                                                                                                                                                                                                                                                                                                                                                                                                                                                                                                                                                                                                                                                                                                                                                                                                              The transmitter frequency error shall be as defined in en 300 152-1 [2], subclause 8.1.1. </w:t>
      </w:r>
    </w:p>
    <w:p w:rsidR="00761C1B" w:rsidRDefault="00761C1B" w:rsidP="00761C1B">
      <w:r>
        <w:t>SOURCE: Used in EN 300 152-02 V1.1.1, clause 4.2.1.1</w:t>
      </w:r>
    </w:p>
    <w:p w:rsidR="00761C1B" w:rsidRDefault="00761C1B" w:rsidP="00761C1B"/>
    <w:p w:rsidR="00761C1B" w:rsidRDefault="00761C1B" w:rsidP="00761C1B">
      <w:r>
        <w:t xml:space="preserve">                                                                                                                                                                                                                                                                                                                                                                                                                                                                                                                                                                                                                                                                                                                                                                                                                                                                                                                                                                                                                                                                                                                                                                                                                                                                                                                                                                                                                                                                                                                                                                                                                                                                                                                                                                                                                                                                                                                                                                                                                                                                                                                                                                                                                                                                                                                                                                                                                                                                                                                                                                                                                                                                                                                                                                                                                                                                                                                                                                                                                                                                                                                                                                                                                                                                                                                                                                                                                                                                                                                                                                                                                                                                                                                                                                                                                                                                                                                                                                                                                                                                                                                                                                                                                                                                                                                                                                                                                                                                                                                                                                                                                                                                                                                                                                                                                                                                                                                                                                                                                                                                                                                                                                                                                                                                                                                                                                                                                                                                                                                                                                                                                                                                                                                                                                                                                                                                                                                                                                                                                                                                                                                                                                                                                                                                                                                                                                                                                                                                                                                                                                                                                                                                                                                                                                                                                                                                                                                                                                                                                                                                                                                              The transmitter frequency error shall be as defined in en 300 454-1 [4], subclause 8.1.1. </w:t>
      </w:r>
    </w:p>
    <w:p w:rsidR="00761C1B" w:rsidRDefault="00761C1B" w:rsidP="00761C1B">
      <w:r>
        <w:t>SOURCE: Used in EN 300 454-02 V1.1.1, clause 4.2.1.1</w:t>
      </w:r>
    </w:p>
    <w:p w:rsidR="00761C1B" w:rsidRDefault="00761C1B" w:rsidP="00761C1B"/>
    <w:p w:rsidR="00761C1B" w:rsidRDefault="00761C1B" w:rsidP="00761C1B">
      <w:r>
        <w:t xml:space="preserve">                                                                                                                                                                                                                                                                                                                                                                                                                                                                                                                                                                                                                                                                                                                                                                                                                                                                                                                                                                                                                                                                                                                                                                                                                                                                                                                                                                                                                                                                                                                                                                                                                                                                                                                                                                                                                                                                                                                                                                                                                                                                                                                                                                                                                                                                                                                                                                                                                                                                                                                                                                                                                                                                                                                                                                                                                                                                                                                                                                                                                                                                                                                                                                                                                                                                                                                                                                                                                                                                                                                                                                                                                                                                                                                                                                                                                                                                                                                                                                                                                                                                                                                                                                                                                                                                                                                                                                                                                                                                                                                                                                                                                                                                                                                                                                                                                                                                                                                                                                                                                                                                                                                                                                                                                                                                                                                                                                                                                                                                                                                                                                                                                                                                                                                                                                                                                                                                                                                                                                                                                                                                                                                                                                                                                                                                                                                                                                                                                                                                                                                                                                                                                                                                                                                                                                                                                                                                                                                                                                                                                                                                                                                              The transmitter frequency error shall be as defined in en 300 720-1 [2], clause 8.1.1. </w:t>
      </w:r>
    </w:p>
    <w:p w:rsidR="00761C1B" w:rsidRDefault="00761C1B" w:rsidP="00761C1B">
      <w:r>
        <w:t>SOURCE: Used in EN 300 720-02 V1.2.1, clause 4.2.1.1</w:t>
      </w:r>
    </w:p>
    <w:p w:rsidR="00761C1B" w:rsidRDefault="00761C1B" w:rsidP="00761C1B"/>
    <w:p w:rsidR="00761C1B" w:rsidRDefault="00761C1B" w:rsidP="00761C1B">
      <w:r>
        <w:t xml:space="preserve">                                                                                                                                                                                                                                                                                                                                                                                                                                                                                                                                                                                                                                                                                                                                                                                                                                                                                                                                                                                                                                                                                                                                                                                                                                                                                                                                                                                                                                                                                                                                                                                                                                                                                                                                                                                                                                                                                                                                                                                                                                                                                                                                                                                                                                                                                                                                                                                                                                                                                                                                                                                                                                                                                                                                                                                                                                                                                                                                                                                                                                                                                                                                                                                                                                                                                                                                                                                                                                                                                                                                                                                                                                                                                                                                                                                                                                                                                                                                                                                                                                                                                                                                                                                                                                                                                                                                                                                                                                                                                                                                                                                                                                                                                                                                                                                                                                                                                                                                                                                                                                                                                                                                                                                                                                                                                                                                                                                                                                                                                                                                                                                                                                                                                                                                                                                                                                                                                                                                                                                                                                                                                                                                                                                                                                                                                                                                                                                                                                                                                                                                                                                                                                                                                                                                                                                                                                                                                                                                                                                                                                                                                                                              The transmitter frequency error shall be as defined in en 301 178-1 [4], clause 8.1.1. </w:t>
      </w:r>
    </w:p>
    <w:p w:rsidR="00761C1B" w:rsidRDefault="00761C1B" w:rsidP="00761C1B">
      <w:r>
        <w:t>SOURCE: Used in EN 301 178-02 V1.2.2, clause 4.2.1.1</w:t>
      </w:r>
    </w:p>
    <w:p w:rsidR="00761C1B" w:rsidRDefault="00761C1B" w:rsidP="00761C1B"/>
    <w:p w:rsidR="00761C1B" w:rsidRDefault="00761C1B" w:rsidP="00761C1B">
      <w:r>
        <w:t xml:space="preserve">                                                                                                                                                                                                                                                                                                                                                                                                                                                                                                                                                                                                                                                                                                                                                                                                                                                                                                                                                                                                                                                                                                                                                                                                                                                                                                                                                                                                                                                                                                                                                                                                                                                                                                                                                                                                                                                                                                                                                                                                                                                                                                                                                                                                                                                                                                                                                                                                                                                                                                                                                                                                                                                                                                                                                                                                                                                                                                                                                                                                                                                                                                                                                                                                                                                                                                                                                                                                                                                                                                                                                                                                                                                                                                                                                                                                                                                                                                                                                                                                                                                                                                                                                                                                                                                                                                                                                                                                                                                                                                                                                                                                                                                                                                                                                                                                                                                                                                                                                                                                                                                                                                                                                                                                                                                                                                                                                                                                                                                                                                                                                                                                                                                                                                                                                                                                                                                                                                                                                                                                                                                                                                                                                                                                                                                                                                                                                                                                                                                                                                                                                                                                                                                                                                                                                                                                                                                                                                                                                                                                                                                                                                                              The transmitter frequency error shall be as defined in en 302 885-1 [1], clause 8.1.1. </w:t>
      </w:r>
    </w:p>
    <w:p w:rsidR="00761C1B" w:rsidRDefault="00761C1B" w:rsidP="00761C1B">
      <w:r>
        <w:t>SOURCE: Used in EN 302 885-02 V1.2.1, clause 4.2.1.1</w:t>
      </w:r>
    </w:p>
    <w:p w:rsidR="00761C1B" w:rsidRDefault="00761C1B" w:rsidP="00761C1B"/>
    <w:p w:rsidR="00761C1B" w:rsidRDefault="00761C1B" w:rsidP="00761C1B">
      <w:r>
        <w:t xml:space="preserve">                                                                                                                                                                                                                                                                                                                                                                                                                                                                                                                                                                                                                                                                                                                                                                                                                                                                                                                                                                                                                                                                                                                                                                                                                                                                                                                                                                                                                                                                                                                                                                                                                                                                                                                                                                                                                                                                                                                                                                                                                                                                                                                                                                                                                                                                                                                                                                                                                                                                                                                                                                                                                                                                                                                                                                                                                                                                                                                                                                                                                                                                                                                                                                                                                                                                                                                                                                                                                                                                                                                                                                                                                                                                                                                                                                                                                                                                                                                                                                                                                                                                                                                                                                                                                                                                                                                                                                                                                                                                                                                                                                                                                                                                                                                                                                                                                                                                                                                                                                                                                                                                                                                                                                                                                                                                                                                                                                                                                                                                                                                                                                                                                                                                                                                                                                                                                                                                                                                                                                                                                                                                                                                                                                                                                                                                                                                                                                                                                                                                                                                                                                                                                                                                                                                                                                                                                                                                                                                                                                                                                                                                                                                              The transmitter frequency error shall be as defined in en 302 961-1 [1], clause 8.1.1. </w:t>
      </w:r>
    </w:p>
    <w:p w:rsidR="00761C1B" w:rsidRDefault="00761C1B" w:rsidP="00761C1B">
      <w:r>
        <w:t>SOURCE: Used in EN 302 961-02 V1.2.1, clause 4.2.1.1</w:t>
      </w:r>
    </w:p>
    <w:p w:rsidR="00761C1B" w:rsidRDefault="00761C1B" w:rsidP="00761C1B"/>
    <w:p w:rsidR="00761C1B" w:rsidRDefault="00761C1B" w:rsidP="00761C1B">
      <w:r>
        <w:t xml:space="preserve">                                                                                                                                                                                                                                                                                                                                                                                                                                                                                                                                                                                                                                                                                                                                                                                                                                                                                                                                                                                                                                                                                                                                                                                                                                                                                                                                                                                                                                                                                                                                                                                                                                                                                                                                                                                                                                                                                                                                                                                                                                                                                                                                                                                                                                                                                                                                                                                                                                                                                                                                                                                                                                                                                                                                                                                                                                                                                                                                                                                                                                                                                                                                                                                                                                                                                                                                                                                                                                                                                                                                                                                                                                                                                                                                                                                                                                                                                                                                                                                                                                                                                                                                                                                                                                                                                                                                                                                                                                                                                                                                                                                                                                                                                                                                                                                                                                                                                                                                                                                                                                                                                                                                                                                                                                                                                                                                                                                                                                                                                                                                                                                                                                                                                                                                                                                                                                                                                                                                                                                                                                                                                                                                                                                                                                                                                                                                                                                                                                                                                                                                                                                                                                                                                                                                                                                                                                                                                                                                                                                                                                                                                                                              The transmitter intermodulation attenuation is a measure of the capability of the transmitter to inhibit the generation of signals in its non linear elements caused by the presence of the transmitter power and an unwanted signal (interferer) reaching the transmitter via the antenna. </w:t>
      </w:r>
    </w:p>
    <w:p w:rsidR="00761C1B" w:rsidRDefault="00761C1B" w:rsidP="00761C1B">
      <w:r>
        <w:t>SOURCE: Used in EN 302 774 V1.2.1, clause 4.2.6.1</w:t>
      </w:r>
    </w:p>
    <w:p w:rsidR="00761C1B" w:rsidRDefault="00761C1B" w:rsidP="00761C1B"/>
    <w:p w:rsidR="00761C1B" w:rsidRDefault="00761C1B" w:rsidP="00761C1B">
      <w:r>
        <w:t xml:space="preserve">                                                                                                                                                                                                                                                                                                                                                                                                                                                                                                                                                                                                                                                                                                                                                                                                                                                                                                                                                                                                                                                                                                                                                                                                                                                                                                                                                                                                                                                                                                                                                                                                                                                                                                                                                                                                                                                                                                                                                                                                                                                                                                                                                                                                                                                                                                                                                                                                                                                                                                                                                                                                                                                                                                                                                                                                                                                                                                                                                                                                                                                                                                                                                                                                                                                                                                                                                                                                                                                                                                                                                                                                                                                                                                                                                                                                                                                                                                                                                                                                                                                                                                                                                                                                                                                                                                                                                                                                                                                                                                                                                                                                                                                                                                                                                                                                                                                                                                                                                                                                                                                                                                                                                                                                                                                                                                                                                                                                                                                                                                                                                                                                                                                                                                                                                                                                                                                                                                                                                                                                                                                                                                                                                                                                                                                                                                                                                                                                                                                                                                                                                                                                                                                                                                                                                                                                                                                                                                                                                                                                                                                                                                                              transmitter intermodulation attenuation is the ratio of the power level of the wanted signal to the power level of an intermodulation component. it is a measure of the capability of the transmitter to inhibit the generation of signals in its non-linear elements caused by the presence of the useful carrier and an interfering signal reaching the transmitter via its antenna. </w:t>
      </w:r>
    </w:p>
    <w:p w:rsidR="00761C1B" w:rsidRDefault="00761C1B" w:rsidP="00761C1B">
      <w:r>
        <w:t>SOURCE: Used in EN 300 394-01 V3.3.1, clause 7.1.8.1</w:t>
      </w:r>
    </w:p>
    <w:p w:rsidR="00761C1B" w:rsidRDefault="00761C1B" w:rsidP="00761C1B"/>
    <w:p w:rsidR="00761C1B" w:rsidRDefault="00761C1B" w:rsidP="00761C1B">
      <w:r>
        <w:t xml:space="preserve">                                                                                                                                                                                                                                                                                                                                                                                                                                                                                                                                                                                                                                                                                                                                                                                                                                                                                                                                                                                                                                                                                                                                                                                                                                                                                                                                                                                                                                                                                                                                                                                                                                                                                                                                                                                                                                                                                                                                                                                                                                                                                                                                                                                                                                                                                                                                                                                                                                                                                                                                                                                                                                                                                                                                                                                                                                                                                                                                                                                                                                                                                                                                                                                                                                                                                                                                                                                                                                                                                                                                                                                                                                                                                                                                                                                                                                                                                                                                                                                                                                                                                                                                                                                                                                                                                                                                                                                                                                                                                                                                                                                                                                                                                                                                                                                                                                                                                                                                                                                                                                                                                                                                                                                                                                                                                                                                                                                                                                                                                                                                                                                                                                                                                                                                                                                                                                                                                                                                                                                                                                                                                                                                                                                                                                                                                                                                                                                                                                                                                                                                                                                                                                                                                                                                                                                                                                                                                                                                                                                                                                                                                                                                  transmitter intermodulation distortion (imd) originates from non-linearities in electronic circuits when at least two signals on different frequencies are injected at the transmitter side resulting in at least third order intermodulation products. for the purposes of the present document, transmitter intermodulation distortion (tx-imd) measurements consider only third order intermodulation (toi) products at the transmitter side caused by the carrier frequency of dut and an injected interfering frequency. these products are defined by: * ftoi = 2 ã— fw â± fint and ftoi = 2 ã— fint â± fw with: * ftoi = frequency of third order intermodulation product * fw = carrier frequency of dut * fint = frequency of interferer tx-imd is given in output power of toi products relative to transmitter output power [dbc]. the manufacturer shall declare the transmitter intermodulation distortion value. </w:t>
      </w:r>
    </w:p>
    <w:p w:rsidR="00761C1B" w:rsidRDefault="00761C1B" w:rsidP="00761C1B">
      <w:r>
        <w:t>SOURCE: Used in EN 300 422-02 V2.1.1, clause 8.5.1</w:t>
      </w:r>
    </w:p>
    <w:p w:rsidR="00761C1B" w:rsidRDefault="00761C1B" w:rsidP="00761C1B"/>
    <w:p w:rsidR="00761C1B" w:rsidRDefault="00761C1B" w:rsidP="00761C1B">
      <w:r>
        <w:t xml:space="preserve">                                                                                                                                                                                                                                                                                                                                                                                                                                                                                                                                                                                                                                                                                                                                                                                                                                                                                                                                                                                                                                                                                                                                                                                                                                                                                                                                                                                                                                                                                                                                                                                                                                                                                                                                                                                                                                                                                                                                                                                                                                                                                                                                                                                                                                                                                                                                                                                                                                                                                                                                                                                                                                                                                                                                                                                                                                                                                                                                                                                                                                                                                                                                                                                                                                                                                                                                                                                                                                                                                                                                                                                                                                                                                                                                                                                                                                                                                                                                                                                                                                                                                                                                                                                                                                                                                                                                                                                                                                                                                                                                                                                                                                                                                                                                                                                                                                                                                                                                                                                                                                                                                                                                                                                                                                                                                                                                                                                                                                                                                                                                                                                                                                                                                                                                                                                                                                                                                                                                                                                                                                                                                                                                                                                                                                                                                                                                                                                                                                                                                                                                                                                                                                                                                                                                                                                                                                                                                                                                                                                                                                                                                                                                  transmitter intermodulation distortion (imd) originates from non-linearities in electronic circuits when at least two signals on different frequencies are injected at the transmitter side resulting in at least third order intermodulation products. for the purposes of the present document, transmitter intermodulation distortion (tx-imd) measurements consider only third order intermodulation (toi) products at the transmitter side caused by the carrier frequency of dut and an injected interfering frequency. these products are defined by: ftoi = 2 ã— fw â± fint and ftoi = 2 ã— fint â± fw (1) with: * ftoi = frequency of third order intermodulation product * fw = carrier frequency of dut * fint = frequency of interferer tx-imd is given in output power of toi products relative to transmitter output power [dbc]. the manufacturer shall declare the transmitter intermodulation distortion value. </w:t>
      </w:r>
    </w:p>
    <w:p w:rsidR="00761C1B" w:rsidRDefault="00761C1B" w:rsidP="00761C1B">
      <w:r>
        <w:t>SOURCE: Used in EN 300 422-03 V2.1.1, clause 8.5.1</w:t>
      </w:r>
    </w:p>
    <w:p w:rsidR="00761C1B" w:rsidRDefault="00761C1B" w:rsidP="00761C1B"/>
    <w:p w:rsidR="00761C1B" w:rsidRDefault="00761C1B" w:rsidP="00761C1B">
      <w:r>
        <w:t xml:space="preserve">                                                                                                                                                                                                                                                                                                                                                                                                                                                                                                                                                                                                                                                                                                                                                                                                                                                                                                                                                                                                                                                                                                                                                                                                                                                                                                                                                                                                                                                                                                                                                                                                                                                                                                                                                                                                                                                                                                                                                                                                                                                                                                                                                                                                                                                                                                                                                                                                                                                                                                                                                                                                                                                                                                                                                                                                                                                                                                                                                                                                                                                                                                                                                                                                                                                                                                                                                                                                                                                                                                                                                                                                                                                                                                                                                                                                                                                                                                                                                                                                                                                                                                                                                                                                                                                                                                                                                                                                                                                                                                                                                                                                                                                                                                                                                                                                                                                                                                                                                                                                                                                                                                                                                                                                                                                                                                                                                                                                                                                                                                                                                                                                                                                                                                                                                                                                                                                                                                                                                                                                                                                                                                                                                                                                                                                                                                                                                                                                                                                                                                                                                                                                                                                                                                                                                                                                                                                                                                                                                                                                                                                                                                                                  transmitter intermodulation distortion (imd) originates from non-linearities in electronic circuits when at least two signals on different frequencies are injected at the transmitter side resulting in at least third order intermodulation products. for the purposes of the present document, transmitter intermodulation distortion (tx-imd) measurements consider only third order intermodulation (toi) products at the transmitter side caused by the carrier frequency of dut and an injected interfering frequency. these products are defined by: ftoi = 2 ã— fw â± fint and ftoi = 2 ã— fint â± fw with: - ftoi = frequency of third order intermodulation product - fw = carrier frequency of dut - fint = frequency of interferer tx-imd is given in output power of toi products relative to transmitter output power [dbc]. the manufacturer shall declare the transmitter intermodulation distortion value. </w:t>
      </w:r>
    </w:p>
    <w:p w:rsidR="00761C1B" w:rsidRDefault="00761C1B" w:rsidP="00761C1B">
      <w:r>
        <w:t>SOURCE: Used in EN 300 422-01 V2.1.2, clause 8.5.1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own transmit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 the requirements shall apply whatever the type of transmitter considered (single carrier or multi-carrier). it applies for all transmission modes foreseen by the manufacturer's specification. </w:t>
      </w:r>
    </w:p>
    <w:p w:rsidR="00761C1B" w:rsidRDefault="00761C1B" w:rsidP="00761C1B">
      <w:r>
        <w:t>SOURCE: Used in EN 302 574-01 V2.1.1, clause 8.2.6.1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e-utra signal of channel bandwidth 5 mhz as an interfering signal is injected into the antenna connector at a power level of 30 db lower than of the rated total output power in the operating band. for bs capable of multi-band operation where multiple bands are mapped on separate antenna connectors, the single-band requirements apply regardless of the interfering signals position relative to the inter rf bandwidth gap. the wanted signal is e-utra single carrier, or multi-carrier, or multiple contiguously aggregated carriers, for both contiguous and non-contiguous spectrum operation. the requirements shall apply whatever the type of transmitter considered (single carrier or multi-carrier) and for all transmission modes foreseen by the manufacturer's specification. for an e-utra wide area bs additionally conforming to etsi en 301 908-18 [i.8], either the requirement of the present (...\...) [the expected end of this definition was beyond the limit of 200 words] </w:t>
      </w:r>
    </w:p>
    <w:p w:rsidR="00761C1B" w:rsidRDefault="00761C1B" w:rsidP="00761C1B">
      <w:r>
        <w:t>SOURCE: Used in EN 301 908-14 V11.1.1, clause 4.2.6.1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interfering signal is injected into the antenna connector. the requirements shall apply whatever the type of transmitter considered (single carrier or multi-carrier). it shall apply for all transmission modes foreseen by the manufacturer's specification. </w:t>
      </w:r>
    </w:p>
    <w:p w:rsidR="00761C1B" w:rsidRDefault="00761C1B" w:rsidP="00761C1B">
      <w:r>
        <w:t>SOURCE: Used in EN 302 480 V2.1.1, clause 4.2.4.5.1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transmitter intermodulation level is the power of the intermodulation products when a wcdma interfering signal is injected into an antenna connector at a mean power level of 30 db lower than that of the mean power of the wanted signal. for a utra fdd bs additionally conforming to etsi en 301 908-18 [8], either the requirement of the present clause or the transmitter intermodulation requirement in clause 4.2.6 of etsi en 301 908-18 [8] can be equally applied. for a utra-obts additionally conforming to etsi en 301 908-3 [7], either the requirement of the present clause or the transmitter intermodulation requirement in clause 4.2.6 of etsi en 301 908-3 [7] can be equally applied. for multi-carrier operation, the interfering signal offset is defined relative to the lower (upper) edge of the wanted signal or edge of sub-block inside a gap. the interfering signal frequency offset shall be as in table 4.2.6.1-1 of etsi en 301 908-3 [7]. for a (...\...) [the expected end of this definition was beyond the limit of 200 words] </w:t>
      </w:r>
    </w:p>
    <w:p w:rsidR="00761C1B" w:rsidRDefault="00761C1B" w:rsidP="00761C1B">
      <w:r>
        <w:t>SOURCE: Used in EN 302 480 V2.1.1, clause 4.2.3.5.1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transmitter intermodulation level is the power of the intermodulation products when a wcdma interfering signal is injected into an antenna connector at a power level of 30 db lower than the rated total output power in the operating band. for a utra fdd bs additionally conforming to etsi en 301 908-18 [i.8], either the requirement of the present clause or the transmitter intermodulation requirement in clause 4.2.6 of etsi en 301 908-18 [i.8] can be equally applied, as listed in table 4.2.1-2. for bs capable of multi-band operation where multiple bands are mapped on separate antenna connectors, the single-band requirements shall apply regardless of the interfering signals position relative to the inter rf bandwidth gap. for multi-carrier operation, the interfering signal offset is defined relative to the lower/upper edge of the wanted signal or sub-block edge inside a gap. the interfering signal frequency offset shall be as in table 4.2.6.1-1. table 4.2.6.1-1: interfering signal frequency offset parameter value interfering (...\...) [the expected end of this definition was beyond the limit of 200 words] </w:t>
      </w:r>
    </w:p>
    <w:p w:rsidR="00761C1B" w:rsidRDefault="00761C1B" w:rsidP="00761C1B">
      <w:r>
        <w:t>SOURCE: Used in EN 301 908-03 V11.1.1, clause 4.2.6.1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interfering signal is injected into the antenna connector. for bs capable of multi-band operation where multiple bands are mapped on separate antenna connectors, the single-band requirements shall apply regardless of the interfering signals position relative to the inter rf bandwidth gap. </w:t>
      </w:r>
    </w:p>
    <w:p w:rsidR="00761C1B" w:rsidRDefault="00761C1B" w:rsidP="00761C1B">
      <w:r>
        <w:t>SOURCE: Used in EN 301 908-18 V11.1.1, clause 4.2.6.1</w:t>
      </w:r>
    </w:p>
    <w:p w:rsidR="00761C1B" w:rsidRDefault="00761C1B" w:rsidP="00761C1B"/>
    <w:p w:rsidR="00761C1B" w:rsidRDefault="00761C1B" w:rsidP="00761C1B">
      <w:r>
        <w:t xml:space="preserve">                                                                                                                                                                                                                                                                                                                                                                                                                                                                                                                                                                                                                                                                                                                                                                                                                                                                                                                                                                                                                                                                                                                                                                                                                                                                                                                                                                                                                                                                                                                                                                                                                                                                                                                                                                                                                                                                                                                                                                                                                                                                                                                                                                                                                                                                                                                                                                                                                                                                                                                                                                                                                                                                                                                                                                                                                                                                                                                                                                                                                                                                                                                                                                                                                                                                                                                                                                                                                                                                                                                                                                                                                                                                                                                                                                                                                                                                                                                                                                                                                                                                                                                                                                                                                                                                                                                                                                                                                                                                                                                                                                                                                                                                                                                                                                                                                                                                                                                                                                                                                                                                                                                                                                                                                                                                                                                                                                                                                                                                                                                                                                                                                                                                                                                                                                                                                                                                                                                                                                                                                                                                                                                                                                                                                                                                                                                                                                                                                                                                                                                                                                                                                                                                                                                                                                                                                                                                                                                                                                                                                                                                                                                              The transmitter maximum effective radiated power shall be as defined in en 300 720-1 [2], clause 8.2.1. </w:t>
      </w:r>
    </w:p>
    <w:p w:rsidR="00761C1B" w:rsidRDefault="00761C1B" w:rsidP="00761C1B">
      <w:r>
        <w:t>SOURCE: Used in EN 300 720-02 V1.2.1, clause 4.2.2.1</w:t>
      </w:r>
    </w:p>
    <w:p w:rsidR="00761C1B" w:rsidRDefault="00761C1B" w:rsidP="00761C1B"/>
    <w:p w:rsidR="00761C1B" w:rsidRDefault="00761C1B" w:rsidP="00761C1B">
      <w:r>
        <w:t xml:space="preserve">                                                                                                                                                                                                                                                                                                                                                                                                                                                                                                                                                                                                                                                                                                                                                                                                                                                                                                                                                                                                                                                                                                                                                                                                                                                                                                                                                                                                                                                                                                                                                                                                                                                                                                                                                                                                                                                                                                                                                                                                                                                                                                                                                                                                                                                                                                                                                                                                                                                                                                                                                                                                                                                                                                                                                                                                                                                                                                                                                                                                                                                                                                                                                                                                                                                                                                                                                                                                                                                                                                                                                                                                                                                                                                                                                                                                                                                                                                                                                                                                                                                                                                                                                                                                                                                                                                                                                                                                                                                                                                                                                                                                                                                                                                                                                                                                                                                                                                                                                                                                                                                                                                                                                                                                                                                                                                                                                                                                                                                                                                                                                                                                                                                                                                                                                                                                                                                                                                                                                                                                                                                                                                                                                                                                                                                                                                                                                                                                                                                                                                                                                                                                                                                                                                                                                                                                                                                                                                                                                                                                                                                                                                                              The transmitter occupied bandwidth is defined as that radiated transmitter bandwidth that complies with the channel bandwidth and out of band emissions requirements. it is normally defined as a transmitter mask. </w:t>
      </w:r>
    </w:p>
    <w:p w:rsidR="00761C1B" w:rsidRDefault="00761C1B" w:rsidP="00761C1B">
      <w:r>
        <w:t>SOURCE: Used in EN 301 357 V2.1.1, clause 8.3.5.1 SOURCE: Used in EN 301 357-01 V1.4.1, clause 8.2.4.1</w:t>
      </w:r>
    </w:p>
    <w:p w:rsidR="00761C1B" w:rsidRDefault="00761C1B" w:rsidP="00761C1B"/>
    <w:p w:rsidR="00761C1B" w:rsidRDefault="00761C1B" w:rsidP="00761C1B">
      <w:r>
        <w:t xml:space="preserve">                                                                                                                                                                                                                                                                                                                                                                                                                                                                                                                                                                                                                                                                                                                                                                                                                                                                                                                                                                                                                                                                                                                                                                                                                                                                                                                                                                                                                                                                                                                                                                                                                                                                                                                                                                                                                                                                                                                                                                                                                                                                                                                                                                                                                                                                                                                                                                                                                                                                                                                                                                                                                                                                                                                                                                                                                                                                                                                                                                                                                                                                                                                                                                                                                                                                                                                                                                                                                                                                                                                                                                                                                                                                                                                                                                                                                                                                                                                                                                                                                                                                                                                                                                                                                                                                                                                                                                                                                                                                                                                                                                                                                                                                                                                                                                                                                                                                                                                                                                                                                                                                                                                                                                                                                                                                                                                                                                                                                                                                                                                                                                                                                                                                                                                                                                                                                                                                                                                                                                                                                                                                                                                                                                                                                                                                                                                                                                                                                                                                                                                                                                                                                                                                                                                                                                                                                                                                                                                                                                                                                                                                                                                              The transmitter of a pulsed radar produces microwave pulses, which cause a broad frequency spectrum, depending on the pulse duration. in the present document the operating frequency is considered to be the frequency of the microwave emission during the transmitting pulse and is represented by the spectral line of highest amplitude. note: it is only practicable to indicate an operating frequency for radars with unmodulated pulses. in this case a limit for the frequency tolerance is specified. for radars with modulated pulses such a limit is not applicable. in any case the occupied bandwidth is completely contained in the allocated frequency band(s). </w:t>
      </w:r>
    </w:p>
    <w:p w:rsidR="00761C1B" w:rsidRDefault="00761C1B" w:rsidP="00761C1B">
      <w:r>
        <w:t>SOURCE: Used in EN 303 135 V2.1.1, clause 4.2.1.1.1 SOURCE: Used in EN 303 213-0601 V2.1.1, clause 4.2.1.1.1</w:t>
      </w:r>
    </w:p>
    <w:p w:rsidR="00761C1B" w:rsidRDefault="00761C1B" w:rsidP="00761C1B"/>
    <w:p w:rsidR="00761C1B" w:rsidRDefault="00761C1B" w:rsidP="00761C1B">
      <w:r>
        <w:t xml:space="preserve">                                                                                                                                                                                                                                                                                                                                                                                                                                                                                                                                                                                                                                                                                                                                                                                                                                                                                                                                                                                                                                                                                                                                                                                                                                                                                                                                                                                                                                                                                                                                                                                                                                                                                                                                                                                                                                                                                                                                                                                                                                                                                                                                                                                                                                                                                                                                                                                                                                                                                                                                                                                                                                                                                                                                                                                                                                                                                                                                                                                                                                                                                                                                                                                                                                                                                                                                                                                                                                                                                                                                                                                                                                                                                                                                                                                                                                                                                                                                                                                                                                                                                                                                                                                                                                                                                                                                                                                                                                                                                                                                                                                                                                                                                                                                                                                                                                                                                                                                                                                                                                                                                                                                                                                                                                                                                                                                                                                                                                                                                                                                                                                                                                                                                                                                                                                                                                                                                                                                                                                                                                                                                                                                                                                                                                                                                                                                                                                                                                                                                                                                                                                                                                                                                                                                                                                                                                                                                                                                                                                                                                                                                                                              The transmitter output power is the average value of the power delivered to an artificial antenna or radiated by the ue and its integral antenna, over the time that the useful information bits of one burst are transmitted. </w:t>
      </w:r>
    </w:p>
    <w:p w:rsidR="00761C1B" w:rsidRDefault="00761C1B" w:rsidP="00761C1B">
      <w:r>
        <w:t>SOURCE: Used in EN 301 908-08 V1.1.1, clause 4.2.3.3.1</w:t>
      </w:r>
    </w:p>
    <w:p w:rsidR="00761C1B" w:rsidRDefault="00761C1B" w:rsidP="00761C1B"/>
    <w:p w:rsidR="00761C1B" w:rsidRDefault="00761C1B" w:rsidP="00761C1B">
      <w:r>
        <w:t xml:space="preserve">                                                                                                                                                                                                                                                                                                                                                                                                                                                                                                                                                                                                                                                                                                                                                                                                                                                                                                                                                                                                                                                                                                                                                                                                                                                                                                                                                                                                                                                                                                                                                                                                                                                                                                                                                                                                                                                                                                                                                                                                                                                                                                                                                                                                                                                                                                                                                                                                                                                                                                                                                                                                                                                                                                                                                                                                                                                                                                                                                                                                                                                                                                                                                                                                                                                                                                                                                                                                                                                                                                                                                                                                                                                                                                                                                                                                                                                                                                                                                                                                                                                                                                                                                                                                                                                                                                                                                                                                                                                                                                                                                                                                                                                                                                                                                                                                                                                                                                                                                                                                                                                                                                                                                                                                                                                                                                                                                                                                                                                                                                                                                                                                                                                                                                                                                                                                                                                                                                                                                                                                                                                                                                                                                                                                                                                                                                                                                                                                                                                                                                                                                                                                                                                                                                                                                                                                                                                                                                                                                                                                                                                                                                                              The transmitter power (conducted) is defined in en 300 086-1 [1], clause 7.2.1. </w:t>
      </w:r>
    </w:p>
    <w:p w:rsidR="00761C1B" w:rsidRDefault="00761C1B" w:rsidP="00761C1B">
      <w:r>
        <w:t>SOURCE: Used in EN 300 086-02 V1.3.1, clause 4.2.2.1</w:t>
      </w:r>
    </w:p>
    <w:p w:rsidR="00761C1B" w:rsidRDefault="00761C1B" w:rsidP="00761C1B"/>
    <w:p w:rsidR="00761C1B" w:rsidRDefault="00761C1B" w:rsidP="00761C1B">
      <w:r>
        <w:t xml:space="preserve">                                                                                                                                                                                                                                                                                                                                                                                                                                                                                                                                                                                                                                                                                                                                                                                                                                                                                                                                                                                                                                                                                                                                                                                                                                                                                                                                                                                                                                                                                                                                                                                                                                                                                                                                                                                                                                                                                                                                                                                                                                                                                                                                                                                                                                                                                                                                                                                                                                                                                                                                                                                                                                                                                                                                                                                                                                                                                                                                                                                                                                                                                                                                                                                                                                                                                                                                                                                                                                                                                                                                                                                                                                                                                                                                                                                                                                                                                                                                                                                                                                                                                                                                                                                                                                                                                                                                                                                                                                                                                                                                                                                                                                                                                                                                                                                                                                                                                                                                                                                                                                                                                                                                                                                                                                                                                                                                                                                                                                                                                                                                                                                                                                                                                                                                                                                                                                                                                                                                                                                                                                                                                                                                                                                                                                                                                                                                                                                                                                                                                                                                                                                                                                                                                                                                                                                                                                                                                                                                                                                                                                                                                                                              The transmitter power (conducted) is defined in en 300 113-1 [1], clause 7.2.1. </w:t>
      </w:r>
    </w:p>
    <w:p w:rsidR="00761C1B" w:rsidRDefault="00761C1B" w:rsidP="00761C1B">
      <w:r>
        <w:t>SOURCE: Used in EN 300 113-02 V1.5.1, clause 4.2.2.1</w:t>
      </w:r>
    </w:p>
    <w:p w:rsidR="00761C1B" w:rsidRDefault="00761C1B" w:rsidP="00761C1B"/>
    <w:p w:rsidR="00761C1B" w:rsidRDefault="00761C1B" w:rsidP="00761C1B">
      <w:r>
        <w:t xml:space="preserve">                                                                                                                                                                                                                                                                                                                                                                                                                                                                                                                                                                                                                                                                                                                                                                                                                                                                                                                                                                                                                                                                                                                                                                                                                                                                                                                                                                                                                                                                                                                                                                                                                                                                                                                                                                                                                                                                                                                                                                                                                                                                                                                                                                                                                                                                                                                                                                                                                                                                                                                                                                                                                                                                                                                                                                                                                                                                                                                                                                                                                                                                                                                                                                                                                                                                                                                                                                                                                                                                                                                                                                                                                                                                                                                                                                                                                                                                                                                                                                                                                                                                                                                                                                                                                                                                                                                                                                                                                                                                                                                                                                                                                                                                                                                                                                                                                                                                                                                                                                                                                                                                                                                                                                                                                                                                                                                                                                                                                                                                                                                                                                                                                                                                                                                                                                                                                                                                                                                                                                                                                                                                                                                                                                                                                                                                                                                                                                                                                                                                                                                                                                                                                                                                                                                                                                                                                                                                                                                                                                                                                                                                                                                              The transmitter power (conducted) is the mean power delivered to the artificial antenna during a radio frequency cycle, in the absence of modulation. the rated output power is the transmitter power (conducted) of the equipment declared by the manufacturer. </w:t>
      </w:r>
    </w:p>
    <w:p w:rsidR="00761C1B" w:rsidRDefault="00761C1B" w:rsidP="00761C1B">
      <w:r>
        <w:t>SOURCE: Used in EN 300 086 V2.1.2, clause 7.2.1 SOURCE: Used in EN 300 086-01 V1.4.1, clause 7.2.1</w:t>
      </w:r>
    </w:p>
    <w:p w:rsidR="00761C1B" w:rsidRDefault="00761C1B" w:rsidP="00761C1B"/>
    <w:p w:rsidR="00761C1B" w:rsidRDefault="00761C1B" w:rsidP="00761C1B">
      <w:r>
        <w:t xml:space="preserve">                                                                                                                                                                                                                                                                                                                                                                                                                                                                                                                                                                                                                                                                                                                                                                                                                                                                                                                                                                                                                                                                                                                                                                                                                                                                                                                                                                                                                                                                                                                                                                                                                                                                                                                                                                                                                                                                                                                                                                                                                                                                                                                                                                                                                                                                                                                                                                                                                                                                                                                                                                                                                                                                                                                                                                                                                                                                                                                                                                                                                                                                                                                                                                                                                                                                                                                                                                                                                                                                                                                                                                                                                                                                                                                                                                                                                                                                                                                                                                                                                                                                                                                                                                                                                                                                                                                                                                                                                                                                                                                                                                                                                                                                                                                                                                                                                                                                                                                                                                                                                                                                                                                                                                                                                                                                                                                                                                                                                                                                                                                                                                                                                                                                                                                                                                                                                                                                                                                                                                                                                                                                                                                                                                                                                                                                                                                                                                                                                                                                                                                                                                                                                                                                                                                                                                                                                                                                                                                                                                                                                                                                                                                              The transmitter power attack time (ta) is the time which elapses between: * ton l: defined by the condition when the transmitter output power, measured at the antenna terminal, exceeds -20 dbc; * ton h: defined by the condition when the transmitter output power has reached -1,5 dbc. the transmitter release time (tr) is the time which elapses between: * toff h: defined by the condition when the transmitter output power falls below -1,5 dbc; * toff l: defined by the condition when the transmitter output power has reached -20 dbc. the measured value of ta and tr are respectively tam (transmitter attack measurement) and trm (transmitter release measurement), the limits are respectively tal and trl. </w:t>
      </w:r>
    </w:p>
    <w:p w:rsidR="00761C1B" w:rsidRDefault="00761C1B" w:rsidP="00761C1B">
      <w:r>
        <w:t>SOURCE: Used in EN 302 617 V2.3.1, clause 6.9.1</w:t>
      </w:r>
    </w:p>
    <w:p w:rsidR="00761C1B" w:rsidRDefault="00761C1B" w:rsidP="00761C1B"/>
    <w:p w:rsidR="00761C1B" w:rsidRDefault="00761C1B" w:rsidP="00761C1B">
      <w:r>
        <w:t xml:space="preserve">                                                                                                                                                                                                                                                                                                                                                                                                                                                                                                                                                                                                                                                                                                                                                                                                                                                                                                                                                                                                                                                                                                                                                                                                                                                                                                                                                                                                                                                                                                                                                                                                                                                                                                                                                                                                                                                                                                                                                                                                                                                                                                                                                                                                                                                                                                                                                                                                                                                                                                                                                                                                                                                                                                                                                                                                                                                                                                                                                                                                                                                                                                                                                                                                                                                                                                                                                                                                                                                                                                                                                                                                                                                                                                                                                                                                                                                                                                                                                                                                                                                                                                                                                                                                                                                                                                                                                                                                                                                                                                                                                                                                                                                                                                                                                                                                                                                                                                                                                                                                                                                                                                                                                                                                                                                                                                                                                                                                                                                                                                                                                                                                                                                                                                                                                                                                                                                                                                                                                                                                                                                                                                                                                                                                                                                                                                                                                                                                                                                                                                                                                                                                                                                                                                                                                                                                                                                                                                                                                                                                                                                                                                                              The transmitter power attack time (ta) is the time which elapses between: * ton l: defined by the condition when the transmitter output power, measured at the antenna terminal, exceeds -20 dbc; * ton h: defined by the condition when the transmitter output power has reached -1,5 dbc. the transmitter release time (tr) is the time which elapses between: * toff h: defined by the condition when the transmitter output power falls below -1,5 dbc; * toff l: defined by the condition when the transmitter output power has reached -20 dbc. the measured value of ta and tr are respectively tam (transmitter attack measurement)and trm (transmitter release measurement), the limits are respectively tal and trl. </w:t>
      </w:r>
    </w:p>
    <w:p w:rsidR="00761C1B" w:rsidRDefault="00761C1B" w:rsidP="00761C1B">
      <w:r>
        <w:t>SOURCE: Used in EN 300 676 V1.3.1, clause 7.9.1 SOURCE: Used in EN 300 676-01 V1.5.1, clause 7.9.1 SOURCE: Used in EN 302 617-01 V1.1.1, clause 7.9.1</w:t>
      </w:r>
    </w:p>
    <w:p w:rsidR="00761C1B" w:rsidRDefault="00761C1B" w:rsidP="00761C1B"/>
    <w:p w:rsidR="00761C1B" w:rsidRDefault="00761C1B" w:rsidP="00761C1B">
      <w:r>
        <w:t xml:space="preserve">                                                                                                                                                                                                                                                                                                                                                                                                                                                                                                                                                                                                                                                                                                                                                                                                                                                                                                                                                                                                                                                                                                                                                                                                                                                                                                                                                                                                                                                                                                                                                                                                                                                                                                                                                                                                                                                                                                                                                                                                                                                                                                                                                                                                                                                                                                                                                                                                                                                                                                                                                                                                                                                                                                                                                                                                                                                                                                                                                                                                                                                                                                                                                                                                                                                                                                                                                                                                                                                                                                                                                                                                                                                                                                                                                                                                                                                                                                                                                                                                                                                                                                                                                                                                                                                                                                                                                                                                                                                                                                                                                                                                                                                                                                                                                                                                                                                                                                                                                                                                                                                                                                                                                                                                                                                                                                                                                                                                                                                                                                                                                                                                                                                                                                                                                                                                                                                                                                                                                                                                                                                                                                                                                                                                                                                                                                                                                                                                                                                                                                                                                                                                                                                                                                                                                                                                                                                                                                                                                                                                                                                                                                                              The transmitter power in dsb and angle modulated equipment is the carrier power as defined in itu rr 1.159 as the average power supplied to the antenna transmission line by a transmitter during one radio frequency cycle, or in the case of equipment with integral antenna the effective radiated power in the direction of maximum field strength under the specified conditions of measurement (clause 6.8) in the absence of modulation. in ssb with suppressed carrier there is no carrier component present and the pep (peak envelope power) is defined as transmitter power. pep is the average power delivered to the antenna transmission line by a transmitter during one radio frequency cycle at the highest crest of the modulation envelope. </w:t>
      </w:r>
    </w:p>
    <w:p w:rsidR="00761C1B" w:rsidRDefault="00761C1B" w:rsidP="00761C1B">
      <w:r>
        <w:t>SOURCE: Used in EN 300 433 V2.1.1, clause 7.2.1 SOURCE: Used in EN 300 433-01 V1.3.1, clause 7.2.1</w:t>
      </w:r>
    </w:p>
    <w:p w:rsidR="00761C1B" w:rsidRDefault="00761C1B" w:rsidP="00761C1B"/>
    <w:p w:rsidR="00761C1B" w:rsidRDefault="00761C1B" w:rsidP="00761C1B">
      <w:r>
        <w:t xml:space="preserve">                                                                                                                                                                                                                                                                                                                                                                                                                                                                                                                                                                                                                                                                                                                                                                                                                                                                                                                                                                                                                                                                                                                                                                                                                                                                                                                                                                                                                                                                                                                                                                                                                                                                                                                                                                                                                                                                                                                                                                                                                                                                                                                                                                                                                                                                                                                                                                                                                                                                                                                                                                                                                                                                                                                                                                                                                                                                                                                                                                                                                                                                                                                                                                                                                                                                                                                                                                                                                                                                                                                                                                                                                                                                                                                                                                                                                                                                                                                                                                                                                                                                                                                                                                                                                                                                                                                                                                                                                                                                                                                                                                                                                                                                                                                                                                                                                                                                                                                                                                                                                                                                                                                                                                                                                                                                                                                                                                                                                                                                                                                                                                                                                                                                                                                                                                                                                                                                                                                                                                                                                                                                                                                                                                                                                                                                                                                                                                                                                                                                                                                                                                                                                                                                                                                                                                                                                                                                                                                                                                                                                                                                                                                              The transmitter power is defined in en 300 433-1 [1], clause 7.2.1. </w:t>
      </w:r>
    </w:p>
    <w:p w:rsidR="00761C1B" w:rsidRDefault="00761C1B" w:rsidP="00761C1B">
      <w:r>
        <w:t>SOURCE: Used in EN 300 433-02 V1.3.1, clause 4.2.2.1</w:t>
      </w:r>
    </w:p>
    <w:p w:rsidR="00761C1B" w:rsidRDefault="00761C1B" w:rsidP="00761C1B"/>
    <w:p w:rsidR="00761C1B" w:rsidRDefault="00761C1B" w:rsidP="00761C1B">
      <w:r>
        <w:t xml:space="preserve">                                                                                                                                                                                                                                                                                                                                                                                                                                                                                                                                                                                                                                                                                                                                                                                                                                                                                                                                                                                                                                                                                                                                                                                                                                                                                                                                                                                                                                                                                                                                                                                                                                                                                                                                                                                                                                                                                                                                                                                                                                                                                                                                                                                                                                                                                                                                                                                                                                                                                                                                                                                                                                                                                                                                                                                                                                                                                                                                                                                                                                                                                                                                                                                                                                                                                                                                                                                                                                                                                                                                                                                                                                                                                                                                                                                                                                                                                                                                                                                                                                                                                                                                                                                                                                                                                                                                                                                                                                                                                                                                                                                                                                                                                                                                                                                                                                                                                                                                                                                                                                                                                                                                                                                                                                                                                                                                                                                                                                                                                                                                                                                                                                                                                                                                                                                                                                                                                                                                                                                                                                                                                                                                                                                                                                                                                                                                                                                                                                                                                                                                                                                                                                                                                                                                                                                                                                                                                                                                                                                                                                                                                                                              The transmitter produces short microwave pulses, which causes a broad frequency spectrum, depending on the pulse duration and the pulse repetition frequency. the operating frequency is to be understood as the frequency of the microwave during the transmitting pulse and is represented by the spectral line of highest amplitude. </w:t>
      </w:r>
    </w:p>
    <w:p w:rsidR="00761C1B" w:rsidRDefault="00761C1B" w:rsidP="00761C1B">
      <w:r>
        <w:t>SOURCE: Used in EN 302 194 V2.1.1, clause 8.8.2.1 SOURCE: Used in EN 302 194-01 V1.1.2, clause 7.9.2.1</w:t>
      </w:r>
    </w:p>
    <w:p w:rsidR="00761C1B" w:rsidRDefault="00761C1B" w:rsidP="00761C1B"/>
    <w:p w:rsidR="00761C1B" w:rsidRDefault="00761C1B" w:rsidP="00761C1B">
      <w:r>
        <w:t xml:space="preserve">                                                                                                                                                                                                                                                                                                                                                                                                                                                                                                                                                                                                                                                                                                                                                                                                                                                                                                                                                                                                                                                                                                                                                                                                                                                                                                                                                                                                                                                                                                                                                                                                                                                                                                                                                                                                                                                                                                                                                                                                                                                                                                                                                                                                                                                                                                                                                                                                                                                                                                                                                                                                                                                                                                                                                                                                                                                                                                                                                                                                                                                                                                                                                                                                                                                                                                                                                                                                                                                                                                                                                                                                                                                                                                                                                                                                                                                                                                                                                                                                                                                                                                                                                                                                                                                                                                                                                                                                                                                                                                                                                                                                                                                                                                                                                                                                                                                                                                                                                                                                                                                                                                                                                                                                                                                                                                                                                                                                                                                                                                                                                                                                                                                                                                                                                                                                                                                                                                                                                                                                                                                                                                                                                                                                                                                                                                                                                                                                                                                                                                                                                                                                                                                                                                                                                                                                                                                                                                                                                                                                                                                                                                                              transmitter pulse power pt is to be understood as the mean value of the microwave power during the transmission pulse at the antenna side of the rotary joint (rj). for the arithmetic mean value of the transmitting power, integrated over the prt, the abbreviation pm will be used in clause 8.8.3. </w:t>
      </w:r>
    </w:p>
    <w:p w:rsidR="00761C1B" w:rsidRDefault="00761C1B" w:rsidP="00761C1B">
      <w:r>
        <w:t>SOURCE: Used in EN 302 194 V2.1.1, clause 8.8.3.1</w:t>
      </w:r>
    </w:p>
    <w:p w:rsidR="00761C1B" w:rsidRDefault="00761C1B" w:rsidP="00761C1B"/>
    <w:p w:rsidR="00761C1B" w:rsidRDefault="00761C1B" w:rsidP="00761C1B">
      <w:r>
        <w:t xml:space="preserve">                                                                                                                                                                                                                                                                                                                                                                                                                                                                                                                                                                                                                                                                                                                                                                                                                                                                                                                                                                                                                                                                                                                                                                                                                                                                                                                                                                                                                                                                                                                                                                                                                                                                                                                                                                                                                                                                                                                                                                                                                                                                                                                                                                                                                                                                                                                                                                                                                                                                                                                                                                                                                                                                                                                                                                                                                                                                                                                                                                                                                                                                                                                                                                                                                                                                                                                                                                                                                                                                                                                                                                                                                                                                                                                                                                                                                                                                                                                                                                                                                                                                                                                                                                                                                                                                                                                                                                                                                                                                                                                                                                                                                                                                                                                                                                                                                                                                                                                                                                                                                                                                                                                                                                                                                                                                                                                                                                                                                                                                                                                                                                                                                                                                                                                                                                                                                                                                                                                                                                                                                                                                                                                                                                                                                                                                                                                                                                                                                                                                                                                                                                                                                                                                                                                                                                                                                                                                                                                                                                                                                                                                                                                                  transmitter pulse power pt is to be understood as the mean value of the microwave power during the transmission pulse at the antenna side of the rotary joint (rj). for the arithmetic mean value of the transmitting power, integrated over the prt, the abbreviation pm will be used in this clause 7.9.3. </w:t>
      </w:r>
    </w:p>
    <w:p w:rsidR="00761C1B" w:rsidRDefault="00761C1B" w:rsidP="00761C1B">
      <w:r>
        <w:t>SOURCE: Used in EN 302 194-01 V1.1.2, clause 7.9.3.1</w:t>
      </w:r>
    </w:p>
    <w:p w:rsidR="00761C1B" w:rsidRDefault="00761C1B" w:rsidP="00761C1B"/>
    <w:p w:rsidR="00761C1B" w:rsidRDefault="00761C1B" w:rsidP="00761C1B">
      <w:r>
        <w:t xml:space="preserve">                                                                                                                                                                                                                                                                                                                                                                                                                                                                                                                                                                                                                                                                                                                                                                                                                                                                                                                                                                                                                                                                                                                                                                                                                                                                                                                                                                                                                                                                                                                                                                                                                                                                                                                                                                                                                                                                                                                                                                                                                                                                                                                                                                                                                                                                                                                                                                                                                                                                                                                                                                                                                                                                                                                                                                                                                                                                                                                                                                                                                                                                                                                                                                                                                                                                                                                                                                                                                                                                                                                                                                                                                                                                                                                                                                                                                                                                                                                                                                                                                                                                                                                                                                                                                                                                                                                                                                                                                                                                                                                                                                                                                                                                                                                                                                                                                                                                                                                                                                                                                                                                                                                                                                                                                                                                                                                                                                                                                                                                                                                                                                                                                                                                                                                                                                                                                                                                                                                                                                                                                                                                                                                                                                                                                                                                                                                                                                                                                                                                                                                                                                                                                                                                                                                                                                                                                                                                                                                                                                                                                                                                                                                                  The transmitter pulse power shall be as defined in en 302 194-1 [3], clause 7.9.3.1. </w:t>
      </w:r>
    </w:p>
    <w:p w:rsidR="00761C1B" w:rsidRDefault="00761C1B" w:rsidP="00761C1B">
      <w:r>
        <w:t>SOURCE: Used in EN 302 194-02 V1.1.2, clause 4.2.3.1</w:t>
      </w:r>
    </w:p>
    <w:p w:rsidR="00761C1B" w:rsidRDefault="00761C1B" w:rsidP="00761C1B"/>
    <w:p w:rsidR="00761C1B" w:rsidRDefault="00761C1B" w:rsidP="00761C1B">
      <w:r>
        <w:t xml:space="preserve">                                                                                                                                                                                                                                                                                                                                                                                                                                                                                                                                                                                                                                                                                                                                                                                                                                                                                                                                                                                                                                                                                                                                                                                                                                                                                                                                                                                                                                                                                                                                                                                                                                                                                                                                                                                                                                                                                                                                                                                                                                                                                                                                                                                                                                                                                                                                                                                                                                                                                                                                                                                                                                                                                                                                                                                                                                                                                                                                                                                                                                                                                                                                                                                                                                                                                                                                                                                                                                                                                                                                                                                                                                                                                                                                                                                                                                                                                                                                                                                                                                                                                                                                                                                                                                                                                                                                                                                                                                                                                                                                                                                                                                                                                                                                                                                                                                                                                                                                                                                                                                                                                                                                                                                                                                                                                                                                                                                                                                                                                                                                                                                                                                                                                                                                                                                                                                                                                                                                                                                                                                                                                                                                                                                                                                                                                                                                                                                                                                                                                                                                                                                                                                                                                                                                                                                                                                                                                                                                                                                                                                                                                                                              The transmitter release time (t r) is the time which elapses between the initiation of the "transmitter off" function (txoff , time at which the final irrevocable logic decision to power off the transmitter is taken) and the moment when the transmitter output power has reduced to a level 50 db below the steady state power (pc) and remains below this level thereafter as seen on the measuring equipment or in the plot of power as a function of time. the measured value of t r is t r m; its limit is t r l. </w:t>
      </w:r>
    </w:p>
    <w:p w:rsidR="00761C1B" w:rsidRDefault="00761C1B" w:rsidP="00761C1B">
      <w:r>
        <w:t>SOURCE: Used in EN 300 219-01 V1.2.1, clause 8.8.1</w:t>
      </w:r>
    </w:p>
    <w:p w:rsidR="00761C1B" w:rsidRDefault="00761C1B" w:rsidP="00761C1B"/>
    <w:p w:rsidR="00761C1B" w:rsidRDefault="00761C1B" w:rsidP="00761C1B">
      <w:r>
        <w:t xml:space="preserve">                                                                                                                                                                                                                                                                                                                                                                                                                                                                                                                                                                                                                                                                                                                                                                                                                                                                                                                                                                                                                                                                                                                                                                                                                                                                                                                                                                                                                                                                                                                                                                                                                                                                                                                                                                                                                                                                                                                                                                                                                                                                                                                                                                                                                                                                                                                                                                                                                                                                                                                                                                                                                                                                                                                                                                                                                                                                                                                                                                                                                                                                                                                                                                                                                                                                                                                                                                                                                                                                                                                                                                                                                                                                                                                                                                                                                                                                                                                                                                                                                                                                                                                                                                                                                                                                                                                                                                                                                                                                                                                                                                                                                                                                                                                                                                                                                                                                                                                                                                                                                                                                                                                                                                                                                                                                                                                                                                                                                                                                                                                                                                                                                                                                                                                                                                                                                                                                                                                                                                                                                                                                                                                                                                                                                                                                                                                                                                                                                                                                                                                                                                                                                                                                                                                                                                                                                                                                                                                                                                                                                                                                                                                              The transmitter release time (t r) is the time which elapses between the initiation of the "transmitter off" function (txoff, time at which the final irrevocable logic decision to power off the transmitter is taken) and the moment when the transmitter output power has reduced to a level 50 db below the steady state power (pc) and remains below this level thereafter as seen on the measuring equipment or in the plot of power as a function of time. the measured value of t r is t r m; its limit is t r l. </w:t>
      </w:r>
    </w:p>
    <w:p w:rsidR="00761C1B" w:rsidRDefault="00761C1B" w:rsidP="00761C1B">
      <w:r>
        <w:t>SOURCE: Used in EN 300 219 V2.1.1, clause 8.8.1</w:t>
      </w:r>
    </w:p>
    <w:p w:rsidR="00761C1B" w:rsidRDefault="00761C1B" w:rsidP="00761C1B"/>
    <w:p w:rsidR="00761C1B" w:rsidRDefault="00761C1B" w:rsidP="00761C1B">
      <w:r>
        <w:t xml:space="preserve">                                                                                                                                                                                                                                                                                                                                                                                                                                                                                                                                                                                                                                                                                                                                                                                                                                                                                                                                                                                                                                                                                                                                                                                                                                                                                                                                                                                                                                                                                                                                                                                                                                                                                                                                                                                                                                                                                                                                                                                                                                                                                                                                                                                                                                                                                                                                                                                                                                                                                                                                                                                                                                                                                                                                                                                                                                                                                                                                                                                                                                                                                                                                                                                                                                                                                                                                                                                                                                                                                                                                                                                                                                                                                                                                                                                                                                                                                                                                                                                                                                                                                                                                                                                                                                                                                                                                                                                                                                                                                                                                                                                                                                                                                                                                                                                                                                                                                                                                                                                                                                                                                                                                                                                                                                                                                                                                                                                                                                                                                                                                                                                                                                                                                                                                                                                                                                                                                                                                                                                                                                                                                                                                                                                                                                                                                                                                                                                                                                                                                                                                                                                                                                                                                                                                                                                                                                                                                                                                                                                                                                                                                                                              The transmitter release time (tr) is the time which elapses between the initiation of the "transmitter off" function (txoff) and the moment when the transmitter output power has reduced to a level 50 db below the steady state power (pc) and remains below this level thereafter as seen on the measuring equipment or in the power plot as a function of time (clause 7.7.2, figure 12). the measured value of tr is trm; its limit is trl. </w:t>
      </w:r>
    </w:p>
    <w:p w:rsidR="00761C1B" w:rsidRDefault="00761C1B" w:rsidP="00761C1B">
      <w:r>
        <w:t>SOURCE: Used in EN 300 390 V2.1.1, clause 7.6.1</w:t>
      </w:r>
    </w:p>
    <w:p w:rsidR="00761C1B" w:rsidRDefault="00761C1B" w:rsidP="00761C1B"/>
    <w:p w:rsidR="00761C1B" w:rsidRDefault="00761C1B" w:rsidP="00761C1B">
      <w:r>
        <w:t xml:space="preserve">                                                                                                                                                                                                                                                                                                                                                                                                                                                                                                                                                                                                                                                                                                                                                                                                                                                                                                                                                                                                                                                                                                                                                                                                                                                                                                                                                                                                                                                                                                                                                                                                                                                                                                                                                                                                                                                                                                                                                                                                                                                                                                                                                                                                                                                                                                                                                                                                                                                                                                                                                                                                                                                                                                                                                                                                                                                                                                                                                                                                                                                                                                                                                                                                                                                                                                                                                                                                                                                                                                                                                                                                                                                                                                                                                                                                                                                                                                                                                                                                                                                                                                                                                                                                                                                                                                                                                                                                                                                                                                                                                                                                                                                                                                                                                                                                                                                                                                                                                                                                                                                                                                                                                                                                                                                                                                                                                                                                                                                                                                                                                                                                                                                                                                                                                                                                                                                                                                                                                                                                                                                                                                                                                                                                                                                                                                                                                                                                                                                                                                                                                                                                                                                                                                                                                                                                                                                                                                                                                                                                                                                                                                                              The transmitter release time (tr) is the time which elapses between the initiation of the "transmitter off" function (txoff) and the moment when the transmitter output power has reduced to a level 50 db below the steady state power (pc) and remains below this level thereafter as seen on the measuring equipment or in the power plot as a function of time (subclause 8.7.2, figure 11). the measured value of tr is trm; its limit is trl. </w:t>
      </w:r>
    </w:p>
    <w:p w:rsidR="00761C1B" w:rsidRDefault="00761C1B" w:rsidP="00761C1B">
      <w:r>
        <w:t>SOURCE: Used in EN 300 390-01 V1.2.1, clause 8.6.1</w:t>
      </w:r>
    </w:p>
    <w:p w:rsidR="00761C1B" w:rsidRDefault="00761C1B" w:rsidP="00761C1B"/>
    <w:p w:rsidR="00761C1B" w:rsidRDefault="00761C1B" w:rsidP="00761C1B">
      <w:r>
        <w:t xml:space="preserve">                                                                                                                                                                                                                                                                                                                                                                                                                                                                                                                                                                                                                                                                                                                                                                                                                                                                                                                                                                                                                                                                                                                                                                                                                                                                                                                                                                                                                                                                                                                                                                                                                                                                                                                                                                                                                                                                                                                                                                                                                                                                                                                                                                                                                                                                                                                                                                                                                                                                                                                                                                                                                                                                                                                                                                                                                                                                                                                                                                                                                                                                                                                                                                                                                                                                                                                                                                                                                                                                                                                                                                                                                                                                                                                                                                                                                                                                                                                                                                                                                                                                                                                                                                                                                                                                                                                                                                                                                                                                                                                                                                                                                                                                                                                                                                                                                                                                                                                                                                                                                                                                                                                                                                                                                                                                                                                                                                                                                                                                                                                                                                                                                                                                                                                                                                                                                                                                                                                                                                                                                                                                                                                                                                                                                                                                                                                                                                                                                                                                                                                                                                                                                                                                                                                                                                                                                                                                                                                                                                                                                                                                                                                              The transmitter release time is defined in en 300 219-1 [4], clause 8.8.1. </w:t>
      </w:r>
    </w:p>
    <w:p w:rsidR="00761C1B" w:rsidRDefault="00761C1B" w:rsidP="00761C1B">
      <w:r>
        <w:t>SOURCE: Used in EN 300 219-02 V1.1.1, clause 4.2.8.1</w:t>
      </w:r>
    </w:p>
    <w:p w:rsidR="00761C1B" w:rsidRDefault="00761C1B" w:rsidP="00761C1B"/>
    <w:p w:rsidR="00761C1B" w:rsidRDefault="00761C1B" w:rsidP="00761C1B">
      <w:r>
        <w:t xml:space="preserve">                                                                                                                                                                                                                                                                                                                                                                                                                                                                                                                                                                                                                                                                                                                                                                                                                                                                                                                                                                                                                                                                                                                                                                                                                                                                                                                                                                                                                                                                                                                                                                                                                                                                                                                                                                                                                                                                                                                                                                                                                                                                                                                                                                                                                                                                                                                                                                                                                                                                                                                                                                                                                                                                                                                                                                                                                                                                                                                                                                                                                                                                                                                                                                                                                                                                                                                                                                                                                                                                                                                                                                                                                                                                                                                                                                                                                                                                                                                                                                                                                                                                                                                                                                                                                                                                                                                                                                                                                                                                                                                                                                                                                                                                                                                                                                                                                                                                                                                                                                                                                                                                                                                                                                                                                                                                                                                                                                                                                                                                                                                                                                                                                                                                                                                                                                                                                                                                                                                                                                                                                                                                                                                                                                                                                                                                                                                                                                                                                                                                                                                                                                                                                                                                                                                                                                                                                                                                                                                                                                                                                                                                                                                              The transmitter shall have a built in timer facility that automatically switches off the rf carrier after a period of no input audio signal. </w:t>
      </w:r>
    </w:p>
    <w:p w:rsidR="00761C1B" w:rsidRDefault="00761C1B" w:rsidP="00761C1B">
      <w:r>
        <w:t>SOURCE: Used in EN 301 357 V2.1.1, clause 8.8.2 SOURCE: Used in EN 301 357-01 V1.4.1, clause 8.7.1</w:t>
      </w:r>
    </w:p>
    <w:p w:rsidR="00761C1B" w:rsidRDefault="00761C1B" w:rsidP="00761C1B"/>
    <w:p w:rsidR="00761C1B" w:rsidRDefault="00761C1B" w:rsidP="00761C1B">
      <w:r>
        <w:t xml:space="preserve">                                                                                                                                                                                                                                                                                                                                                                                                                                                                                                                                                                                                                                                                                                                                                                                                                                                                                                                                                                                                                                                                                                                                                                                                                                                                                                                                                                                                                                                                                                                                                                                                                                                                                                                                                                                                                                                                                                                                                                                                                                                                                                                                                                                                                                                                                                                                                                                                                                                                                                                                                                                                                                                                                                                                                                                                                                                                                                                                                                                                                                                                                                                                                                                                                                                                                                                                                                                                                                                                                                                                                                                                                                                                                                                                                                                                                                                                                                                                                                                                                                                                                                                                                                                                                                                                                                                                                                                                                                                                                                                                                                                                                                                                                                                                                                                                                                                                                                                                                                                                                                                                                                                                                                                                                                                                                                                                                                                                                                                                                                                                                                                                                                                                                                                                                                                                                                                                                                                                                                                                                                                                                                                                                                                                                                                                                                                                                                                                                                                                                                                                                                                                                                                                                                                                                                                                                                                                                                                                                                                                                                                                                                                              The transmitter spectrum emission mask defines an out of band emission requirement for the transmitter. these out of band emissions are unwanted emissions outside the channel bandwidth resulting from the modulation process and non-linearity in the transmitter but excluding spurious emissions. </w:t>
      </w:r>
    </w:p>
    <w:p w:rsidR="00761C1B" w:rsidRDefault="00761C1B" w:rsidP="00761C1B">
      <w:r>
        <w:t>SOURCE: Used in EN 301 908-20 V6.3.1, clause 4.2.2.1</w:t>
      </w:r>
    </w:p>
    <w:p w:rsidR="00761C1B" w:rsidRDefault="00761C1B" w:rsidP="00761C1B"/>
    <w:p w:rsidR="00761C1B" w:rsidRDefault="00761C1B" w:rsidP="00761C1B">
      <w:r>
        <w:t xml:space="preserve">                                                                                                                                                                                                                                                                                                                                                                                                                                                                                                                                                                                                                                                                                                                                                                                                                                                                                                                                                                                                                                                                                                                                                                                                                                                                                                                                                                                                                                                                                                                                                                                                                                                                                                                                                                                                                                                                                                                                                                                                                                                                                                                                                                                                                                                                                                                                                                                                                                                                                                                                                                                                                                                                                                                                                                                                                                                                                                                                                                                                                                                                                                                                                                                                                                                                                                                                                                                                                                                                                                                                                                                                                                                                                                                                                                                                                                                                                                                                                                                                                                                                                                                                                                                                                                                                                                                                                                                                                                                                                                                                                                                                                                                                                                                                                                                                                                                                                                                                                                                                                                                                                                                                                                                                                                                                                                                                                                                                                                                                                                                                                                                                                                                                                                                                                                                                                                                                                                                                                                                                                                                                                                                                                                                                                                                                                                                                                                                                                                                                                                                                                                                                                                                                                                                                                                                                                                                                                                                                                                                                                                                                                                                              The transmitter spectrum mask defines the limits within a specified frequency range for the average power of all modulated signals including all side bands associated with the carrier. </w:t>
      </w:r>
    </w:p>
    <w:p w:rsidR="00761C1B" w:rsidRDefault="00761C1B" w:rsidP="00761C1B">
      <w:r>
        <w:t>SOURCE: Used in EN 302 208-01 V2.1.1, clause 8.4.1</w:t>
      </w:r>
    </w:p>
    <w:p w:rsidR="00761C1B" w:rsidRDefault="00761C1B" w:rsidP="00761C1B"/>
    <w:p w:rsidR="00761C1B" w:rsidRDefault="00761C1B" w:rsidP="00761C1B">
      <w:r>
        <w:t xml:space="preserve">                                                                                                                                                                                                                                                                                                                                                                                                                                                                                                                                                                                                                                                                                                                                                                                                                                                                                                                                                                                                                                                                                                                                                                                                                                                                                                                                                                                                                                                                                                                                                                                                                                                                                                                                                                                                                                                                                                                                                                                                                                                                                                                                                                                                                                                                                                                                                                                                                                                                                                                                                                                                                                                                                                                                                                                                                                                                                                                                                                                                                                                                                                                                                                                                                                                                                                                                                                                                                                                                                                                                                                                                                                                                                                                                                                                                                                                                                                                                                                                                                                                                                                                                                                                                                                                                                                                                                                                                                                                                                                                                                                                                                                                                                                                                                                                                                                                                                                                                                                                                                                                                                                                                                                                                                                                                                                                                                                                                                                                                                                                                                                                                                                                                                                                                                                                                                                                                                                                                                                                                                                                                                                                                                                                                                                                                                                                                                                                                                                                                                                                                                                                                                                                                                                                                                                                                                                                                                                                                                                                                                                                                                                                              The transmitter spectrum mask defines the limits within the range fc ±75 khz for the peak power of all modulated signals including all side bands associated with the carrier. </w:t>
      </w:r>
    </w:p>
    <w:p w:rsidR="00761C1B" w:rsidRDefault="00761C1B" w:rsidP="00761C1B">
      <w:r>
        <w:t>SOURCE: Used in EN 302 961-01 V1.2.1, clause 8.6.1 SOURCE: Used in EN 303 098-01 V1.2.1, clause 8.4.1</w:t>
      </w:r>
    </w:p>
    <w:p w:rsidR="00761C1B" w:rsidRDefault="00761C1B" w:rsidP="00761C1B"/>
    <w:p w:rsidR="00761C1B" w:rsidRDefault="00761C1B" w:rsidP="00761C1B">
      <w:r>
        <w:t xml:space="preserve">                                                                                                                                                                                                                                                                                                                                                                                                                                                                                                                                                                                                                                                                                                                                                                                                                                                                                                                                                                                                                                                                                                                                                                                                                                                                                                                                                                                                                                                                                                                                                                                                                                                                                                                                                                                                                                                                                                                                                                                                                                                                                                                                                                                                                                                                                                                                                                                                                                                                                                                                                                                                                                                                                                                                                                                                                                                                                                                                                                                                                                                                                                                                                                                                                                                                                                                                                                                                                                                                                                                                                                                                                                                                                                                                                                                                                                                                                                                                                                                                                                                                                                                                                                                                                                                                                                                                                                                                                                                                                                                                                                                                                                                                                                                                                                                                                                                                                                                                                                                                                                                                                                                                                                                                                                                                                                                                                                                                                                                                                                                                                                                                                                                                                                                                                                                                                                                                                                                                                                                                                                                                                                                                                                                                                                                                                                                                                                                                                                                                                                                                                                                                                                                                                                                                                                                                                                                                                                                                                                                                                                                                                                                              The transmitter spectrum mask defines the limits within the range fc â±75 khz for the peak power of all modulated signals including all side bands associated with the carrier. </w:t>
      </w:r>
    </w:p>
    <w:p w:rsidR="00761C1B" w:rsidRDefault="00761C1B" w:rsidP="00761C1B">
      <w:r>
        <w:t>SOURCE: Used in EN 302 961 V2.1.2, clause 8.6.1 SOURCE: Used in EN 303 098 V2.1.1, clause 8.4.1</w:t>
      </w:r>
    </w:p>
    <w:p w:rsidR="00761C1B" w:rsidRDefault="00761C1B" w:rsidP="00761C1B"/>
    <w:p w:rsidR="00761C1B" w:rsidRDefault="00761C1B" w:rsidP="00761C1B">
      <w:r>
        <w:t xml:space="preserve">                                                                                                                                                                                                                                                                                                                                                                                                                                                                                                                                                                                                                                                                                                                                                                                                                                                                                                                                                                                                                                                                                                                                                                                                                                                                                                                                                                                                                                                                                                                                                                                                                                                                                                                                                                                                                                                                                                                                                                                                                                                                                                                                                                                                                                                                                                                                                                                                                                                                                                                                                                                                                                                                                                                                                                                                                                                                                                                                                                                                                                                                                                                                                                                                                                                                                                                                                                                                                                                                                                                                                                                                                                                                                                                                                                                                                                                                                                                                                                                                                                                                                                                                                                                                                                                                                                                                                                                                                                                                                                                                                                                                                                                                                                                                                                                                                                                                                                                                                                                                                                                                                                                                                                                                                                                                                                                                                                                                                                                                                                                                                                                                                                                                                                                                                                                                                                                                                                                                                                                                                                                                                                                                                                                                                                                                                                                                                                                                                                                                                                                                                                                                                                                                                                                                                                                                                                                                                                                                                                                                                                                                                                                              The transmitter spectrum mask is defined in en 303 098-1 [1], clause 8.4.1. </w:t>
      </w:r>
    </w:p>
    <w:p w:rsidR="00761C1B" w:rsidRDefault="00761C1B" w:rsidP="00761C1B">
      <w:r>
        <w:t>SOURCE: Used in EN 303 098-02 V1.2.1, clause 4.2.4.1</w:t>
      </w:r>
    </w:p>
    <w:p w:rsidR="00761C1B" w:rsidRDefault="00761C1B" w:rsidP="00761C1B"/>
    <w:p w:rsidR="00761C1B" w:rsidRDefault="00761C1B" w:rsidP="00761C1B">
      <w:r>
        <w:t xml:space="preserve">                                                                                                                                                                                                                                                                                                                                                                                                                                                                                                                                                                                                                                                                                                                                                                                                                                                                                                                                                                                                                                                                                                                                                                                                                                                                                                                                                                                                                                                                                                                                                                                                                                                                                                                                                                                                                                                                                                                                                                                                                                                                                                                                                                                                                                                                                                                                                                                                                                                                                                                                                                                                                                                                                                                                                                                                                                                                                                                                                                                                                                                                                                                                                                                                                                                                                                                                                                                                                                                                                                                                                                                                                                                                                                                                                                                                                                                                                                                                                                                                                                                                                                                                                                                                                                                                                                                                                                                                                                                                                                                                                                                                                                                                                                                                                                                                                                                                                                                                                                                                                                                                                                                                                                                                                                                                                                                                                                                                                                                                                                                                                                                                                                                                                                                                                                                                                                                                                                                                                                                                                                                                                                                                                                                                                                                                                                                                                                                                                                                                                                                                                                                                                                                                                                                                                                                                                                                                                                                                                                                                                                                                                                                              The transmitter spectrum mask shall be as defined in en 302 961-1 [1], clause 8.6.1. </w:t>
      </w:r>
    </w:p>
    <w:p w:rsidR="00761C1B" w:rsidRDefault="00761C1B" w:rsidP="00761C1B">
      <w:r>
        <w:t>SOURCE: Used in EN 302 961-02 V1.2.1, clause 4.2.7.1</w:t>
      </w:r>
    </w:p>
    <w:p w:rsidR="00761C1B" w:rsidRDefault="00761C1B" w:rsidP="00761C1B"/>
    <w:p w:rsidR="00761C1B" w:rsidRDefault="00761C1B" w:rsidP="00761C1B">
      <w:r>
        <w:t xml:space="preserve">                                                                                                                                                                                                                                                                                                                                                                                                                                                                                                                                                                                                                                                                                                                                                                                                                                                                                                                                                                                                                                                                                                                                                                                                                                                                                                                                                                                                                                                                                                                                                                                                                                                                                                                                                                                                                                                                                                                                                                                                                                                                                                                                                                                                                                                                                                                                                                                                                                                                                                                                                                                                                                                                                                                                                                                                                                                                                                                                                                                                                                                                                                                                                                                                                                                                                                                                                                                                                                                                                                                                                                                                                                                                                                                                                                                                                                                                                                                                                                                                                                                                                                                                                                                                                                                                                                                                                                                                                                                                                                                                                                                                                                                                                                                                                                                                                                                                                                                                                                                                                                                                                                                                                                                                                                                                                                                                                                                                                                                                                                                                                                                                                                                                                                                                                                                                                                                                                                                                                                                                                                                                                                                                                                                                                                                                                                                                                                                                                                                                                                                                                                                                                                                                                                                                                                                                                                                                                                                                                                                                                                                                                                                              transmitter spectrum mask within the 5 ghz its frequency band for 10 mhz channels. </w:t>
      </w:r>
    </w:p>
    <w:p w:rsidR="00761C1B" w:rsidRDefault="00761C1B" w:rsidP="00761C1B">
      <w:r>
        <w:t>SOURCE: Used in EN 302 571 V2.1.1, clause 4.2.5.2.1</w:t>
      </w:r>
    </w:p>
    <w:p w:rsidR="00761C1B" w:rsidRDefault="00761C1B" w:rsidP="00761C1B"/>
    <w:p w:rsidR="00761C1B" w:rsidRDefault="00761C1B" w:rsidP="00761C1B">
      <w:r>
        <w:t xml:space="preserve">                                                                                                                                                                                                                                                                                                                                                                                                                                                                                                                                                                                                                                                                                                                                                                                                                                                                                                                                                                                                                                                                                                                                                                                                                                                                                                                                                                                                                                                                                                                                                                                                                                                                                                                                                                                                                                                                                                                                                                                                                                                                                                                                                                                                                                                                                                                                                                                                                                                                                                                                                                                                                                                                                                                                                                                                                                                                                                                                                                                                                                                                                                                                                                                                                                                                                                                                                                                                                                                                                                                                                                                                                                                                                                                                                                                                                                                                                                                                                                                                                                                                                                                                                                                                                                                                                                                                                                                                                                                                                                                                                                                                                                                                                                                                                                                                                                                                                                                                                                                                                                                                                                                                                                                                                                                                                                                                                                                                                                                                                                                                                                                                                                                                                                                                                                                                                                                                                                                                                                                                                                                                                                                                                                                                                                                                                                                                                                                                                                                                                                                                                                                                                                                                                                                                                                                                                                                                                                                                                                                                                                                                                                                                  transmitter spurious emissions are any of the transmitter unwanted emissions on frequencies which are more than 250 % of the channel bandwidth (chbw) away from the centre frequency of the operating channel. </w:t>
      </w:r>
    </w:p>
    <w:p w:rsidR="00761C1B" w:rsidRDefault="00761C1B" w:rsidP="00761C1B">
      <w:r>
        <w:t>SOURCE: Used in EN 302 774 V1.2.1, clause 4.2.4.1</w:t>
      </w:r>
    </w:p>
    <w:p w:rsidR="00761C1B" w:rsidRDefault="00761C1B" w:rsidP="00761C1B"/>
    <w:p w:rsidR="00761C1B" w:rsidRDefault="00761C1B" w:rsidP="00761C1B">
      <w:r>
        <w:t xml:space="preserve">                                                                                                                                                                                                                                                                                                                                                                                                                                                                                                                                                                                                                                                                                                                                                                                                                                                                                                                                                                                                                                                                                                                                                                                                                                                                                                                                                                                                                                                                                                                                                                                                                                                                                                                                                                                                                                                                                                                                                                                                                                                                                                                                                                                                                                                                                                                                                                                                                                                                                                                                                                                                                                                                                                                                                                                                                                                                                                                                                                                                                                                                                                                                                                                                                                                                                                                                                                                                                                                                                                                                                                                                                                                                                                                                                                                                                                                                                                                                                                                                                                                                                                                                                                                                                                                                                                                                                                                                                                                                                                                                                                                                                                                                                                                                                                                                                                                                                                                                                                                                                                                                                                                                                                                                                                                                                                                                                                                                                                                                                                                                                                                                                                                                                                                                                                                                                                                                                                                                                                                                                                                                                                                                                                                                                                                                                                                                                                                                                                                                                                                                                                                                                                                                                                                                                                                                                                                                                                                                                                                                                                                                                                                                  transmitter spurious emissions are emissions that are caused by unwanted transmitter effects such as harmonics emission, parasitic emission, intermodulation products and frequency conversion products, but exclude out-of-band emissions. the spurious emissions during transmit mode are defined as unwanted power in the bands from 30 mhz up to fc - 2,5 ã— bw and from fc + 2,5 ã— bw up to 5 ã— fc, where fc is the carrier frequency and bw is the signal bandwidth. the spurious level quoted in clause </w:t>
      </w:r>
    </w:p>
    <w:p w:rsidR="00761C1B" w:rsidRDefault="00761C1B" w:rsidP="00761C1B">
      <w:r>
        <w:t>SOURCE: Used in EN 303 316 V1.2.1, clause 4.2.5.1</w:t>
      </w:r>
    </w:p>
    <w:p w:rsidR="00761C1B" w:rsidRDefault="00761C1B" w:rsidP="00761C1B"/>
    <w:p w:rsidR="00761C1B" w:rsidRDefault="00761C1B" w:rsidP="00761C1B">
      <w:r>
        <w:t xml:space="preserve">                                                                                                                                                                                                                                                                                                                                                                                                                                                                                                                                                                                                                                                                                                                                                                                                                                                                                                                                                                                                                                                                                                                                                                                                                                                                                                                                                                                                                                                                                                                                                                                                                                                                                                                                                                                                                                                                                                                                                                                                                                                                                                                                                                                                                                                                                                                                                                                                                                                                                                                                                                                                                                                                                                                                                                                                                                                                                                                                                                                                                                                                                                                                                                                                                                                                                                                                                                                                                                                                                                                                                                                                                                                                                                                                                                                                                                                                                                                                                                                                                                                                                                                                                                                                                                                                                                                                                                                                                                                                                                                                                                                                                                                                                                                                                                                                                                                                                                                                                                                                                                                                                                                                                                                                                                                                                                                                                                                                                                                                                                                                                                                                                                                                                                                                                                                                                                                                                                                                                                                                                                                                                                                                                                                                                                                                                                                                                                                                                                                                                                                                                                                                                                                                                                                                                                                                                                                                                                                                                                                                                                                                                                                                  transmitter spurious emissions are emissions that are caused by unwanted transmitter effects such as harmonics emission, parasitic emission, intermodulation products and frequency conversion products, but exclude out-of-band emissions. unwanted emissions consist of spurious emissions and out-of-band emissions.this is measured at the rf output port. </w:t>
      </w:r>
    </w:p>
    <w:p w:rsidR="00761C1B" w:rsidRDefault="00761C1B" w:rsidP="00761C1B">
      <w:r>
        <w:t>SOURCE: Used in EN 303 339 V1.1.1,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the spurious emission limits are specified in terms of general requirements in line with recommendation itu-r sm.329-12 [i.1] and frequency range specific requirements to address ue co-existence. </w:t>
      </w:r>
    </w:p>
    <w:p w:rsidR="00761C1B" w:rsidRDefault="00761C1B" w:rsidP="00761C1B">
      <w:r>
        <w:t>SOURCE: Used in EN 301 908-19 V6.3.1,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conducted measurement is measured at the rf output port. </w:t>
      </w:r>
    </w:p>
    <w:p w:rsidR="00761C1B" w:rsidRDefault="00761C1B" w:rsidP="00761C1B">
      <w:r>
        <w:t>SOURCE: Used in EN 302 544-01 V1.1.1, clause 4.2.4.1 SOURCE: Used in EN 302 544-02 V1.1.1,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conducted measurement is measured at the rf output port. the spurious emission limits are specified in terms of general requirements in line with recommendation itu-r sm.329-10 [i.1] and frequency range specific requirements to address inter-system co-existence. </w:t>
      </w:r>
    </w:p>
    <w:p w:rsidR="00761C1B" w:rsidRDefault="00761C1B" w:rsidP="00761C1B">
      <w:r>
        <w:t>SOURCE: Used in EN 301 908-21 V6.1.1, clause 4.2.4.1 SOURCE: Used in EN 301 908-22 V6.1.1,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is measured at the base station rf output port. the spurious emission limits are specified in terms of general requirements in line with recommendation itu-r sm.329-12 [i.1] and frequency range specific requirements to address inter-system co-existence. </w:t>
      </w:r>
    </w:p>
    <w:p w:rsidR="00761C1B" w:rsidRDefault="00761C1B" w:rsidP="00761C1B">
      <w:r>
        <w:t>SOURCE: Used in EN 301 908-20 V6.3.1,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is measured at the base station rf output port. unless otherwise stated, all requirements are measured as mean power. </w:t>
      </w:r>
    </w:p>
    <w:p w:rsidR="00761C1B" w:rsidRDefault="00761C1B" w:rsidP="00761C1B">
      <w:r>
        <w:t>SOURCE: Used in EN 301 908-07 V5.2.1,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301 908-06 V5.2.1, clause 4.2.3.1</w:t>
      </w:r>
    </w:p>
    <w:p w:rsidR="00761C1B" w:rsidRDefault="00761C1B" w:rsidP="00761C1B"/>
    <w:p w:rsidR="00761C1B" w:rsidRDefault="00761C1B" w:rsidP="00761C1B">
      <w:r>
        <w:t xml:space="preserve">                                                                                                                                                                                                                                                                                                                                                                                                                                                                                                                                                                                                                                                                                                                                                                                                                                                                                                                                                                                                                                                                                                                                                                                                                                                                                                                                                                                                                                                                                                                                                                                                                                                                                                                                                                                                                                                                                                                                                                                                                                                                                                                                                                                                                                                                                                                                                                                                                                                                                                                                                                                                                                                                                                                                                                                                                                                                                                                                                                                                                                                                                                                                                                                                                                                                                                                                                                                                                                                                                                                                                                                                                                                                                                                                                                                                                                                                                                                                                                                                                                                                                                                                                                                                                                                                                                                                                                                                                                                                                                                                                                                                                                                                                                                                                                                                                                                                                                                                                                                                                                                                                                                                                                                                                                                                                                                                                                                                                                                                                                                                                                                                                                                                                                                                                                                                                                                                                                                                                                                                                                                                                                                                                                                                                                                                                                                                                                                                                                                                                                                                                                                                                                                                                                                                                                                                                                                                                                                                                                                                                                                                                                                                  transmitter spurious emissions are here defined as any unwanted emissions falling in the defined frequency band of table 6. </w:t>
      </w:r>
    </w:p>
    <w:p w:rsidR="00761C1B" w:rsidRDefault="00761C1B" w:rsidP="00761C1B">
      <w:r>
        <w:t>SOURCE: Used in EN 302 623 V1.1.1, clause 4.2.5.1</w:t>
      </w:r>
    </w:p>
    <w:p w:rsidR="00761C1B" w:rsidRDefault="00761C1B" w:rsidP="00761C1B"/>
    <w:p w:rsidR="00761C1B" w:rsidRDefault="00761C1B" w:rsidP="00761C1B">
      <w:r>
        <w:t xml:space="preserve">                                                                                                                                                                                                                                                                                                                                                                                                                                                                                                                                                                                                                                                                                                                                                                                                                                                                                                                                                                                                                                                                                                                                                                                                                                                                                                                                                                                                                                                                                                                                                                                                                                                                                                                                                                                                                                                                                                                                                                                                                                                                                                                                                                                                                                                                                                                                                                                                                                                                                                                                                                                                                                                                                                                                                                                                                                                                                                                                                                                                                                                                                                                                                                                                                                                                                                                                                                                                                                                                                                                                                                                                                                                                                                                                                                                                                                                                                                                                                                                                                                                                                                                                                                                                                                                                                                                                                                                                                                                                                                                                                                                                                                                                                                                                                                                                                                                                                                                                                                                                                                                                                                                                                                                                                                                                                                                                                                                                                                                                                                                                                                                                                                                                                                                                                                                                                                                                                                                                                                                                                                                                                                                                                                                                                                                                                                                                                                                                                                                                                                                                                                                                                                                                                                                                                                                                                                                                                                                                                                                                                                                                                                                                  The transmitter spurious emissions shall be as defined in en 300 328-1 [4], clause 5.2.4. </w:t>
      </w:r>
    </w:p>
    <w:p w:rsidR="00761C1B" w:rsidRDefault="00761C1B" w:rsidP="00761C1B">
      <w:r>
        <w:t>SOURCE: Used in EN 300 328-02 V1.2.1, clause 4.2.4.1</w:t>
      </w:r>
    </w:p>
    <w:p w:rsidR="00761C1B" w:rsidRDefault="00761C1B" w:rsidP="00761C1B"/>
    <w:p w:rsidR="00761C1B" w:rsidRDefault="00761C1B" w:rsidP="00761C1B">
      <w:r>
        <w:t xml:space="preserve">                                                                                                                                                                                                                                                                                                                                                                                                                                                                                                                                                                                                                                                                                                                                                                                                                                                                                                                                                                                                                                                                                                                                                                                                                                                                                                                                                                                                                                                                                                                                                                                                                                                                                                                                                                                                                                                                                                                                                                                                                                                                                                                                                                                                                                                                                                                                                                                                                                                                                                                                                                                                                                                                                                                                                                                                                                                                                                                                                                                                                                                                                                                                                                                                                                                                                                                                                                                                                                                                                                                                                                                                                                                                                                                                                                                                                                                                                                                                                                                                                                                                                                                                                                                                                                                                                                                                                                                                                                                                                                                                                                                                                                                                                                                                                                                                                                                                                                                                                                                                                                                                                                                                                                                                                                                                                                                                                                                                                                                                                                                                                                                                                                                                                                                                                                                                                                                                                                                                                                                                                                                                                                                                                                                                                                                                                                                                                                                                                                                                                                                                                                                                                                                                                                                                                                                                                                                                                                                                                                                                                                                                                                                              The transmitter spurious emissions shall be as defined in en 300 454-1 [4], subclause 8.4.1. </w:t>
      </w:r>
    </w:p>
    <w:p w:rsidR="00761C1B" w:rsidRDefault="00761C1B" w:rsidP="00761C1B">
      <w:r>
        <w:t>SOURCE: Used in EN 300 454-02 V1.1.1, clause 4.2.4.1</w:t>
      </w:r>
    </w:p>
    <w:p w:rsidR="00761C1B" w:rsidRDefault="00761C1B" w:rsidP="00761C1B"/>
    <w:p w:rsidR="00761C1B" w:rsidRDefault="00761C1B" w:rsidP="00761C1B">
      <w:r>
        <w:t xml:space="preserve">                                                                                                                                                                                                                                                                                                                                                                                                                                                                                                                                                                                                                                                                                                                                                                                                                                                                                                                                                                                                                                                                                                                                                                                                                                                                                                                                                                                                                                                                                                                                                                                                                                                                                                                                                                                                                                                                                                                                                                                                                                                                                                                                                                                                                                                                                                                                                                                                                                                                                                                                                                                                                                                                                                                                                                                                                                                                                                                                                                                                                                                                                                                                                                                                                                                                                                                                                                                                                                                                                                                                                                                                                                                                                                                                                                                                                                                                                                                                                                                                                                                                                                                                                                                                                                                                                                                                                                                                                                                                                                                                                                                                                                                                                                                                                                                                                                                                                                                                                                                                                                                                                                                                                                                                                                                                                                                                                                                                                                                                                                                                                                                                                                                                                                                                                                                                                                                                                                                                                                                                                                                                                                                                                                                                                                                                                                                                                                                                                                                                                                                                                                                                                                                                                                                                                                                                                                                                                                                                                                                                                                                                                                                              The transmitter timeout is the time from the moment where the audio input signal is removed until the transmitter stops transmitting or reduces the radiated power to maximum 3 nw e.r.p. </w:t>
      </w:r>
    </w:p>
    <w:p w:rsidR="00761C1B" w:rsidRDefault="00761C1B" w:rsidP="00761C1B">
      <w:r>
        <w:t>SOURCE: Used in EN 301 357 V2.1.1, clause 8.3.7.1 SOURCE: Used in EN 301 357-01 V1.4.1, clause 8.2.6.1</w:t>
      </w:r>
    </w:p>
    <w:p w:rsidR="00761C1B" w:rsidRDefault="00761C1B" w:rsidP="00761C1B"/>
    <w:p w:rsidR="00761C1B" w:rsidRDefault="00761C1B" w:rsidP="00761C1B">
      <w:r>
        <w:t xml:space="preserve">                                                                                                                                                                                                                                                                                                                                                                                                                                                                                                                                                                                                                                                                                                                                                                                                                                                                                                                                                                                                                                                                                                                                                                                                                                                                                                                                                                                                                                                                                                                                                                                                                                                                                                                                                                                                                                                                                                                                                                                                                                                                                                                                                                                                                                                                                                                                                                                                                                                                                                                                                                                                                                                                                                                                                                                                                                                                                                                                                                                                                                                                                                                                                                                                                                                                                                                                                                                                                                                                                                                                                                                                                                                                                                                                                                                                                                                                                                                                                                                                                                                                                                                                                                                                                                                                                                                                                                                                                                                                                                                                                                                                                                                                                                                                                                                                                                                                                                                                                                                                                                                                                                                                                                                                                                                                                                                                                                                                                                                                                                                                                                                                                                                                                                                                                                                                                                                                                                                                                                                                                                                                                                                                                                                                                                                                                                                                                                                                                                                                                                                                                                                                                                                                                                                                                                                                                                                                                                                                                                                                                                                                                                                              The transmitter transient behaviour - frequency deviation is defined in en 303 098-1 [1], clause 8.6.1. </w:t>
      </w:r>
    </w:p>
    <w:p w:rsidR="00761C1B" w:rsidRDefault="00761C1B" w:rsidP="00761C1B">
      <w:r>
        <w:t>SOURCE: Used in EN 303 098-02 V1.2.1, clause 4.2.6.1</w:t>
      </w:r>
    </w:p>
    <w:p w:rsidR="00761C1B" w:rsidRDefault="00761C1B" w:rsidP="00761C1B"/>
    <w:p w:rsidR="00761C1B" w:rsidRDefault="00761C1B" w:rsidP="00761C1B">
      <w:r>
        <w:t xml:space="preserve">                                                                                                                                                                                                                                                                                                                                                                                                                                                                                                                                                                                                                                                                                                                                                                                                                                                                                                                                                                                                                                                                                                                                                                                                                                                                                                                                                                                                                                                                                                                                                                                                                                                                                                                                                                                                                                                                                                                                                                                                                                                                                                                                                                                                                                                                                                                                                                                                                                                                                                                                                                                                                                                                                                                                                                                                                                                                                                                                                                                                                                                                                                                                                                                                                                                                                                                                                                                                                                                                                                                                                                                                                                                                                                                                                                                                                                                                                                                                                                                                                                                                                                                                                                                                                                                                                                                                                                                                                                                                                                                                                                                                                                                                                                                                                                                                                                                                                                                                                                                                                                                                                                                                                                                                                                                                                                                                                                                                                                                                                                                                                                                                                                                                                                                                                                                                                                                                                                                                                                                                                                                                                                                                                                                                                                                                                                                                                                                                                                                                                                                                                                                                                                                                                                                                                                                                                                                                                                                                                                                                                                                                                                                              The transmitter transient behaviour - output power is defined in en 303 098-1 [1], clause 8.5.1. </w:t>
      </w:r>
    </w:p>
    <w:p w:rsidR="00761C1B" w:rsidRDefault="00761C1B" w:rsidP="00761C1B">
      <w:r>
        <w:t>SOURCE: Used in EN 303 098-02 V1.2.1, clause 4.2.5.1</w:t>
      </w:r>
    </w:p>
    <w:p w:rsidR="00761C1B" w:rsidRDefault="00761C1B" w:rsidP="00761C1B"/>
    <w:p w:rsidR="00761C1B" w:rsidRDefault="00761C1B" w:rsidP="00761C1B">
      <w:r>
        <w:t xml:space="preserve">                                                                                                                                                                                                                                                                                                                                                                                                                                                                                                                                                                                                                                                                                                                                                                                                                                                                                                                                                                                                                                                                                                                                                                                                                                                                                                                                                                                                                                                                                                                                                                                                                                                                                                                                                                                                                                                                                                                                                                                                                                                                                                                                                                                                                                                                                                                                                                                                                                                                                                                                                                                                                                                                                                                                                                                                                                                                                                                                                                                                                                                                                                                                                                                                                                                                                                                                                                                                                                                                                                                                                                                                                                                                                                                                                                                                                                                                                                                                                                                                                                                                                                                                                                                                                                                                                                                                                                                                                                                                                                                                                                                                                                                                                                                                                                                                                                                                                                                                                                                                                                                                                                                                                                                                                                                                                                                                                                                                                                                                                                                                                                                                                                                                                                                                                                                                                                                                                                                                                                                                                                                                                                                                                                                                                                                                                                                                                                                                                                                                                                                                                                                                                                                                                                                                                                                                                                                                                                                                                                                                                                                                                                                              transmitter unwanted emissions are unwanted emissions in the spurious domain while the equipment is transmitting. the boundary where the spurious domain begins is considered to be the offset from the nominal centre frequency of the transmission by â±250 % of the nominal channel bw for nominal channel bw â‰¤ 500 mhz and â± (500 mhz + 1,5 ã— nominal channel bw) for nominal channel bw &gt; 500 mhz. </w:t>
      </w:r>
    </w:p>
    <w:p w:rsidR="00761C1B" w:rsidRDefault="00761C1B" w:rsidP="00761C1B">
      <w:r>
        <w:t>SOURCE: Used in EN 302 567 V2.1.1, clause 4.2.3.1</w:t>
      </w:r>
    </w:p>
    <w:p w:rsidR="00761C1B" w:rsidRDefault="00761C1B" w:rsidP="00761C1B"/>
    <w:p w:rsidR="00761C1B" w:rsidRDefault="00761C1B" w:rsidP="00761C1B">
      <w:r>
        <w:t xml:space="preserve">                                                                                                                                                                                                                                                                                                                                                                                                                                                                                                                                                                                                                                                                                                                                                                                                                                                                                                                                                                                                                                                                                                                                                                                                                                                                                                                                                                                                                                                                                                                                                                                                                                                                                                                                                                                                                                                                                                                                                                                                                                                                                                                                                                                                                                                                                                                                                                                                                                                                                                                                                                                                                                                                                                                                                                                                                                                                                                                                                                                                                                                                                                                                                                                                                                                                                                                                                                                                                                                                                                                                                                                                                                                                                                                                                                                                                                                                                                                                                                                                                                                                                                                                                                                                                                                                                                                                                                                                                                                                                                                                                                                                                                                                                                                                                                                                                                                                                                                                                                                                                                                                                                                                                                                                                                                                                                                                                                                                                                                                                                                                                                                                                                                                                                                                                                                                                                                                                                                                                                                                                                                                                                                                                                                                                                                                                                                                                                                                                                                                                                                                                                                                                                                                                                                                                                                                                                                                                                                                                                                                                                                                                                                                  transmitter unwanted emissions in the out-of-band domain are emissions when the equipment is in transmit mode, on frequencies immediately outside the necessary bandwidth which results from the modulation process, but excluding spurious emissions. </w:t>
      </w:r>
    </w:p>
    <w:p w:rsidR="00761C1B" w:rsidRDefault="00761C1B" w:rsidP="00761C1B">
      <w:r>
        <w:t>SOURCE: Used in EN 300 328 V2.1.1, clause 4.3.1.9.2 SOURCE: Used in EN 300 328 V2.1.1, clause 4.3.2.8.2 SOURCE: Used in EN 300 422-01 V2.1.2, clause 8.3.6.2 SOURCE: Used in EN 300 422-02 V2.1.1, clause 8.3.6.2 SOURCE: Used in EN 300 422-03 V2.1.1, clause 8.3.6.2 SOURCE: Used in EN 300 422-04 V2.1.1, clause 8.3.4.2 SOURCE: Used in EN 302 567 V2.1.1, clause 4.2.8.1</w:t>
      </w:r>
    </w:p>
    <w:p w:rsidR="00761C1B" w:rsidRDefault="00761C1B" w:rsidP="00761C1B"/>
    <w:p w:rsidR="00761C1B" w:rsidRDefault="00761C1B" w:rsidP="00761C1B">
      <w:r>
        <w:t xml:space="preserve">                                                                                                                                                                                                                                                                                                                                                                                                                                                                                                                                                                                                                                                                                                                                                                                                                                                                                                                                                                                                                                                                                                                                                                                                                                                                                                                                                                                                                                                                                                                                                                                                                                                                                                                                                                                                                                                                                                                                                                                                                                                                                                                                                                                                                                                                                                                                                                                                                                                                                                                                                                                                                                                                                                                                                                                                                                                                                                                                                                                                                                                                                                                                                                                                                                                                                                                                                                                                                                                                                                                                                                                                                                                                                                                                                                                                                                                                                                                                                                                                                                                                                                                                                                                                                                                                                                                                                                                                                                                                                                                                                                                                                                                                                                                                                                                                                                                                                                                                                                                                                                                                                                                                                                                                                                                                                                                                                                                                                                                                                                                                                                                                                                                                                                                                                                                                                                                                                                                                                                                                                                                                                                                                                                                                                                                                                                                                                                                                                                                                                                                                                                                                                                                                                                                                                                                                                                                                                                                                                                                                                                                                                                                                  transmitter unwanted emissions in the spurious domain are emissions outside the allocated band and outside the out-of-band domain as indicated in figure 1 when the equipment is in transmit mode. </w:t>
      </w:r>
    </w:p>
    <w:p w:rsidR="00761C1B" w:rsidRDefault="00761C1B" w:rsidP="00761C1B">
      <w:r>
        <w:t>SOURCE: Used in EN 300 328 V2.1.1, clause 4.3.1.10.2</w:t>
      </w:r>
    </w:p>
    <w:p w:rsidR="00761C1B" w:rsidRDefault="00761C1B" w:rsidP="00761C1B"/>
    <w:p w:rsidR="00761C1B" w:rsidRDefault="00761C1B" w:rsidP="00761C1B">
      <w:r>
        <w:t xml:space="preserve">                                                                                                                                                                                                                                                                                                                                                                                                                                                                                                                                                                                                                                                                                                                                                                                                                                                                                                                                                                                                                                                                                                                                                                                                                                                                                                                                                                                                                                                                                                                                                                                                                                                                                                                                                                                                                                                                                                                                                                                                                                                                                                                                                                                                                                                                                                                                                                                                                                                                                                                                                                                                                                                                                                                                                                                                                                                                                                                                                                                                                                                                                                                                                                                                                                                                                                                                                                                                                                                                                                                                                                                                                                                                                                                                                                                                                                                                                                                                                                                                                                                                                                                                                                                                                                                                                                                                                                                                                                                                                                                                                                                                                                                                                                                                                                                                                                                                                                                                                                                                                                                                                                                                                                                                                                                                                                                                                                                                                                                                                                                                                                                                                                                                                                                                                                                                                                                                                                                                                                                                                                                                                                                                                                                                                                                                                                                                                                                                                                                                                                                                                                                                                                                                                                                                                                                                                                                                                                                                                                                                                                                                                                                                  transmitter unwanted emissions in the spurious domain are emissions outside the allocated band and outside the out-of-band domain as indicated in figure 3 when the equipment is in transmit mode. </w:t>
      </w:r>
    </w:p>
    <w:p w:rsidR="00761C1B" w:rsidRDefault="00761C1B" w:rsidP="00761C1B">
      <w:r>
        <w:t>SOURCE: Used in EN 300 328 V2.1.1, clause 4.3.2.9.2</w:t>
      </w:r>
    </w:p>
    <w:p w:rsidR="00761C1B" w:rsidRDefault="00761C1B" w:rsidP="00761C1B"/>
    <w:p w:rsidR="00761C1B" w:rsidRDefault="00761C1B" w:rsidP="00761C1B">
      <w:r>
        <w:t xml:space="preserve">                                                                                                                                                                                                                                                                                                                                                                                                                                                                                                                                                                                                                                                                                                                                                                                                                                                                                                                                                                                                                                                                                                                                                                                                                                                                                                                                                                                                                                                                                                                                                                                                                                                                                                                                                                                                                                                                                                                                                                                                                                                                                                                                                                                                                                                                                                                                                                                                                                                                                                                                                                                                                                                                                                                                                                                                                                                                                                                                                                                                                                                                                                                                                                                                                                                                                                                                                                                                                                                                                                                                                                                                                                                                                                                                                                                                                                                                                                                                                                                                                                                                                                                                                                                                                                                                                                                                                                                                                                                                                                                                                                                                                                                                                                                                                                                                                                                                                                                                                                                                                                                                                                                                                                                                                                                                                                                                                                                                                                                                                                                                                                                                                                                                                                                                                                                                                                                                                                                                                                                                                                                                                                                                                                                                                                                                                                                                                                                                                                                                                                                                                                                                                                                                                                                                                                                                                                                                                                                                                                                                                                                                                                                                  The transmitters spurious emissions shall be as defined in en 301 559-1 [1], clause 8.4. </w:t>
      </w:r>
    </w:p>
    <w:p w:rsidR="00761C1B" w:rsidRDefault="00761C1B" w:rsidP="00761C1B">
      <w:r>
        <w:t>SOURCE: Used in EN 301 559-02 V1.1.2, clause 4.2.5.2.1</w:t>
      </w:r>
    </w:p>
    <w:p w:rsidR="00761C1B" w:rsidRDefault="00761C1B" w:rsidP="00761C1B"/>
    <w:p w:rsidR="00761C1B" w:rsidRDefault="00761C1B" w:rsidP="00761C1B">
      <w:r>
        <w:t xml:space="preserve">                                                                                                                                                                                                                                                                                                                                                                                                                                                                                                                                                                                                                                                                                                                                                                                                                                                                                                                                                                                                                                                                                                                                                                                                                                                                                                                                                                                                                                                                                                                                                                                                                                                                                                                                                                                                                                                                                                                                                                                                                                                                                                                                                                                                                                                                                                                                                                                                                                                                                                                                                                                                                                                                                                                                                                                                                                                                                                                                                                                                                                                                                                                                                                                                                                                                                                                                                                                                                                                                                                                                                                                                                                                                                                                                                                                                                                                                                                                                                                                                                                                                                                                                                                                                                                                                                                                                                                                                                                                                                                                                                                                                                                                                                                                                                                                                                                                                                                                                                                                                                                                                                                                                                                                                                                                                                                                                                                                                                                                                                                                                                                                                                                                                                                                                                                                                                                                                                                                                                                                                                                                                                                                                                                                                                                                                                                                                                                                                                                                                                                                                                                                                                                                                                                                                                                                                                                                                                                                                                                                                                                                                                                                              transmitting pulses of other radars can cause interferences in form of dashed spirals or lines on the own radar picture. by suitable means, i.e. scan-to-scan-correlation, the disturbing effect of other radars are reduced. </w:t>
      </w:r>
    </w:p>
    <w:p w:rsidR="00761C1B" w:rsidRDefault="00761C1B" w:rsidP="00761C1B">
      <w:r>
        <w:t>SOURCE: Used in EN 302 194 V2.1.1, clause 8.1.13.1</w:t>
      </w:r>
    </w:p>
    <w:p w:rsidR="00761C1B" w:rsidRDefault="00761C1B" w:rsidP="00761C1B"/>
    <w:p w:rsidR="00761C1B" w:rsidRDefault="00761C1B" w:rsidP="00761C1B">
      <w:r>
        <w:t xml:space="preserve">                                                                                                                                                                                                                                                                                                                                                                                                                                                                                                                                                                                                                                                                                                                                                                                                                                                                                                                                                                                                                                                                                                                                                                                                                                                                                                                                                                                                                                                                                                                                                                                                                                                                                                                                                                                                                                                                                                                                                                                                                                                                                                                                                                                                                                                                                                                                                                                                                                                                                                                                                                                                                                                                                                                                                                                                                                                                                                                                                                                                                                                                                                                                                                                                                                                                                                                                                                                                                                                                                                                                                                                                                                                                                                                                                                                                                                                                                                                                                                                                                                                                                                                                                                                                                                                                                                                                                                                                                                                                                                                                                                                                                                                                                                                                                                                                                                                                                                                                                                                                                                                                                                                                                                                                                                                                                                                                                                                                                                                                                                                                                                                                                                                                                                                                                                                                                                                                                                                                                                                                                                                                                                                                                                                                                                                                                                                                                                                                                                                                                                                                                                                                                                                                                                                                                                                                                                                                                                                                                                                                                                                                                                                                  transmitting pulses of other radars can cause interferences in form of dashed spirals or lines on the own radar picture. by suitable means, i.e. scan-to-scan-correlation, the disturbing effect of other radars are reduced. </w:t>
      </w:r>
    </w:p>
    <w:p w:rsidR="00761C1B" w:rsidRDefault="00761C1B" w:rsidP="00761C1B">
      <w:r>
        <w:t>SOURCE: Used in EN 302 194-01 V1.1.2, clause 7.1.13.1</w:t>
      </w:r>
    </w:p>
    <w:p w:rsidR="00761C1B" w:rsidRDefault="00761C1B" w:rsidP="00761C1B"/>
    <w:p w:rsidR="00761C1B" w:rsidRDefault="00761C1B" w:rsidP="00761C1B">
      <w:r>
        <w:t xml:space="preserve">                                                                                                                                                                                                                                                                                                                                                                                                                                                                                                                                                                                                                                                                                                                                                                                                                                                                                                                                                                                                                                                                                                                                                                                                                                                                                                                                                                                                                                                                                                                                                                                                                                                                                                                                                                                                                                                                                                                                                                                                                                                                                                                                                                                                                                                                                                                                                                                                                                                                                                                                                                                                                                                                                                                                                                                                                                                                                                                                                                                                                                                                                                                                                                                                                                                                                                                                                                                                                                                                                                                                                                                                                                                                                                                                                                                                                                                                                                                                                                                                                                                                                                                                                                                                                                                                                                                                                                                                                                                                                                                                                                                                                                                                                                                                                                                                                                                                                                                                                                                                                                                                                                                                                                                                                                                                                                                                                                                                                                                                                                                                                                                                                                                                                                                                                                                                                                                                                                                                                                                                                                                                                                                                                                                                                                                                                                                                                                                                                                                                                                                                                                                                                                                                                                                                                                                                                                                                                                                                                                                                                                                                                                                                  The transponder sensitivity is the minimum level power density expressed in dbm that produces a wanted response from the transponder. </w:t>
      </w:r>
    </w:p>
    <w:p w:rsidR="00761C1B" w:rsidRDefault="00761C1B" w:rsidP="00761C1B">
      <w:r>
        <w:t>SOURCE: Used in EN 300 761 V1.1.1, clause 9.1.1</w:t>
      </w:r>
    </w:p>
    <w:p w:rsidR="00761C1B" w:rsidRDefault="00761C1B" w:rsidP="00761C1B"/>
    <w:p w:rsidR="00761C1B" w:rsidRDefault="00761C1B" w:rsidP="00761C1B">
      <w:r>
        <w:t xml:space="preserve">                                                                                                                                                                                                                                                                                                                                                                                                                                                                                                                                                                                                                                                                                                                                                                                                                                                                                                                                                                                                                                                                                                                                                                                                                                                                                                                                                                                                                                                                                                                                                                                                                                                                                                                                                                                                                                                                                                                                                                                                                                                                                                                                                                                                                                                                                                                                                                                                                                                                                                                                                                                                                                                                                                                                                                                                                                                                                                                                                                                                                                                                                                                                                                                                                                                                                                                                                                                                                                                                                                                                                                                                                                                                                                                                                                                                                                                                                                                                                                                                                                                                                                                                                                                                                                                                                                                                                                                                                                                                                                                                                                                                                                                                                                                                                                                                                                                                                                                                                                                                                                                                                                                                                                                                                                                                                                                                                                                                                                                                                                                                                                                                                                                                                                                                                                                                                                                                                                                                                                                                                                                                                                                                                                                                                                                                                                                                                                                                                                                                                                                                                                                                                                                                                                                                                                                                                                                                                                                                                                                                                                                                                                                              The transponder sensitivity is the minimum power density level expressed in dbm that produces a wanted response from the transponder. </w:t>
      </w:r>
    </w:p>
    <w:p w:rsidR="00761C1B" w:rsidRDefault="00761C1B" w:rsidP="00761C1B">
      <w:r>
        <w:t>SOURCE: Used in EN 300 761-01 V1.2.1, clause 9.1.1</w:t>
      </w:r>
    </w:p>
    <w:p w:rsidR="00761C1B" w:rsidRDefault="00761C1B" w:rsidP="00761C1B"/>
    <w:p w:rsidR="00761C1B" w:rsidRDefault="00761C1B" w:rsidP="00761C1B">
      <w:r>
        <w:t xml:space="preserve">                                                                                                                                                                                                                                                                                                                                                                                                                                                                                                                                                                                                                                                                                                                                                                                                                                                                                                                                                                                                                                                                                                                                                                                                                                                                                                                                                                                                                                                                                                                                                                                                                                                                                                                                                                                                                                                                                                                                                                                                                                                                                                                                                                                                                                                                                                                                                                                                                                                                                                                                                                                                                                                                                                                                                                                                                                                                                                                                                                                                                                                                                                                                                                                                                                                                                                                                                                                                                                                                                                                                                                                                                                                                                                                                                                                                                                                                                                                                                                                                                                                                                                                                                                                                                                                                                                                                                                                                                                                                                                                                                                                                                                                                                                                                                                                                                                                                                                                                                                                                                                                                                                                                                                                                                                                                                                                                                                                                                                                                                                                                                                                                                                                                                                                                                                                                                                                                                                                                                                                                                                                                                                                                                                                                                                                                                                                                                                                                                                                                                                                                                                                                                                                                                                                                                                                                                                                                                                                                                                                                                                                                                                                              The transponder shall be designed to respond to appropriate signals only and shall wake up above a threshold rf field strength. </w:t>
      </w:r>
    </w:p>
    <w:p w:rsidR="00761C1B" w:rsidRDefault="00761C1B" w:rsidP="00761C1B">
      <w:r>
        <w:t>SOURCE: Used in EN 300 761 V1.1.1, clause 9.2.1 SOURCE: Used in EN 300 761-01 V1.2.1, clause 9.2.1</w:t>
      </w:r>
    </w:p>
    <w:p w:rsidR="00761C1B" w:rsidRDefault="00761C1B" w:rsidP="00761C1B"/>
    <w:p w:rsidR="00761C1B" w:rsidRDefault="00761C1B" w:rsidP="00761C1B">
      <w:r>
        <w:t xml:space="preserve">                                                                                                                                                                                                                                                                                                                                                                                                                                                                                                                                                                                                                                                                                                                                                                                                                                                                                                                                                                                                                                                                                                                                                                                                                                                                                                                                                                                                                                                                                                                                                                                                                                                                                                                                                                                                                                                                                                                                                                                                                                                                                                                                                                                                                                                                                                                                                                                                                                                                                                                                                                                                                                                                                                                                                                                                                                                                                                                                                                                                                                                                                                                                                                                                                                                                                                                                                                                                                                                                                                                                                                                                                                                                                                                                                                                                                                                                                                                                                                                                                                                                                                                                                                                                                                                                                                                                                                                                                                                                                                                                                                                                                                                                                                                                                                                                                                                                                                                                                                                                                                                                                                                                                                                                                                                                                                                                                                                                                                                                                                                                                                                                                                                                                                                                                                                                                                                                                                                                                                                                                                                                                                                                                                                                                                                                                                                                                                                                                                                                                                                                                                                                                                                                                                                                                                                                                                                                                                                                                                                                                                                                                                                              The transponder spurious emissions are emissions at frequencies, other than those of the transponder and sidebands associated with normal modulation, radiated by the transponder. the spurious radiations are specified as the radiated power of any discrete signal. </w:t>
      </w:r>
    </w:p>
    <w:p w:rsidR="00761C1B" w:rsidRDefault="00761C1B" w:rsidP="00761C1B">
      <w:r>
        <w:t>SOURCE: Used in EN 300 761 V1.1.1, clause 9.4.1 SOURCE: Used in EN 300 761-01 V1.2.1, clause 9.4.1</w:t>
      </w:r>
    </w:p>
    <w:p w:rsidR="00761C1B" w:rsidRDefault="00761C1B" w:rsidP="00761C1B"/>
    <w:p w:rsidR="00761C1B" w:rsidRDefault="00761C1B" w:rsidP="00761C1B">
      <w:r>
        <w:t xml:space="preserve">                                                                                                                                                                                                                                                                                                                                                                                                                                                                                                                                                                                                                                                                                                                                                                                                                                                                                                                                                                                                                                                                                                                                                                                                                                                                                                                                                                                                                                                                                                                                                                                                                                                                                                                                                                                                                                                                                                                                                                                                                                                                                                                                                                                                                                                                                                                                                                                                                                                                                                                                                                                                                                                                                                                                                                                                                                                                                                                                                                                                                                                                                                                                                                                                                                                                                                                                                                                                                                                                                                                                                                                                                                                                                                                                                                                                                                                                                                                                                                                                                                                                                                                                                                                                                                                                                                                                                                                                                                                                                                                                                                                                                                                                                                                                                                                                                                                                                                                                                                                                                                                                                                                                                                                                                                                                                                                                                                                                                                                                                                                                                                                                                                                                                                                                                                                                                                                                                                                                                                                                                                                                                                                                                                                                                                                                                                                                                                                                                                                                                                                                                                                                                                                                                                                                                                                                                                                                                                                                                                                                                                                                                                                              true else n/a 15-pole connector 25p if rt 4.1.1 then true else n/a 25-pole connector 26p if rt 4.1.2 then true else n/a 26-pole connector 26p1 if rt 4.3.1.1 then true else n/a 26-pole connector-connection to itu-t recommendation v.10 [10]/v.11 [11] dce 26p2 if rt 4.3.1.2 then true else n/a 26-pole connector - connection to itu-t recommendation v.28 [14] dce 34p if rt 4.1.4 then true else n/a 34-pole connector 37p if rt 4.1.3 then true else n/a 37-pole connector 50p if rt </w:t>
      </w:r>
    </w:p>
    <w:p w:rsidR="00761C1B" w:rsidRDefault="00761C1B" w:rsidP="00761C1B">
      <w:r>
        <w:t>SOURCE: Used in EN 301 401 V1.2.6, clause 4.1.5</w:t>
      </w:r>
    </w:p>
    <w:p w:rsidR="00761C1B" w:rsidRDefault="00761C1B" w:rsidP="00761C1B"/>
    <w:p w:rsidR="00761C1B" w:rsidRDefault="00761C1B" w:rsidP="00761C1B">
      <w:r>
        <w:t xml:space="preserve">                                                                                                                                                                                                                                                                                                                                                                                                                                                                                                                                                                                                                                                                                                                                                                                                                                                                                                                                                                                                                                                                                                                                                                                                                                                                                                                                                                                                                                                                                                                                                                                                                                                                                                                                                                                                                                                                                                                                                                                                                                                                                                                                                                                                                                                                                                                                                                                                                                                                                                                                                                                                                                                                                                                                                                                                                                                                                                                                                                                                                                                                                                                                                                                                                                                                                                                                                                                                                                                                                                                                                                                                                                                                                                                                                                                                                                                                                                                                                                                                                                                                                                                                                                                                                                                                                                                                                                                                                                                                                                                                                                                                                                                                                                                                                                                                                                                                                                                                                                                                                                                                                                                                                                                                                                                                                                                                                                                                                                                                                                                                                                                                                                                                                                                                                                                                                                                                                                                                                                                                                                                                                                                                                                                                                                                                                                                                                                                                                                                                                                                                                                                                                                                                                                                                                                                                                                                                                                                                                                                                                                                                                                                                  tx on is the duration of a transmission burst and tx off is the time interval between two consecutive transmission bursts. </w:t>
      </w:r>
    </w:p>
    <w:p w:rsidR="00761C1B" w:rsidRDefault="00761C1B" w:rsidP="00761C1B">
      <w:r>
        <w:t>SOURCE: Used in EN 302 065 V1.2.1, clause 4.1.7.1 SOURCE: Used in EN 302 498-01 V1.1.1, clause 8.6.1</w:t>
      </w:r>
    </w:p>
    <w:p w:rsidR="00761C1B" w:rsidRDefault="00761C1B" w:rsidP="00761C1B"/>
    <w:p w:rsidR="00761C1B" w:rsidRDefault="00761C1B" w:rsidP="00761C1B">
      <w:r>
        <w:t xml:space="preserve">                                                                                                                                                                                                                                                                                                                                                                                                                                                                                                                                                                                                                                                                                                                                                                                                                                                                                                                                                                                                                                                                                                                                                                                                                                                                                                                                                                                                                                                                                                                                                                                                                                                                                                                                                                                                                                                                                                                                                                                                                                                                                                                                                                                                                                                                                                                                                                                                                                                                                                                                                                                                                                                                                                                                                                                                                                                                                                                                                                                                                                                                                                                                                                                                                                                                                                                                                                                                                                                                                                                                                                                                                                                                                                                                                                                                                                                                                                                                                                                                                                                                                                                                                                                                                                                                                                                                                                                                                                                                                                                                                                                                                                                                                                                                                                                                                                                                                                                                                                                                                                                                                                                                                                                                                                                                                                                                                                                                                                                                                                                                                                                                                                                                                                                                                                                                                                                                                                                                                                                                                                                                                                                                                                                                                                                                                                                                                                                                                                                                                                                                                                                                                                                                                                                                                                                                                                                                                                                                                                                                                                                                                                                                  type definition type information element shall indicate the type of the definition in relation to possible existing ss-bic definition for the given subscriber identity or identities and service or services: - addition shall complement a previous definition, if any; - replacement shall replace a previous definition, if any; - removal shall remove an existing definition, if any. the information element shall be encoded as defined in table 29. table 28: definition type information element contents information element length value remarks definition type 2 002 addition 012 replacement 102 removal 112 reserved </w:t>
      </w:r>
    </w:p>
    <w:p w:rsidR="00761C1B" w:rsidRDefault="00761C1B" w:rsidP="00761C1B">
      <w:r>
        <w:t>SOURCE: Used in EN 300 392-1219 V1.1.1, clause 5.3.2.8</w:t>
      </w:r>
    </w:p>
    <w:p w:rsidR="00761C1B" w:rsidRDefault="00761C1B" w:rsidP="00761C1B"/>
    <w:p w:rsidR="00761C1B" w:rsidRDefault="00761C1B" w:rsidP="00761C1B">
      <w:r>
        <w:t xml:space="preserve">                                                                                                                                                                                                                                                                                                                                                                                                                                                                                                                                                                                                                                                                                                                                                                                                                                                                                                                                                                                                                                                                                                                                                                                                                                                                                                                                                                                                                                                                                                                                                                                                                                                                                                                                                                                                                                                                                                                                                                                                                                                                                                                                                                                                                                                                                                                                                                                                                                                                                                                                                                                                                                                                                                                                                                                                                                                                                                                                                                                                                                                                                                                                                                                                                                                                                                                                                                                                                                                                                                                                                                                                                                                                                                                                                                                                                                                                                                                                                                                                                                                                                                                                                                                                                                                                                                                                                                                                                                                                                                                                                                                                                                                                                                                                                                                                                                                                                                                                                                                                                                                                                                                                                                                                                                                                                                                                                                                                                                                                                                                                                                                                                                                                                                                                                                                                                                                                                                                                                                                                                                                                                                                                                                                                                                                                                                                                                                                                                                                                                                                                                                                                                                                                                                                                                                                                                                                                                                                                                                                                                                                                                                                                  type definition type information element shall indicate the type of the definition in relation to possible existing ss-boc definition for the given subscriber identity or identities and service or services: - addition shall complement a previous definition, if any; - replacement shall replace a previous definition, if any; - removal shall remove an existing definition, if any. the information element shall be as described in table 28. table 28: definition type information element contents information element length value remarks definition type 2 002 addition 012 replacement 102 removal 112 reserved </w:t>
      </w:r>
    </w:p>
    <w:p w:rsidR="00761C1B" w:rsidRDefault="00761C1B" w:rsidP="00761C1B">
      <w:r>
        <w:t>SOURCE: Used in EN 300 392-1218 V1.1.1, clause 5.3.2.8</w:t>
      </w:r>
    </w:p>
    <w:p w:rsidR="00761C1B" w:rsidRDefault="00761C1B" w:rsidP="00761C1B"/>
    <w:p w:rsidR="00761C1B" w:rsidRDefault="00761C1B" w:rsidP="00761C1B">
      <w:r>
        <w:t xml:space="preserve">                                                                                                                                                                                                                                                                                                                                                                                                                                                                                                                                                                                                                                                                                                                                                                                                                                                                                                                                                                                                                                                                                                                                                                                                                                                                                                                                                                                                                                                                                                                                                                                                                                                                                                                                                                                                                                                                                                                                                                                                                                                                                                                                                                                                                                                                                                                                                                                                                                                                                                                                                                                                                                                                                                                                                                                                                                                                                                                                                                                                                                                                                                                                                                                                                                                                                                                                                                                                                                                                                                                                                                                                                                                                                                                                                                                                                                                                                                                                                                                                                                                                                                                                                                                                                                                                                                                                                                                                                                                                                                                                                                                                                                                                                                                                                                                                                                                                                                                                                                                                                                                                                                                                                                                                                                                                                                                                                                                                                                                                                                                                                                                                                                                                                                                                                                                                                                                                                                                                                                                                                                                                                                                                                                                                                                                                                                                                                                                                                                                                                                                                                                                                                                                                                                                                                                                                                                                                                                                                                                                                                                                                                                                                  The ue maximum output power is measured over total allocated channel bandwidth available at the antenna connector. </w:t>
      </w:r>
    </w:p>
    <w:p w:rsidR="00761C1B" w:rsidRDefault="00761C1B" w:rsidP="00761C1B">
      <w:r>
        <w:t>SOURCE: Used in EN 301 908-19 V6.3.1, clause 4.2.2.1</w:t>
      </w:r>
    </w:p>
    <w:p w:rsidR="00761C1B" w:rsidRDefault="00761C1B" w:rsidP="00761C1B"/>
    <w:p w:rsidR="00761C1B" w:rsidRDefault="00761C1B" w:rsidP="00761C1B">
      <w:r>
        <w:t xml:space="preserve">                                                                                                                                                                                                                                                                                                                                                                                                                                                                                                                                                                                                                                                                                                                                                                                                                                                                                                                                                                                                                                                                                                                                                                                                                                                                                                                                                                                                                                                                                                                                                                                                                                                                                                                                                                                                                                                                                                                                                                                                                                                                                                                                                                                                                                                                                                                                                                                                                                                                                                                                                                                                                                                                                                                                                                                                                                                                                                                                                                                                                                                                                                                                                                                                                                                                                                                                                                                                                                                                                                                                                                                                                                                                                                                                                                                                                                                                                                                                                                                                                                                                                                                                                                                                                                                                                                                                                                                                                                                                                                                                                                                                                                                                                                                                                                                                                                                                                                                                                                                                                                                                                                                                                                                                                                                                                                                                                                                                                                                                                                                                                                                                                                                                                                                                                                                                                                                                                                                                                                                                                                                                                                                                                                                                                                                                                                                                                                                                                                                                                                                                                                                                                                                                                                                                                                                                                                                                                                                                                                                                                                                                                                                              The ue maximum output power is measured over total allocated channel bandwidth available at the antenna connector. </w:t>
      </w:r>
    </w:p>
    <w:p w:rsidR="00761C1B" w:rsidRDefault="00761C1B" w:rsidP="00761C1B">
      <w:r>
        <w:t>SOURCE: Used in EN 301 908-21 V6.1.1, clause 4.2.5.1</w:t>
      </w:r>
    </w:p>
    <w:p w:rsidR="00761C1B" w:rsidRDefault="00761C1B" w:rsidP="00761C1B"/>
    <w:p w:rsidR="00761C1B" w:rsidRDefault="00761C1B" w:rsidP="00761C1B">
      <w:r>
        <w:t xml:space="preserve">                                                                                                                                                                                                                                                                                                                                                                                                                                                                                                                                                                                                                                                                                                                                                                                                                                                                                                                                                                                                                                                                                                                                                                                                                                                                                                                                                                                                                                                                                                                                                                                                                                                                                                                                                                                                                                                                                                                                                                                                                                                                                                                                                                                                                                                                                                                                                                                                                                                                                                                                                                                                                                                                                                                                                                                                                                                                                                                                                                                                                                                                                                                                                                                                                                                                                                                                                                                                                                                                                                                                                                                                                                                                                                                                                                                                                                                                                                                                                                                                                                                                                                                                                                                                                                                                                                                                                                                                                                                                                                                                                                                                                                                                                                                                                                                                                                                                                                                                                                                                                                                                                                                                                                                                                                                                                                                                                                                                                                                                                                                                                                                                                                                                                                                                                                                                                                                                                                                                                                                                                                                                                                                                                                                                                                                                                                                                                                                                                                                                                                                                                                                                                                                                                                                                                                                                                                                                                                                                                                                                                                                                                                                              The ue minimum output power is measured over total allocated channel bandwidth available at the antenna connector when the power is set to the minimum value. </w:t>
      </w:r>
    </w:p>
    <w:p w:rsidR="00761C1B" w:rsidRDefault="00761C1B" w:rsidP="00761C1B">
      <w:r>
        <w:t>SOURCE: Used in EN 301 908-19 V6.3.1, clause 4.2.5.1 SOURCE: Used in EN 301 908-21 V6.1.1, clause 4.2.6.1</w:t>
      </w:r>
    </w:p>
    <w:p w:rsidR="00761C1B" w:rsidRDefault="00761C1B" w:rsidP="00761C1B"/>
    <w:p w:rsidR="00761C1B" w:rsidRDefault="00761C1B" w:rsidP="00761C1B">
      <w:r>
        <w:t xml:space="preserve">                                                                                                                                                                                                                                                                                                                                                                                                                                                                                                                                                                                                                                                                                                                                                                                                                                                                                                                                                                                                                                                                                                                                                                                                                                                                                                                                                                                                                                                                                                                                                                                                                                                                                                                                                                                                                                                                                                                                                                                                                                                                                                                                                                                                                                                                                                                                                                                                                                                                                                                                                                                                                                                                                                                                                                                                                                                                                                                                                                                                                                                                                                                                                                                                                                                                                                                                                                                                                                                                                                                                                                                                                                                                                                                                                                                                                                                                                                                                                                                                                                                                                                                                                                                                                                                                                                                                                                                                                                                                                                                                                                                                                                                                                                                                                                                                                                                                                                                                                                                                                                                                                                                                                                                                                                                                                                                                                                                                                                                                                                                                                                                                                                                                                                                                                                                                                                                                                                                                                                                                                                                                                                                                                                                                                                                                                                                                                                                                                                                                                                                                                                                                                                                                                                                                                                                                                                                                                                                                                                                                                                                                                                                              The ue shall monitor the downlink signal (associated to the transmission signal of the two ways services) in order to detect a loss of the signal. upon quality level threshold detection, the ue shall stop transmitting. </w:t>
      </w:r>
    </w:p>
    <w:p w:rsidR="00761C1B" w:rsidRDefault="00761C1B" w:rsidP="00761C1B">
      <w:r>
        <w:t>SOURCE: Used in EN 302 574-02 V2.1.1, clause 4.2.8.1</w:t>
      </w:r>
    </w:p>
    <w:p w:rsidR="00761C1B" w:rsidRDefault="00761C1B" w:rsidP="00761C1B"/>
    <w:p w:rsidR="00761C1B" w:rsidRDefault="00761C1B" w:rsidP="00761C1B">
      <w:r>
        <w:t xml:space="preserve">                                                                                                                                                                                                                                                                                                                                                                                                                                                                                                                                                                                                                                                                                                                                                                                                                                                                                                                                                                                                                                                                                                                                                                                                                                                                                                                                                                                                                                                                                                                                                                                                                                                                                                                                                                                                                                                                                                                                                                                                                                                                                                                                                                                                                                                                                                                                                                                                                                                                                                                                                                                                                                                                                                                                                                                                                                                                                                                                                                                                                                                                                                                                                                                                                                                                                                                                                                                                                                                                                                                                                                                                                                                                                                                                                                                                                                                                                                                                                                                                                                                                                                                                                                                                                                                                                                                                                                                                                                                                                                                                                                                                                                                                                                                                                                                                                                                                                                                                                                                                                                                                                                                                                                                                                                                                                                                                                                                                                                                                                                                                                                                                                                                                                                                                                                                                                                                                                                                                                                                                                                                                                                                                                                                                                                                                                                                                                                                                                                                                                                                                                                                                                                                                                                                                                                                                                                                                                                                                                                                                                                                                                                                              The ue shall monitor the dpcch quality in order to detect a loss of the signal on layer 1. the threshold qout specifies at what dpcch quality levels the ue shall shut its power off. the threshold is not defined explicitly, but is defined by the conditions under which the ue shall shut its transmitter off, as stated in this clause. the dpcch quality shall be monitored in the ue and compared to the threshold qout for the purpose of monitoring synchronization. the threshold qout should correspond to a level of dpcch quality where no reliable detection of the tpc commands transmitted on the downlink dpcch can be made. this can be at a tpc command error ratio level of e.g. 20 %. </w:t>
      </w:r>
    </w:p>
    <w:p w:rsidR="00761C1B" w:rsidRDefault="00761C1B" w:rsidP="00761C1B">
      <w:r>
        <w:t>SOURCE: Used in EN 301 908-02 V11.1.1, clause 4.2.11.1</w:t>
      </w:r>
    </w:p>
    <w:p w:rsidR="00761C1B" w:rsidRDefault="00761C1B" w:rsidP="00761C1B"/>
    <w:p w:rsidR="00761C1B" w:rsidRDefault="00761C1B" w:rsidP="00761C1B">
      <w:r>
        <w:t xml:space="preserve">                                                                                                                                                                                                                                                                                                                                                                                                                                                                                                                                                                                                                                                                                                                                                                                                                                                                                                                                                                                                                                                                                                                                                                                                                                                                                                                                                                                                                                                                                                                                                                                                                                                                                                                                                                                                                                                                                                                                                                                                                                                                                                                                                                                                                                                                                                                                                                                                                                                                                                                                                                                                                                                                                                                                                                                                                                                                                                                                                                                                                                                                                                                                                                                                                                                                                                                                                                                                                                                                                                                                                                                                                                                                                                                                                                                                                                                                                                                                                                                                                                                                                                                                                                                                                                                                                                                                                                                                                                                                                                                                                                                                                                                                                                                                                                                                                                                                                                                                                                                                                                                                                                                                                                                                                                                                                                                                                                                                                                                                                                                                                                                                                                                                                                                                                                                                                                                                                                                                                                                                                                                                                                                                                                                                                                                                                                                                                                                                                                                                                                                                                                                                                                                                                                                                                                                                                                                                                                                                                                                                                                                                                                                              The ue shall monitor the dpch quality in order to detect a loss of the signal on layer 1. the threshold qout specifies at what dpch quality levels the ue shall shut its power off. the threshold is defined by the condition under which the ue shall shut its transmitter off as stated in this clause. the off power is defined as the rrc filtered mean power measured over one chip when the transmitter is off. </w:t>
      </w:r>
    </w:p>
    <w:p w:rsidR="00761C1B" w:rsidRDefault="00761C1B" w:rsidP="00761C1B">
      <w:r>
        <w:t>SOURCE: Used in EN 301 908-06 V5.2.1, clause 4.2.11.1</w:t>
      </w:r>
    </w:p>
    <w:p w:rsidR="00761C1B" w:rsidRDefault="00761C1B" w:rsidP="00761C1B"/>
    <w:p w:rsidR="00761C1B" w:rsidRDefault="00761C1B" w:rsidP="00761C1B">
      <w:r>
        <w:t xml:space="preserve">                                                                                                                                                                                                                                                                                                                                                                                                                                                                                                                                                                                                                                                                                                                                                                                                                                                                                                                                                                                                                                                                                                                                                                                                                                                                                                                                                                                                                                                                                                                                                                                                                                                                                                                                                                                                                                                                                                                                                                                                                                                                                                                                                                                                                                                                                                                                                                                                                                                                                                                                                                                                                                                                                                                                                                                                                                                                                                                                                                                                                                                                                                                                                                                                                                                                                                                                                                                                                                                                                                                                                                                                                                                                                                                                                                                                                                                                                                                                                                                                                                                                                                                                                                                                                                                                                                                                                                                                                                                                                                                                                                                                                                                                                                                                                                                                                                                                                                                                                                                                                                                                                                                                                                                                                                                                                                                                                                                                                                                                                                                                                                                                                                                                                                                                                                                                                                                                                                                                                                                                                                                                                                                                                                                                                                                                                                                                                                                                                                                                                                                                                                                                                                                                                                                                                                                                                                                                                                                                                                                                                                                                                                                              The uncontrolled continuous and irreversible variation of frequency against a predetermined time scale. </w:t>
      </w:r>
    </w:p>
    <w:p w:rsidR="00761C1B" w:rsidRDefault="00761C1B" w:rsidP="00761C1B">
      <w:r>
        <w:t>SOURCE: Used in EN 302 017 V2.1.1, clause 4.2.2.1 SOURCE: Used in EN 302 017-01 V1.1.1, clause 4.2.2.1</w:t>
      </w:r>
    </w:p>
    <w:p w:rsidR="00761C1B" w:rsidRDefault="00761C1B" w:rsidP="00761C1B"/>
    <w:p w:rsidR="00761C1B" w:rsidRDefault="00761C1B" w:rsidP="00761C1B">
      <w:r>
        <w:t xml:space="preserve">                                                                                                                                                                                                                                                                                                                                                                                                                                                                                                                                                                                                                                                                                                                                                                                                                                                                                                                                                                                                                                                                                                                                                                                                                                                                                                                                                                                                                                                                                                                                                                                                                                                                                                                                                                                                                                                                                                                                                                                                                                                                                                                                                                                                                                                                                                                                                                                                                                                                                                                                                                                                                                                                                                                                                                                                                                                                                                                                                                                                                                                                                                                                                                                                                                                                                                                                                                                                                                                                                                                                                                                                                                                                                                                                                                                                                                                                                                                                                                                                                                                                                                                                                                                                                                                                                                                                                                                                                                                                                                                                                                                                                                                                                                                                                                                                                                                                                                                                                                                                                                                                                                                                                                                                                                                                                                                                                                                                                                                                                                                                                                                                                                                                                                                                                                                                                                                                                                                                                                                                                                                                                                                                                                                                                                                                                                                                                                                                                                                                                                                                                                                                                                                                                                                                                                                                                                                                                                                                                                                                                                                                                                                              under this method, spectrum access for a meds system is based on the system frequency of operation being under the control of a system device meeting the technical requirements of clause 5.3.8.1. a monitoring system is the circuitry in a meds service system device that assures conformity with the technical requirement for use of the spectrum access protocol specified in clause 5.3.8.1 by use of lbt and afa for a specific system. </w:t>
      </w:r>
    </w:p>
    <w:p w:rsidR="00761C1B" w:rsidRDefault="00761C1B" w:rsidP="00761C1B">
      <w:r>
        <w:t>SOURCE: Used in EN 302 537 V2.1.1, clause 4.2.3.1.1.1</w:t>
      </w:r>
    </w:p>
    <w:p w:rsidR="00761C1B" w:rsidRDefault="00761C1B" w:rsidP="00761C1B"/>
    <w:p w:rsidR="00761C1B" w:rsidRDefault="00761C1B" w:rsidP="00761C1B">
      <w:r>
        <w:t xml:space="preserve">                                                                                                                                                                                                                                                                                                                                                                                                                                                                                                                                                                                                                                                                                                                                                                                                                                                                                                                                                                                                                                                                                                                                                                                                                                                                                                                                                                                                                                                                                                                                                                                                                                                                                                                                                                                                                                                                                                                                                                                                                                                                                                                                                                                                                                                                                                                                                                                                                                                                                                                                                                                                                                                                                                                                                                                                                                                                                                                                                                                                                                                                                                                                                                                                                                                                                                                                                                                                                                                                                                                                                                                                                                                                                                                                                                                                                                                                                                                                                                                                                                                                                                                                                                                                                                                                                                                                                                                                                                                                                                                                                                                                                                                                                                                                                                                                                                                                                                                                                                                                                                                                                                                                                                                                                                                                                                                                                                                                                                                                                                                                                                                                                                                                                                                                                                                                                                                                                                                                                                                                                                                                                                                                                                                                                                                                                                                                                                                                                                                                                                                                                                                                                                                                                                                                                                                                                                                                                                                                                                                                                                                                                                                                  under this method, spectrum access for a meds system is based on the system frequency of operation being under the control of a system device meeting the technical requirements of en 302 537-1 [1], clause 10. a monitoring system is the circuitry in a meds service system device that assures conformity with the technical requirement for use of the spectrum access protocol specified en 302 537-1 [1], clause 10 by use of lbt and afa for a specific system. </w:t>
      </w:r>
    </w:p>
    <w:p w:rsidR="00761C1B" w:rsidRDefault="00761C1B" w:rsidP="00761C1B">
      <w:r>
        <w:t>SOURCE: Used in EN 302 537-02 V1.1.2, clause 4.2.8.1.1</w:t>
      </w:r>
    </w:p>
    <w:p w:rsidR="00761C1B" w:rsidRDefault="00761C1B" w:rsidP="00761C1B"/>
    <w:p w:rsidR="00761C1B" w:rsidRDefault="00761C1B" w:rsidP="00761C1B">
      <w:r>
        <w:t xml:space="preserve">                                                                                                                                                                                                                                                                                                                                                                                                                                                                                                                                                                                                                                                                                                                                                                                                                                                                                                                                                                                                                                                                                                                                                                                                                                                                                                                                                                                                                                                                                                                                                                                                                                                                                                                                                                                                                                                                                                                                                                                                                                                                                                                                                                                                                                                                                                                                                                                                                                                                                                                                                                                                                                                                                                                                                                                                                                                                                                                                                                                                                                                                                                                                                                                                                                                                                                                                                                                                                                                                                                                                                                                                                                                                                                                                                                                                                                                                                                                                                                                                                                                                                                                                                                                                                                                                                                                                                                                                                                                                                                                                                                                                                                                                                                                                                                                                                                                                                                                                                                                                                                                                                                                                                                                                                                                                                                                                                                                                                                                                                                                                                                                                                                                                                                                                                                                                                                                                                                                                                                                                                                                                                                                                                                                                                                                                                                                                                                                                                                                                                                                                                                                                                                                                                                                                                                                                                                                                                                                                                                                                                                                                                                                                  under this method, spectrum access for amics is based on the system frequency of operation being under the control of a system device meeting the technical requirements of en 301 559-1 [1], clause 10. a monitoring system is the circuitry in an amics device that assures conformity with the technical requirement for use of the spectrum access protocol specified en 301 559-1 [1], clause 10. </w:t>
      </w:r>
    </w:p>
    <w:p w:rsidR="00761C1B" w:rsidRDefault="00761C1B" w:rsidP="00761C1B">
      <w:r>
        <w:t>SOURCE: Used in EN 301 559-02 V1.1.2, clause 4.2.8.1.1</w:t>
      </w:r>
    </w:p>
    <w:p w:rsidR="00761C1B" w:rsidRDefault="00761C1B" w:rsidP="00761C1B"/>
    <w:p w:rsidR="00761C1B" w:rsidRDefault="00761C1B" w:rsidP="00761C1B">
      <w:r>
        <w:t xml:space="preserve">                                                                                                                                                                                                                                                                                                                                                                                                                                                                                                                                                                                                                                                                                                                                                                                                                                                                                                                                                                                                                                                                                                                                                                                                                                                                                                                                                                                                                                                                                                                                                                                                                                                                                                                                                                                                                                                                                                                                                                                                                                                                                                                                                                                                                                                                                                                                                                                                                                                                                                                                                                                                                                                                                                                                                                                                                                                                                                                                                                                                                                                                                                                                                                                                                                                                                                                                                                                                                                                                                                                                                                                                                                                                                                                                                                                                                                                                                                                                                                                                                                                                                                                                                                                                                                                                                                                                                                                                                                                                                                                                                                                                                                                                                                                                                                                                                                                                                                                                                                                                                                                                                                                                                                                                                                                                                                                                                                                                                                                                                                                                                                                                                                                                                                                                                                                                                                                                                                                                                                                                                                                                                                                                                                                                                                                                                                                                                                                                                                                                                                                                                                                                                                                                                                                                                                                                                                                                                                                                                                                                                                                                                                                                  under this method, spectrum access is based on the technical requirements of clause 5.3.7.1. a monitoring system is the circuitry in a medical implant ulp-ami or an ulp-ami-p transmitter that assures conformity with the essential requirement for use of the spectrum access protocol specified clause 5.3.7.1 by use of lbt and afa. </w:t>
      </w:r>
    </w:p>
    <w:p w:rsidR="00761C1B" w:rsidRDefault="00761C1B" w:rsidP="00761C1B">
      <w:r>
        <w:t>SOURCE: Used in EN 301 839 V2.1.1, clause 4.2.3.1.1.1</w:t>
      </w:r>
    </w:p>
    <w:p w:rsidR="00761C1B" w:rsidRDefault="00761C1B" w:rsidP="00761C1B"/>
    <w:p w:rsidR="00761C1B" w:rsidRDefault="00761C1B" w:rsidP="00761C1B">
      <w:r>
        <w:t xml:space="preserve">                                                                                                                                                                                                                                                                                                                                                                                                                                                                                                                                                                                                                                                                                                                                                                                                                                                                                                                                                                                                                                                                                                                                                                                                                                                                                                                                                                                                                                                                                                                                                                                                                                                                                                                                                                                                                                                                                                                                                                                                                                                                                                                                                                                                                                                                                                                                                                                                                                                                                                                                                                                                                                                                                                                                                                                                                                                                                                                                                                                                                                                                                                                                                                                                                                                                                                                                                                                                                                                                                                                                                                                                                                                                                                                                                                                                                                                                                                                                                                                                                                                                                                                                                                                                                                                                                                                                                                                                                                                                                                                                                                                                                                                                                                                                                                                                                                                                                                                                                                                                                                                                                                                                                                                                                                                                                                                                                                                                                                                                                                                                                                                                                                                                                                                                                                                                                                                                                                                                                                                                                                                                                                                                                                                                                                                                                                                                                                                                                                                                                                                                                                                                                                                                                                                                                                                                                                                                                                                                                                                                                                                                                                                                  under this method, spectrum access is based on the technical requirements of en 301 839-1 [1], clause 10. a monitoring system is the circuitry in a medical implant transmitter or an ulp-ami-p that assures conformity with the essential requirement for use of the spectrum access protocol specified en 301 839-1 [1], clause 10 by use of lbt and afa. </w:t>
      </w:r>
    </w:p>
    <w:p w:rsidR="00761C1B" w:rsidRDefault="00761C1B" w:rsidP="00761C1B">
      <w:r>
        <w:t>SOURCE: Used in EN 301 839-02 V1.3.1, clause 4.2.8.1.1</w:t>
      </w:r>
    </w:p>
    <w:p w:rsidR="00761C1B" w:rsidRDefault="00761C1B" w:rsidP="00761C1B"/>
    <w:p w:rsidR="00761C1B" w:rsidRDefault="00761C1B" w:rsidP="00761C1B">
      <w:r>
        <w:t xml:space="preserve">                                                                                                                                                                                                                                                                                                                                                                                                                                                                                                                                                                                                                                                                                                                                                                                                                                                                                                                                                                                                                                                                                                                                                                                                                                                                                                                                                                                                                                                                                                                                                                                                                                                                                                                                                                                                                                                                                                                                                                                                                                                                                                                                                                                                                                                                                                                                                                                                                                                                                                                                                                                                                                                                                                                                                                                                                                                                                                                                                                                                                                                                                                                                                                                                                                                                                                                                                                                                                                                                                                                                                                                                                                                                                                                                                                                                                                                                                                                                                                                                                                                                                                                                                                                                                                                                                                                                                                                                                                                                                                                                                                                                                                                                                                                                                                                                                                                                                                                                                                                                                                                                                                                                                                                                                                                                                                                                                                                                                                                                                                                                                                                                                                                                                                                                                                                                                                                                                                                                                                                                                                                                                                                                                                                                                                                                                                                                                                                                                                                                                                                                                                                                                                                                                                                                                                                                                                                                                                                                                                                                                                                                                                                                  undesired emissions are signals that are leaked or are scattered into the air within the frequency range from 30 mhz to 18 ghz. these emissions are measured under normal operating conditions. </w:t>
      </w:r>
    </w:p>
    <w:p w:rsidR="00761C1B" w:rsidRDefault="00761C1B" w:rsidP="00761C1B">
      <w:r>
        <w:t>SOURCE: Used in EN 302 066-01 V1.2.1, clause 8.2.1</w:t>
      </w:r>
    </w:p>
    <w:p w:rsidR="00761C1B" w:rsidRDefault="00761C1B" w:rsidP="00761C1B"/>
    <w:p w:rsidR="00761C1B" w:rsidRDefault="00761C1B" w:rsidP="00761C1B">
      <w:r>
        <w:t xml:space="preserve">                                                                                                                                                                                                                                                                                                                                                                                                                                                                                                                                                                                                                                                                                                                                                                                                                                                                                                                                                                                                                                                                                                                                                                                                                                                                                                                                                                                                                                                                                                                                                                                                                                                                                                                                                                                                                                                                                                                                                                                                                                                                                                                                                                                                                                                                                                                                                                                                                                                                                                                                                                                                                                                                                                                                                                                                                                                                                                                                                                                                                                                                                                                                                                                                                                                                                                                                                                                                                                                                                                                                                                                                                                                                                                                                                                                                                                                                                                                                                                                                                                                                                                                                                                                                                                                                                                                                                                                                                                                                                                                                                                                                                                                                                                                                                                                                                                                                                                                                                                                                                                                                                                                                                                                                                                                                                                                                                                                                                                                                                                                                                                                                                                                                                                                                                                                                                                                                                                                                                                                                                                                                                                                                                                                                                                                                                                                                                                                                                                                                                                                                                                                                                                                                                                                                                                                                                                                                                                                                                                                                                                                                                                                                  unwanted emissions are emissions on a frequency, or frequencies, which are outside the necessary bandwidth of the wanted channels of the transmitter equipment and the level of which may be reduced without affecting the corresponding transmission of information. unwanted emissions include harmonic emissions, parasitic emissions, intermodulation products and frequency conversion products but exclude adjacent and alternate channel emissions. for the purpose of the present document there are three bands defined: * the in-band domain is the necessary bandwidth of the transmitter, which includes the wanted bandwidths of the highest and lowest frequency channels transmitted. unwanted emissions in the in-band domain shall not be measured on any frequency defined as an adjacent or alternate channel frequency to any channel transmitted by the equipment. * the out-of-band (oob) domain consists of frequencies within â±250 % of the transmitter necessary bandwidth, excluding the transmitter necessary bandwidth, and is measured from the centre frequency of the transmitter. the centre frequency of the transmitter is the mid frequency between the highest and lowest channel frequencies. the centre frequencies of the out-of-band domain are therefore those frequencies at â±150 % of the transmitter necessary bandwidth measured from the centre frequency of the transmitter. unwanted emissions in (...\...) [the expected end of this definition was beyond the limit of 200 words] </w:t>
      </w:r>
    </w:p>
    <w:p w:rsidR="00761C1B" w:rsidRDefault="00761C1B" w:rsidP="00761C1B">
      <w:r>
        <w:t>SOURCE: Used in EN 303 039 V2.1.2, clause 7.3.1</w:t>
      </w:r>
    </w:p>
    <w:p w:rsidR="00761C1B" w:rsidRDefault="00761C1B" w:rsidP="00761C1B"/>
    <w:p w:rsidR="00761C1B" w:rsidRDefault="00761C1B" w:rsidP="00761C1B">
      <w:r>
        <w:t xml:space="preserve">                                                                                                                                                                                                                                                                                                                                                                                                                                                                                                                                                                                                                                                                                                                                                                                                                                                                                                                                                                                                                                                                                                                                                                                                                                                                                                                                                                                                                                                                                                                                                                                                                                                                                                                                                                                                                                                                                                                                                                                                                                                                                                                                                                                                                                                                                                                                                                                                                                                                                                                                                                                                                                                                                                                                                                                                                                                                                                                                                                                                                                                                                                                                                                                                                                                                                                                                                                                                                                                                                                                                                                                                                                                                                                                                                                                                                                                                                                                                                                                                                                                                                                                                                                                                                                                                                                                                                                                                                                                                                                                                                                                                                                                                                                                                                                                                                                                                                                                                                                                                                                                                                                                                                                                                                                                                                                                                                                                                                                                                                                                                                                                                                                                                                                                                                                                                                                                                                                                                                                                                                                                                                                                                                                                                                                                                                                                                                                                                                                                                                                                                                                                                                                                                                                                                                                                                                                                                                                                                                                                                                                                                                                                                  unwanted emissions are those at frequencies beyond the limit of 250 % of the necessary bandwidth above and below the centre frequency of the emission. the level of unwanted emissions shall be measured as their effective radiated power when radiated by the cabinet and the integral or dedicated antenna, taking into account the actual antenna gain of the eut. </w:t>
      </w:r>
    </w:p>
    <w:p w:rsidR="00761C1B" w:rsidRDefault="00761C1B" w:rsidP="00761C1B">
      <w:r>
        <w:t>SOURCE: Used in EN 302 686 V1.1.1, clause 7.3.1</w:t>
      </w:r>
    </w:p>
    <w:p w:rsidR="00761C1B" w:rsidRDefault="00761C1B" w:rsidP="00761C1B"/>
    <w:p w:rsidR="00761C1B" w:rsidRDefault="00761C1B" w:rsidP="00761C1B">
      <w:r>
        <w:t xml:space="preserve">                                                                                                                                                                                                                                                                                                                                                                                                                                                                                                                                                                                                                                                                                                                                                                                                                                                                                                                                                                                                                                                                                                                                                                                                                                                                                                                                                                                                                                                                                                                                                                                                                                                                                                                                                                                                                                                                                                                                                                                                                                                                                                                                                                                                                                                                                                                                                                                                                                                                                                                                                                                                                                                                                                                                                                                                                                                                                                                                                                                                                                                                                                                                                                                                                                                                                                                                                                                                                                                                                                                                                                                                                                                                                                                                                                                                                                                                                                                                                                                                                                                                                                                                                                                                                                                                                                                                                                                                                                                                                                                                                                                                                                                                                                                                                                                                                                                                                                                                                                                                                                                                                                                                                                                                                                                                                                                                                                                                                                                                                                                                                                                                                                                                                                                                                                                                                                                                                                                                                                                                                                                                                                                                                                                                                                                                                                                                                                                                                                                                                                                                                                                                                                                                                                                                                                                                                                                                                                                                                                                                                                                                                                                                  The unwanted emissions caused by the application of the modulation are measured as the spectral power density contained in the sidebands associated with normal modulation, falling into frequency bands outside the 76 ghz to 77 ghz band. the level of the unwanted emissions shall be calculated as the effective radiated power density. for line spectra the level of the unwanted emissions is regarded as the level of a single line. the power density is defined for a line spectrum by: - pl/df where pl = power of an individual spectral line; - df = spectral distance between two lines with similar power levels. the power density is defined for a continuous spectrum by: - pa/bw where pa = mean power within the bw; - bw = resolution bandwidth. </w:t>
      </w:r>
    </w:p>
    <w:p w:rsidR="00761C1B" w:rsidRDefault="00761C1B" w:rsidP="00761C1B">
      <w:r>
        <w:t>SOURCE: Used in EN 301 091 V1.1.1, clause 7.6.1</w:t>
      </w:r>
    </w:p>
    <w:p w:rsidR="00761C1B" w:rsidRDefault="00761C1B" w:rsidP="00761C1B"/>
    <w:p w:rsidR="00761C1B" w:rsidRDefault="00761C1B" w:rsidP="00761C1B">
      <w:r>
        <w:t xml:space="preserve">                                                                                                                                                                                                                                                                                                                                                                                                                                                                                                                                                                                                                                                                                                                                                                                                                                                                                                                                                                                                                                                                                                                                                                                                                                                                                                                                                                                                                                                                                                                                                                                                                                                                                                                                                                                                                                                                                                                                                                                                                                                                                                                                                                                                                                                                                                                                                                                                                                                                                                                                                                                                                                                                                                                                                                                                                                                                                                                                                                                                                                                                                                                                                                                                                                                                                                                                                                                                                                                                                                                                                                                                                                                                                                                                                                                                                                                                                                                                                                                                                                                                                                                                                                                                                                                                                                                                                                                                                                                                                                                                                                                                                                                                                                                                                                                                                                                                                                                                                                                                                                                                                                                                                                                                                                                                                                                                                                                                                                                                                                                                                                                                                                                                                                                                                                                                                                                                                                                                                                                                                                                                                                                                                                                                                                                                                                                                                                                                                                                                                                                                                                                                                                                                                                                                                                                                                                                                                                                                                                                                                                                                                                                              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out of band emissions requirement for repeater is specified both in terms operating band unwanted emissions and protection of the bs receiver in the operating band. the operating band unwanted emissions define all unwanted emissions in the repeater operating band plus the frequency ranges 10 mhz above and 10 mhz below that band. unwanted emissions outside of this frequency range are limited by a spurious emissions requirement. operating band unwanted emissions comprise an emission mask applied outside the repeater passband and a general requirement applied outside the mask but inside the frequency range of the operating band unwanted emissions. </w:t>
      </w:r>
    </w:p>
    <w:p w:rsidR="00761C1B" w:rsidRDefault="00761C1B" w:rsidP="00761C1B">
      <w:r>
        <w:t>SOURCE: Used in EN 301 908-11 V11.1.1, clause 4.2.2.1</w:t>
      </w:r>
    </w:p>
    <w:p w:rsidR="00761C1B" w:rsidRDefault="00761C1B" w:rsidP="00761C1B"/>
    <w:p w:rsidR="00761C1B" w:rsidRDefault="00761C1B" w:rsidP="00761C1B">
      <w:r>
        <w:t xml:space="preserve">                                                                                                                                                                                                                                                                                                                                                                                                                                                                                                                                                                                                                                                                                                                                                                                                                                                                                                                                                                                                                                                                                                                                                                                                                                                                                                                                                                                                                                                                                                                                                                                                                                                                                                                                                                                                                                                                                                                                                                                                                                                                                                                                                                                                                                                                                                                                                                                                                                                                                                                                                                                                                                                                                                                                                                                                                                                                                                                                                                                                                                                                                                                                                                                                                                                                                                                                                                                                                                                                                                                                                                                                                                                                                                                                                                                                                                                                                                                                                                                                                                                                                                                                                                                                                                                                                                                                                                                                                                                                                                                                                                                                                                                                                                                                                                                                                                                                                                                                                                                                                                                                                                                                                                                                                                                                                                                                                                                                                                                                                                                                                                                                                                                                                                                                                                                                                                                                                                                                                                                                                                                                                                                                                                                                                                                                                                                                                                                                                                                                                                                                                                                                                                                                                                                                                                                                                                                                                                                                                                                                                                                                                                                                  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out of band emissions requirement for repeater is specified both in terms operating band unwanted emissions and protection of the bs receiver in the uplink operating band. the operating band unwanted emissions define all unwanted emissions in the repeater operating band plus the frequency ranges 10 mhz above and 10 mhz below that band. unwanted emissions outside of this frequency range are limited by a spurious emissions requirement. </w:t>
      </w:r>
    </w:p>
    <w:p w:rsidR="00761C1B" w:rsidRDefault="00761C1B" w:rsidP="00761C1B">
      <w:r>
        <w:t>SOURCE: Used in EN 301 908-15 V11.1.1, clause 4.2.2.1</w:t>
      </w:r>
    </w:p>
    <w:p w:rsidR="00761C1B" w:rsidRDefault="00761C1B" w:rsidP="00761C1B"/>
    <w:p w:rsidR="00761C1B" w:rsidRDefault="00761C1B" w:rsidP="00761C1B">
      <w:r>
        <w:t xml:space="preserve">                                                                                                                                                                                                                                                                                                                                                                                                                                                                                                                                                                                                                                                                                                                                                                                                                                                                                                                                                                                                                                                                                                                                                                                                                                                                                                                                                                                                                                                                                                                                                                                                                                                                                                                                                                                                                                                                                                                                                                                                                                                                                                                                                                                                                                                                                                                                                                                                                                                                                                                                                                                                                                                                                                                                                                                                                                                                                                                                                                                                                                                                                                                                                                                                                                                                                                                                                                                                                                                                                                                                                                                                                                                                                                                                                                                                                                                                                                                                                                                                                                                                                                                                                                                                                                                                                                                                                                                                                                                                                                                                                                                                                                                                                                                                                                                                                                                                                                                                                                                                                                                                                                                                                                                                                                                                                                                                                                                                                                                                                                                                                                                                                                                                                                                                                                                                                                                                                                                                                                                                                                                                                                                                                                                                                                                                                                                                                                                                                                                                                                                                                                                                                                                                                                                                                                                                                                                                                                                                                                                                                                                                                                                                  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spurious emission limits apply from 9 khz to 12,75 ghz (or above, as indicated in table 4.2.3.2.1-1), excluding the frequency range from 10 mhz below the lowest frequency of the repeaters operating band up to 10 mhz above the highest frequency of the repeaters operating band. the requirements shall apply whatever the type of repeater considered (one or several pass bands). it applies for all configurations foreseen by the manufacturer's specification. the measurements shall apply to both paths uplink and downlink of the repeater. unless otherwise stated, all requirements are measured as mean power (rms). </w:t>
      </w:r>
    </w:p>
    <w:p w:rsidR="00761C1B" w:rsidRDefault="00761C1B" w:rsidP="00761C1B">
      <w:r>
        <w:t>SOURCE: Used in EN 301 908-11 V11.1.1, clause 4.2.3.1 SOURCE: Used in EN 301 908-15 V11.1.1, clause 4.2.3.1</w:t>
      </w:r>
    </w:p>
    <w:p w:rsidR="00761C1B" w:rsidRDefault="00761C1B" w:rsidP="00761C1B"/>
    <w:p w:rsidR="00761C1B" w:rsidRDefault="00761C1B" w:rsidP="00761C1B">
      <w:r>
        <w:t xml:space="preserve">                                                                                                                                                                                                                                                                                                                                                                                                                                                                                                                                                                                                                                                                                                                                                                                                                                                                                                                                                                                                                                                                                                                                                                                                                                                                                                                                                                                                                                                                                                                                                                                                                                                                                                                                                                                                                                                                                                                                                                                                                                                                                                                                                                                                                                                                                                                                                                                                                                                                                                                                                                                                                                                                                                                                                                                                                                                                                                                                                                                                                                                                                                                                                                                                                                                                                                                                                                                                                                                                                                                                                                                                                                                                                                                                                                                                                                                                                                                                                                                                                                                                                                                                                                                                                                                                                                                                                                                                                                                                                                                                                                                                                                                                                                                                                                                                                                                                                                                                                                                                                                                                                                                                                                                                                                                                                                                                                                                                                                                                                                                                                                                                                                                                                                                                                                                                                                                                                                                                                                                                                                                                                                                                                                                                                                                                                                                                                                                                                                                                                                                                                                                                                                                                                                                                                                                                                                                                                                                                                                                                                                                                                                                                  unwanted emissions consist of out-of-band emissions and spurious emissions (recommendation itu-r sm.329-12 [5]). out of band emissions are emissions immediately outside the channel bandwidth resulting from the modulation process and non-linearity in the transmitter but excluding spurious emissions. the out-of-band emissions requirement for the cgc transmitter is specified both in terms of adjacent channel leakage power ratio (aclr) and operating band unwanted emissions. adjacent channel leakage power ratio (aclr) is the ratio of the filtered mean power centered on the assigned channel frequency to the filtered mean power centered on an adjacent channel frequency. the requirements shall apply outside the cgc rf bandwidth edges whatever the type of transmitter considered (single carrier or multi-carrier). it applies for all transmission modes foreseen by the manufacturer's specification. the requirement applies during the transmitter on period. </w:t>
      </w:r>
    </w:p>
    <w:p w:rsidR="00761C1B" w:rsidRDefault="00761C1B" w:rsidP="00761C1B">
      <w:r>
        <w:t>SOURCE: Used in EN 302 574-01 V2.1.1, clause 8.2.3.1</w:t>
      </w:r>
    </w:p>
    <w:p w:rsidR="00761C1B" w:rsidRDefault="00761C1B" w:rsidP="00761C1B"/>
    <w:p w:rsidR="00761C1B" w:rsidRDefault="00761C1B" w:rsidP="00761C1B">
      <w:r>
        <w:t xml:space="preserve">                                                                                                                                                                                                                                                                                                                                                                                                                                                                                                                                                                                                                                                                                                                                                                                                                                                                                                                                                                                                                                                                                                                                                                                                                                                                                                                                                                                                                                                                                                                                                                                                                                                                                                                                                                                                                                                                                                                                                                                                                                                                                                                                                                                                                                                                                                                                                                                                                                                                                                                                                                                                                                                                                                                                                                                                                                                                                                                                                                                                                                                                                                                                                                                                                                                                                                                                                                                                                                                                                                                                                                                                                                                                                                                                                                                                                                                                                                                                                                                                                                                                                                                                                                                                                                                                                                                                                                                                                                                                                                                                                                                                                                                                                                                                                                                                                                                                                                                                                                                                                                                                                                                                                                                                                                                                                                                                                                                                                                                                                                                                                                                                                                                                                                                                                                                                                                                                                                                                                                                                                                                                                                                                                                                                                                                                                                                                                                                                                                                                                                                                                                                                                                                                                                                                                                                                                                                                                                                                                                                                                                                                                                                                  unwanted emissions consist of out-of-band emissions and spurious emissions (recommendation itu-r sm.329-12 [5]). out of band emissions are emissions immediately outside the channel bandwidth resulting from the modulation process and non-linearity in the transmitter but excluding spurious emissions. the out-of-band emissions requirement for the cgc transmitter is specified both in terms of adjacent channel leakage power ratio (aclr) and operating band unwanted emissions. unless otherwise stated, the operating band unwanted emission limits are defined from 10 mhz below the lowest frequency of the downlink operating band up to 10 mhz above the highest frequency of the downlink operating band (see table 1). the requirements shall apply whatever the type of transmitter considered (single carrier or multi-carrier) and for all transmission modes foreseen by the manufacturer's specification. for a cgc supporting multi-carrier, the unwanted emissions requirements apply to channel bandwidths of the outermost carrier larger than or equal to 5 mhz. for a multicarrier e-utra cgc the definitions above apply to the lower edge of the carrier transmitted at the lowest carrier frequency and the higher edge of the carrier transmitted at the highest carrier frequency within a specified operating band. the terms wide area bs, local area bs and home (...\...) [the expected end of this definition was beyond the limit of 200 words] </w:t>
      </w:r>
    </w:p>
    <w:p w:rsidR="00761C1B" w:rsidRDefault="00761C1B" w:rsidP="00761C1B">
      <w:r>
        <w:t>SOURCE: Used in EN 302 574-01 V2.1.1, clause 8.2.2.1</w:t>
      </w:r>
    </w:p>
    <w:p w:rsidR="00761C1B" w:rsidRDefault="00761C1B" w:rsidP="00761C1B"/>
    <w:p w:rsidR="00761C1B" w:rsidRDefault="00761C1B" w:rsidP="00761C1B">
      <w:r>
        <w:t xml:space="preserve">                                                                                                                                                                                                                                                                                                                                                                                                                                                                                                                                                                                                                                                                                                                                                                                                                                                                                                                                                                                                                                                                                                                                                                                                                                                                                                                                                                                                                                                                                                                                                                                                                                                                                                                                                                                                                                                                                                                                                                                                                                                                                                                                                                                                                                                                                                                                                                                                                                                                                                                                                                                                                                                                                                                                                                                                                                                                                                                                                                                                                                                                                                                                                                                                                                                                                                                                                                                                                                                                                                                                                                                                                                                                                                                                                                                                                                                                                                                                                                                                                                                                                                                                                                                                                                                                                                                                                                                                                                                                                                                                                                                                                                                                                                                                                                                                                                                                                                                                                                                                                                                                                                                                                                                                                                                                                                                                                                                                                                                                                                                                                                                                                                                                                                                                                                                                                                                                                                                                                                                                                                                                                                                                                                                                                                                                                                                                                                                                                                                                                                                                                                                                                                                                                                                                                                                                                                                                                                                                                                                                                                                                                                                                  unwanted emissions consist of out-of-band emissions and spurious emissions (recommendation itu-r sm.329-12 [5]. spurious emissions are emissions which are caused by unwanted transmitter effects such as harmonics emission, parasitic emission, intermodulation products and frequency conversion products, but exclude out-of-band emissions. this is measured at the cgc antenna connector . the transmitter spurious emission limits apply from 9 khz to 12,75 ghz, excluding the frequency range from 10 mhz below the lowest frequency of the downlink operating band up to 10 mhz above the highest frequency of the downlink operating band (see table 1). for some operating bands the upper frequency limit is higher than 12,75 ghz. for a cgc supporting multi-carrier, the unwanted emissions requirements apply to channel bandwidths of the outermost carrier larger than or equal to 5 mhz. the requirements shall apply whatever the type of transmitter considered (single carrier or multi-carrier). it applies for all transmission modes foreseen by the manufacturer's specification. unless otherwise stated, all requirements are measured as mean power (rms). </w:t>
      </w:r>
    </w:p>
    <w:p w:rsidR="00761C1B" w:rsidRDefault="00761C1B" w:rsidP="00761C1B">
      <w:r>
        <w:t>SOURCE: Used in EN 302 574-01 V2.1.1, clause 8.2.4.1</w:t>
      </w:r>
    </w:p>
    <w:p w:rsidR="00761C1B" w:rsidRDefault="00761C1B" w:rsidP="00761C1B"/>
    <w:p w:rsidR="00761C1B" w:rsidRDefault="00761C1B" w:rsidP="00761C1B">
      <w:r>
        <w:t xml:space="preserve">                                                                                                                                                                                                                                                                                                                                                                                                                                                                                                                                                                                                                                                                                                                                                                                                                                                                                                                                                                                                                                                                                                                                                                                                                                                                                                                                                                                                                                                                                                                                                                                                                                                                                                                                                                                                                                                                                                                                                                                                                                                                                                                                                                                                                                                                                                                                                                                                                                                                                                                                                                                                                                                                                                                                                                                                                                                                                                                                                                                                                                                                                                                                                                                                                                                                                                                                                                                                                                                                                                                                                                                                                                                                                                                                                                                                                                                                                                                                                                                                                                                                                                                                                                                                                                                                                                                                                                                                                                                                                                                                                                                                                                                                                                                                                                                                                                                                                                                                                                                                                                                                                                                                                                                                                                                                                                                                                                                                                                                                                                                                                                                                                                                                                                                                                                                                                                                                                                                                                                                                                                                                                                                                                                                                                                                                                                                                                                                                                                                                                                                                                                                                                                                                                                                                                                                                                                                                                                                                                                                                                                                                                                                                  unwanted emissions consist of out-of-band emissions and spurious emissions (recommendation itu-r sm.329-12 [i.4]).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adjacent channel leakage power ratio (aclr) is the ratio of the filtered mean power centred on the assigned channel frequency to the filtered mean power centred on an adjacent channel frequency. the requirements shall apply outside the base station rf bandwidth or maximum radio bandwidth whatever the type of transmitter considered (single carrier or multi-carrier) and for all transmission modes foreseen by the manufacturer's specification. the interfering signal offset is defined relative to the base station rf bandwidth edges. for a bs operating in non-contiguous spectrum, the aclr shall also apply for the first adjacent channel inside any sub-block gap with a gap size wgap â‰¥ 15 mhz. the aclr requirement for the second adjacent channel shall apply inside any sub-block gap with a gap size wgap â‰¥ 20 mhz. the caclr requirement in clause 4.2.3.4.2 shall (...\...) [the expected end of this definition was beyond the limit of 200 words] </w:t>
      </w:r>
    </w:p>
    <w:p w:rsidR="00761C1B" w:rsidRDefault="00761C1B" w:rsidP="00761C1B">
      <w:r>
        <w:t>SOURCE: Used in EN 301 908-14 V11.1.1, clause 4.2.3.1</w:t>
      </w:r>
    </w:p>
    <w:p w:rsidR="00761C1B" w:rsidRDefault="00761C1B" w:rsidP="00761C1B"/>
    <w:p w:rsidR="00761C1B" w:rsidRDefault="00761C1B" w:rsidP="00761C1B">
      <w:r>
        <w:t xml:space="preserve">                                                                                                                                                                                                                                                                                                                                                                                                                                                                                                                                                                                                                                                                                                                                                                                                                                                                                                                                                                                                                                                                                                                                                                                                                                                                                                                                                                                                                                                                                                                                                                                                                                                                                                                                                                                                                                                                                                                                                                                                                                                                                                                                                                                                                                                                                                                                                                                                                                                                                                                                                                                                                                                                                                                                                                                                                                                                                                                                                                                                                                                                                                                                                                                                                                                                                                                                                                                                                                                                                                                                                                                                                                                                                                                                                                                                                                                                                                                                                                                                                                                                                                                                                                                                                                                                                                                                                                                                                                                                                                                                                                                                                                                                                                                                                                                                                                                                                                                                                                                                                                                                                                                                                                                                                                                                                                                                                                                                                                                                                                                                                                                                                                                                                                                                                                                                                                                                                                                                                                                                                                                                                                                                                                                                                                                                                                                                                                                                                                                                                                                                                                                                                                                                                                                                                                                                                                                                                                                                                                                                                                                                                                                                  unwanted emissions consist of out-of-band emissions and spurious emissions (recommendation itu-r sm.329-12 [i.4]).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unless otherwise stated, the operating band unwanted emission limits are defined from 10 mhz below the lowest frequency of each supported downlink operating band up to 10 mhz above the highest frequency of each supported downlink operating band (see table 1-1). the requirements shall apply whatever the type of transmitter considered (single carrier or multi-carrier) and for all transmission modes foreseen by the manufacturer's specification. in addition, for a bs operating in non-contiguous spectrum, it shall apply inside any sub-block gap. in addition, for a bs operating in multiple bands, the requirements shall apply inside any inter rf bandwidth gap. for a bs supporting multi-carrier, the unwanted emissions requirements apply to channel bandwidths of the outermost carrier larger than or equal to 5 mhz. for a multicarrier e-utra bs configured for intra-band contiguous or non-contiguous carrier aggregation (...\...) [the expected end of this definition was beyond the limit of 200 words] </w:t>
      </w:r>
    </w:p>
    <w:p w:rsidR="00761C1B" w:rsidRDefault="00761C1B" w:rsidP="00761C1B">
      <w:r>
        <w:t>SOURCE: Used in EN 301 908-14 V11.1.1, clause 4.2.2.1</w:t>
      </w:r>
    </w:p>
    <w:p w:rsidR="00761C1B" w:rsidRDefault="00761C1B" w:rsidP="00761C1B"/>
    <w:p w:rsidR="00761C1B" w:rsidRDefault="00761C1B" w:rsidP="00761C1B">
      <w:r>
        <w:t xml:space="preserve">                                                                                                                                                                                                                                                                                                                                                                                                                                                                                                                                                                                                                                                                                                                                                                                                                                                                                                                                                                                                                                                                                                                                                                                                                                                                                                                                                                                                                                                                                                                                                                                                                                                                                                                                                                                                                                                                                                                                                                                                                                                                                                                                                                                                                                                                                                                                                                                                                                                                                                                                                                                                                                                                                                                                                                                                                                                                                                                                                                                                                                                                                                                                                                                                                                                                                                                                                                                                                                                                                                                                                                                                                                                                                                                                                                                                                                                                                                                                                                                                                                                                                                                                                                                                                                                                                                                                                                                                                                                                                                                                                                                                                                                                                                                                                                                                                                                                                                                                                                                                                                                                                                                                                                                                                                                                                                                                                                                                                                                                                                                                                                                                                                                                                                                                                                                                                                                                                                                                                                                                                                                                                                                                                                                                                                                                                                                                                                                                                                                                                                                                                                                                                                                                                                                                                                                                                                                                                                                                                                                                                                                                                                                                  unwanted emissions consist of out-of-band emissions and spurious emissions (recommendation itu-r sm.329-12 [i.4]). out-of-band emissions are emissions immediately outside the channel bandwidth resulting from the modulation process and non-linearity in the transmitter but excluding spurious emissions. the out-of-band emissions requirement for the e-utra-obts transmitter is specified both in terms of adjacent channel leakage power ratio (aclr) and operating band unwanted emissions. adjacent channel leakage power ratio (aclr) is the ratio of the filtered mean power centered on the assigned channel frequency to the filtered mean power centered on an adjacent channel frequency. the requirements shall apply outside the e-utra-obts rf bandwidth or maximum radio bandwidth edges whatever the type of transmitter considered (single carrier or multi-carrier). the interfering signal offset is defined relative to the lower (upper) edge. it shall apply for all transmission modes foreseen by the manufacturer's specification. for an e-utra-obts operating in non-contiguous spectrum, the aclr shall also apply for the first adjacent channel inside any sub-block gap with a gap size wgap â‰¥ 15 mhz. the aclr requirement for the second adjacent channel shall apply inside any sub-block gap with a gap size wgap â‰¥ 20 mhz. the caclr requirement in table 4.2.3.4.2-1 in clause 4.2.3.4.2 (...\...) [the expected end of this definition was beyond the limit of 200 words] </w:t>
      </w:r>
    </w:p>
    <w:p w:rsidR="00761C1B" w:rsidRDefault="00761C1B" w:rsidP="00761C1B">
      <w:r>
        <w:t>SOURCE: Used in EN 302 480 V2.1.1, clause 4.2.4.2.1</w:t>
      </w:r>
    </w:p>
    <w:p w:rsidR="00761C1B" w:rsidRDefault="00761C1B" w:rsidP="00761C1B"/>
    <w:p w:rsidR="00761C1B" w:rsidRDefault="00761C1B" w:rsidP="00761C1B">
      <w:r>
        <w:t xml:space="preserve">                                                                                                                                                                                                                                                                                                                                                                                                                                                                                                                                                                                                                                                                                                                                                                                                                                                                                                                                                                                                                                                                                                                                                                                                                                                                                                                                                                                                                                                                                                                                                                                                                                                                                                                                                                                                                                                                                                                                                                                                                                                                                                                                                                                                                                                                                                                                                                                                                                                                                                                                                                                                                                                                                                                                                                                                                                                                                                                                                                                                                                                                                                                                                                                                                                                                                                                                                                                                                                                                                                                                                                                                                                                                                                                                                                                                                                                                                                                                                                                                                                                                                                                                                                                                                                                                                                                                                                                                                                                                                                                                                                                                                                                                                                                                                                                                                                                                                                                                                                                                                                                                                                                                                                                                                                                                                                                                                                                                                                                                                                                                                                                                                                                                                                                                                                                                                                                                                                                                                                                                                                                                                                                                                                                                                                                                                                                                                                                                                                                                                                                                                                                                                                                                                                                                                                                                                                                                                                                                                                                                                                                                                                                                  unwanted emissions consist of out-of-band emissions and spurious emissions (recommendation itu-r sm.329-12 [i.4]). out-of-band emissions are emissions immediately outside the channel bandwidth resulting from the modulation process and non-linearity in the transmitter but excluding spurious emissions. the out-of-band emissions requirement for the e-utra-obts transmitter is specified both in terms of adjacent channel leakage power ratio (aclr) and operating band unwanted emissions. unless otherwise stated, the operating band unwanted emission limits are defined from 10 mhz below the lowest frequency of each supported downlink operating band up to 10 mhz above the highest frequency of each supported downlink operating band (see table 1-1). the requirements shall apply whatever the type of transmitter considered (single carrier or multi-carrier) and for all transmission modes foreseen by the manufacturer's specification. in addition, for a e-utra-obts operating in non-contiguous spectrum, it shall apply inside any sub-block gap. for an e-utra-obts supporting multi-carrier, the unwanted emissions requirements apply to channel bandwidths of the outermost carrier larger than or equal to 5 mhz. for a multi-carrier e-utra-obts configured for intra-band contiguous or non-contiguous carrier aggregation the definitions above apply to the lower edge of the carrier transmitted at the lowest carrier frequency and the higher edge of (...\...) [the expected end of this definition was beyond the limit of 200 words] </w:t>
      </w:r>
    </w:p>
    <w:p w:rsidR="00761C1B" w:rsidRDefault="00761C1B" w:rsidP="00761C1B">
      <w:r>
        <w:t>SOURCE: Used in EN 302 480 V2.1.1, clause 4.2.4.1.1</w:t>
      </w:r>
    </w:p>
    <w:p w:rsidR="00761C1B" w:rsidRDefault="00761C1B" w:rsidP="00761C1B"/>
    <w:p w:rsidR="00761C1B" w:rsidRDefault="00761C1B" w:rsidP="00761C1B">
      <w:r>
        <w:t xml:space="preserve">                                                                                                                                                                                                                                                                                                                                                                                                                                                                                                                                                                                                                                                                                                                                                                                                                                                                                                                                                                                                                                                                                                                                                                                                                                                                                                                                                                                                                                                                                                                                                                                                                                                                                                                                                                                                                                                                                                                                                                                                                                                                                                                                                                                                                                                                                                                                                                                                                                                                                                                                                                                                                                                                                                                                                                                                                                                                                                                                                                                                                                                                                                                                                                                                                                                                                                                                                                                                                                                                                                                                                                                                                                                                                                                                                                                                                                                                                                                                                                                                                                                                                                                                                                                                                                                                                                                                                                                                                                                                                                                                                                                                                                                                                                                                                                                                                                                                                                                                                                                                                                                                                                                                                                                                                                                                                                                                                                                                                                                                                                                                                                                                                                                                                                                                                                                                                                                                                                                                                                                                                                                                                                                                                                                                                                                                                                                                                                                                                                                                                                                                                                                                                                                                                                                                                                                                                                                                                                                                                                                                                                                                                                                                  unwanted emissions consist of out-of-band emissions and spurious emissions (recommendation itu-r sm.329-12 [i.4].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(see table 1-1).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for some operating bands the upper frequency limit is higher than 12,75 ghz. for a bs supporting multi-carrier, the unwanted emissions requirements shall apply to channel bandwidths of the outermost carrier larger than or equal to 5 mhz. the requirements shall apply whatever the type of transmitter considered (single carrier or multi-carrier) and for (...\...) [the expected end of this definition was beyond the limit of 200 words] </w:t>
      </w:r>
    </w:p>
    <w:p w:rsidR="00761C1B" w:rsidRDefault="00761C1B" w:rsidP="00761C1B">
      <w:r>
        <w:t>SOURCE: Used in EN 301 908-14 V11.1.1, clause 4.2.4.1</w:t>
      </w:r>
    </w:p>
    <w:p w:rsidR="00761C1B" w:rsidRDefault="00761C1B" w:rsidP="00761C1B"/>
    <w:p w:rsidR="00761C1B" w:rsidRDefault="00761C1B" w:rsidP="00761C1B">
      <w:r>
        <w:t xml:space="preserve">                                                                                                                                                                                                                                                                                                                                                                                                                                                                                                                                                                                                                                                                                                                                                                                                                                                                                                                                                                                                                                                                                                                                                                                                                                                                                                                                                                                                                                                                                                                                                                                                                                                                                                                                                                                                                                                                                                                                                                                                                                                                                                                                                                                                                                                                                                                                                                                                                                                                                                                                                                                                                                                                                                                                                                                                                                                                                                                                                                                                                                                                                                                                                                                                                                                                                                                                                                                                                                                                                                                                                                                                                                                                                                                                                                                                                                                                                                                                                                                                                                                                                                                                                                                                                                                                                                                                                                                                                                                                                                                                                                                                                                                                                                                                                                                                                                                                                                                                                                                                                                                                                                                                                                                                                                                                                                                                                                                                                                                                                                                                                                                                                                                                                                                                                                                                                                                                                                                                                                                                                                                                                                                                                                                                                                                                                                                                                                                                                                                                                                                                                                                                                                                                                                                                                                                                                                                                                                                                                                                                                                                                                                                                  unwanted emissions consist of out-of-band emissions and spurious emissions (recommendation itu-r sm.329-12 [i.4]. spurious emissions are emissions which are caused by unwanted transmitter effects such as harmonics emission, parasitic emission, intermodulation products and frequency conversion products, but exclude out-of-band emissions. this is measured at the e-utra-obts antenna connector. the transmitter spurious emission limits shall apply from 9 khz to 12,75 ghz, excluding the frequency range from 10 mhz below the lowest frequency of the downlink operating band up to 10 mhz above the highest frequency of the downlink operating band (see table 1-1). for an e-utra-obts supporting multi-carrier, the unwanted emissions requirements shall apply to channel bandwidths of the outermost carrier larger than or equal to 5 mhz. the requirements shall apply whatever the type of transmitter considered (single carrier or multi-carrier). it shall apply for all transmission modes foreseen by the manufacturer's specification. unless otherwise stated, all requirements are measured as mean power (rms). </w:t>
      </w:r>
    </w:p>
    <w:p w:rsidR="00761C1B" w:rsidRDefault="00761C1B" w:rsidP="00761C1B">
      <w:r>
        <w:t>SOURCE: Used in EN 302 480 V2.1.1, clause 4.2.4.3.1</w:t>
      </w:r>
    </w:p>
    <w:p w:rsidR="00761C1B" w:rsidRDefault="00761C1B" w:rsidP="00761C1B"/>
    <w:p w:rsidR="00761C1B" w:rsidRDefault="00761C1B" w:rsidP="00761C1B">
      <w:r>
        <w:t xml:space="preserve">                                                                                                                                                                                                                                                                                                                                                                                                                                                                                                                                                                                                                                                                                                                                                                                                                                                                                                                                                                                                                                                                                                                                                                                                                                                                                                                                                                                                                                                                                                                                                                                                                                                                                                                                                                                                                                                                                                                                                                                                                                                                                                                                                                                                                                                                                                                                                                                                                                                                                                                                                                                                                                                                                                                                                                                                                                                                                                                                                                                                                                                                                                                                                                                                                                                                                                                                                                                                                                                                                                                                                                                                                                                                                                                                                                                                                                                                                                                                                                                                                                                                                                                                                                                                                                                                                                                                                                                                                                                                                                                                                                                                                                                                                                                                                                                                                                                                                                                                                                                                                                                                                                                                                                                                                                                                                                                                                                                                                                                                                                                                                                                                                                                                                                                                                                                                                                                                                                                                                                                                                                                                                                                                                                                                                                                                                                                                                                                                                                                                                                                                                                                                                                                                                                                                                                                                                                                                                                                                                                                                                                                                                                                                  unwanted emissions consist of out-of-band emissions and spurious emissions (recommendation itu-r sm.329-12 [i.5]). out of band emissions are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out-of-band emissions. operating band unwanted emissions cover both out-of-band and spurious domain frequencies. the operating band unwanted emission limits are defined from 10 mhz below the lowest frequency of each supported downlink operating band to the lower base station rf bandwidth edge located at fbw rf,low and from the upper base station rf bandwidth edge located at fbw rf,high up to 10 mhz above the highest frequency of each supported downlink operating band. in addition, for a bs operating in non-contiguous spectrum, it shall apply inside any sub-block gap. in addition, for a bs operating in multiple bands, it applies inside any inter rf bandwidth gap. the requirements shall apply whatever the type of transmitter considered and for all transmission modes foreseen by the manufacturer's specification, except for any operating band with gsm/edge single rat operation. the (...\...) [the expected end of this definition was beyond the limit of 200 words] </w:t>
      </w:r>
    </w:p>
    <w:p w:rsidR="00761C1B" w:rsidRDefault="00761C1B" w:rsidP="00761C1B">
      <w:r>
        <w:t>SOURCE: Used in EN 301 908-18 V11.1.1, clause 4.2.2.1</w:t>
      </w:r>
    </w:p>
    <w:p w:rsidR="00761C1B" w:rsidRDefault="00761C1B" w:rsidP="00761C1B"/>
    <w:p w:rsidR="00761C1B" w:rsidRDefault="00761C1B" w:rsidP="00761C1B">
      <w:r>
        <w:t xml:space="preserve">                                                                                                                                                                                                                                                                                                                                                                                                                                                                                                                                                                                                                                                                                                                                                                                                                                                                                                                                                                                                                                                                                                                                                                                                                                                                                                                                                                                                                                                                                                                                                                                                                                                                                                                                                                                                                                                                                                                                                                                                                                                                                                                                                                                                                                                                                                                                                                                                                                                                                                                                                                                                                                                                                                                                                                                                                                                                                                                                                                                                                                                                                                                                                                                                                                                                                                                                                                                                                                                                                                                                                                                                                                                                                                                                                                                                                                                                                                                                                                                                                                                                                                                                                                                                                                                                                                                                                                                                                                                                                                                                                                                                                                                                                                                                                                                                                                                                                                                                                                                                                                                                                                                                                                                                                                                                                                                                                                                                                                                                                                                                                                                                                                                                                                                                                                                                                                                                                                                                                                                                                                                                                                                                                                                                                                                                                                                                                                                                                                                                                                                                                                                                                                                                                                                                                                                                                                                                                                                                                                                                                                                                                                                                  unwanted emissions consist of out-of-band emissions and spurious emissions (recommendation itu-r sm.329-12 [i.5]).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adjacent channel leakage power ratio (aclr) is the ratio of the filtered mean power centred on the assigned channel frequency to the filtered mean power centred on an adjacent channel frequency. </w:t>
      </w:r>
    </w:p>
    <w:p w:rsidR="00761C1B" w:rsidRDefault="00761C1B" w:rsidP="00761C1B">
      <w:r>
        <w:t>SOURCE: Used in EN 301 908-18 V11.1.1, clause 4.2.3.1</w:t>
      </w:r>
    </w:p>
    <w:p w:rsidR="00761C1B" w:rsidRDefault="00761C1B" w:rsidP="00761C1B"/>
    <w:p w:rsidR="00761C1B" w:rsidRDefault="00761C1B" w:rsidP="00761C1B">
      <w:r>
        <w:t xml:space="preserve">                                                                                                                                                                                                                                                                                                                                                                                                                                                                                                                                                                                                                                                                                                                                                                                                                                                                                                                                                                                                                                                                                                                                                                                                                                                                                                                                                                                                                                                                                                                                                                                                                                                                                                                                                                                                                                                                                                                                                                                                                                                                                                                                                                                                                                                                                                                                                                                                                                                                                                                                                                                                                                                                                                                                                                                                                                                                                                                                                                                                                                                                                                                                                                                                                                                                                                                                                                                                                                                                                                                                                                                                                                                                                                                                                                                                                                                                                                                                                                                                                                                                                                                                                                                                                                                                                                                                                                                                                                                                                                                                                                                                                                                                                                                                                                                                                                                                                                                                                                                                                                                                                                                                                                                                                                                                                                                                                                                                                                                                                                                                                                                                                                                                                                                                                                                                                                                                                                                                                                                                                                                                                                                                                                                                                                                                                                                                                                                                                                                                                                                                                                                                                                                                                                                                                                                                                                                                                                                                                                                                                                                                                                                                  unwanted emissions consist of out-of-band emissions and spurious emissions (recommendation itu-r sm.329-12 [i.5]).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for bs capable of multi-band operation where multiple bands are mapped on the same antenna connector, this exclusion shall apply for each supported operating band. for bs capable of multi-band operation where multiple bands are mapped on separate antenna connectors, the single-band requirements shall apply and the multi-band exclusions and provisions are not applicable. for some operating bands the upper frequency limit is higher than 12,75 ghz. the requirements shall apply whatever the type of transmitter considered. it shall apply for all transmission modes foreseen by the manufacturer's specification. unless otherwise stated, all requirements are measured as mean power (rms). </w:t>
      </w:r>
    </w:p>
    <w:p w:rsidR="00761C1B" w:rsidRDefault="00761C1B" w:rsidP="00761C1B">
      <w:r>
        <w:t>SOURCE: Used in EN 301 908-18 V11.1.1, clause 4.2.4.1</w:t>
      </w:r>
    </w:p>
    <w:p w:rsidR="00761C1B" w:rsidRDefault="00761C1B" w:rsidP="00761C1B"/>
    <w:p w:rsidR="00761C1B" w:rsidRDefault="00761C1B" w:rsidP="00761C1B">
      <w:r>
        <w:t xml:space="preserve">                                                                                                                                                                                                                                                                                                                                                                                                                                                                                                                                                                                                                                                                                                                                                                                                                                                                                                                                                                                                                                                                                                                                                                                                                                                                                                                                                                                                                                                                                                                                                                                                                                                                                                                                                                                                                                                                                                                                                                                                                                                                                                                                                                                                                                                                                                                                                                                                                                                                                                                                                                                                                                                                                                                                                                                                                                                                                                                                                                                                                                                                                                                                                                                                                                                                                                                                                                                                                                                                                                                                                                                                                                                                                                                                                                                                                                                                                                                                                                                                                                                                                                                                                                                                                                                                                                                                                                                                                                                                                                                                                                                                                                                                                                                                                                                                                                                                                                                                                                                                                                                                                                                                                                                                                                                                                                                                                                                                                                                                                                                                                                                                                                                                                                                                                                                                                                                                                                                                                                                                                                                                                                                                                                                                                                                                                                                                                                                                                                                                                                                                                                                                                                                                                                                                                                                                                                                                                                                                                                                                                                                                                                                                  unwanted emissions consist of spurious emissions and out-of-band emissions.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out-of-band emissions are emissions on a frequency or frequencies immediately outside the necessary bandwidth which results from the modulation process, but excluding spurious emissions. </w:t>
      </w:r>
    </w:p>
    <w:p w:rsidR="00761C1B" w:rsidRDefault="00761C1B" w:rsidP="00761C1B">
      <w:r>
        <w:t>SOURCE: Used in EN 300 338 V1.2.1, clause 5.5.1</w:t>
      </w:r>
    </w:p>
    <w:p w:rsidR="00761C1B" w:rsidRDefault="00761C1B" w:rsidP="00761C1B"/>
    <w:p w:rsidR="00761C1B" w:rsidRDefault="00761C1B" w:rsidP="00761C1B">
      <w:r>
        <w:t xml:space="preserve">                                                                                                                                                                                                                                                                                                                                                                                                                                                                                                                                                                                                                                                                                                                                                                                                                                                                                                                                                                                                                                                                                                                                                                                                                                                                                                                                                                                                                                                                                                                                                                                                                                                                                                                                                                                                                                                                                                                                                                                                                                                                                                                                                                                                                                                                                                                                                                                                                                                                                                                                                                                                                                                                                                                                                                                                                                                                                                                                                                                                                                                                                                                                                                                                                                                                                                                                                                                                                                                                                                                                                                                                                                                                                                                                                                                                                                                                                                                                                                                                                                                                                                                                                                                                                                                                                                                                                                                                                                                                                                                                                                                                                                                                                                                                                                                                                                                                                                                                                                                                                                                                                                                                                                                                                                                                                                                                                                                                                                                                                                                                                                                                                                                                                                                                                                                                                                                                                                                                                                                                                                                                                                                                                                                                                                                                                                                                                                                                                                                                                                                                                                                                                                                                                                                                                                                                                                                                                                                                                                                                                                                                                                                                  unwanted emissions from a ms or bs when in reception (non-transmit state) are signals at any frequency emitted by the ms or bs. </w:t>
      </w:r>
    </w:p>
    <w:p w:rsidR="00761C1B" w:rsidRDefault="00761C1B" w:rsidP="00761C1B">
      <w:r>
        <w:t>SOURCE: Used in EN 300 394-01 V3.3.1, clause 7.2.8.1</w:t>
      </w:r>
    </w:p>
    <w:p w:rsidR="00761C1B" w:rsidRDefault="00761C1B" w:rsidP="00761C1B"/>
    <w:p w:rsidR="00761C1B" w:rsidRDefault="00761C1B" w:rsidP="00761C1B">
      <w:r>
        <w:t xml:space="preserve">                                                                                                                                                                                                                                                                                                                                                                                                                                                                                                                                                                                                                                                                                                                                                                                                                                                                                                                                                                                                                                                                                                                                                                                                                                                                                                                                                                                                                                                                                                                                                                                                                                                                                                                                                                                                                                                                                                                                                                                                                                                                                                                                                                                                                                                                                                                                                                                                                                                                                                                                                                                                                                                                                                                                                                                                                                                                                                                                                                                                                                                                                                                                                                                                                                                                                                                                                                                                                                                                                                                                                                                                                                                                                                                                                                                                                                                                                                                                                                                                                                                                                                                                                                                                                                                                                                                                                                                                                                                                                                                                                                                                                                                                                                                                                                                                                                                                                                                                                                                                                                                                                                                                                                                                                                                                                                                                                                                                                                                                                                                                                                                                                                                                                                                                                                                                                                                                                                                                                                                                                                                                                                                                                                                                                                                                                                                                                                                                                                                                                                                                                                                                                                                                                                                                                                                                                                                                                                                                                                                                                                                                                                                                  The unwanted emissions from a tag include both the out-of-band and the spurious emissions from a continuously modulated tag measured outside its wanted carrier frequency and associated sidebands when the tag is orientated for optimum coupling at a defined distance from the antenna of an interrogator, which is transmitting a continuous un-modulated carrier at a specified power level. </w:t>
      </w:r>
    </w:p>
    <w:p w:rsidR="00761C1B" w:rsidRDefault="00761C1B" w:rsidP="00761C1B">
      <w:r>
        <w:t>SOURCE: Used in EN 302 208 V3.1.1, clause 4.5.2.2</w:t>
      </w:r>
    </w:p>
    <w:p w:rsidR="00761C1B" w:rsidRDefault="00761C1B" w:rsidP="00761C1B"/>
    <w:p w:rsidR="00761C1B" w:rsidRDefault="00761C1B" w:rsidP="00761C1B">
      <w:r>
        <w:t xml:space="preserve">                                                                                                                                                                                                                                                                                                                                                                                                                                                                                                                                                                                                                                                                                                                                                                                                                                                                                                                                                                                                                                                                                                                                                                                                                                                                                                                                                                                                                                                                                                                                                                                                                                                                                                                                                                                                                                                                                                                                                                                                                                                                                                                                                                                                                                                                                                                                                                                                                                                                                                                                                                                                                                                                                                                                                                                                                                                                                                                                                                                                                                                                                                                                                                                                                                                                                                                                                                                                                                                                                                                                                                                                                                                                                                                                                                                                                                                                                                                                                                                                                                                                                                                                                                                                                                                                                                                                                                                                                                                                                                                                                                                                                                                                                                                                                                                                                                                                                                                                                                                                                                                                                                                                                                                                                                                                                                                                                                                                                                                                                                                                                                                                                                                                                                                                                                                                                                                                                                                                                                                                                                                                                                                                                                                                                                                                                                                                                                                                                                                                                                                                                                                                                                                                                                                                                                                                                                                                                                                                                                                                                                                                                                                              The unwanted emissions from a tag include both the out-of-band and the spurious emissions from a continuously modulated tag measured outside its wanted carrier frequency and associated sidebands when the tag is orientated for optimum coupling at a defined distance from the antenna of an interrogator, which is transmitting a continuous un-modulated carrier at a specified power level. </w:t>
      </w:r>
    </w:p>
    <w:p w:rsidR="00761C1B" w:rsidRDefault="00761C1B" w:rsidP="00761C1B">
      <w:r>
        <w:t>SOURCE: Used in EN 302 208-01 V2.1.1, clause 10.2.1</w:t>
      </w:r>
    </w:p>
    <w:p w:rsidR="00761C1B" w:rsidRDefault="00761C1B" w:rsidP="00761C1B"/>
    <w:p w:rsidR="00761C1B" w:rsidRDefault="00761C1B" w:rsidP="00761C1B">
      <w:r>
        <w:t xml:space="preserve">                                                                                                                                                                                                                                                                                                                                                                                                                                                                                                                                                                                                                                                                                                                                                                                                                                                                                                                                                                                                                                                                                                                                                                                                                                                                                                                                                                                                                                                                                                                                                                                                                                                                                                                                                                                                                                                                                                                                                                                                                                                                                                                                                                                                                                                                                                                                                                                                                                                                                                                                                                                                                                                                                                                                                                                                                                                                                                                                                                                                                                                                                                                                                                                                                                                                                                                                                                                                                                                                                                                                                                                                                                                                                                                                                                                                                                                                                                                                                                                                                                                                                                                                                                                                                                                                                                                                                                                                                                                                                                                                                                                                                                                                                                                                                                                                                                                                                                                                                                                                                                                                                                                                                                                                                                                                                                                                                                                                                                                                                                                                                                                                                                                                                                                                                                                                                                                                                                                                                                                                                                                                                                                                                                                                                                                                                                                                                                                                                                                                                                                                                                                                                                                                                                                                                                                                                                                                                                                                                                                                                                                                                                                              unwanted emissions from the receiver are components at any frequency radiated by the equipment and its antenna. </w:t>
      </w:r>
    </w:p>
    <w:p w:rsidR="00761C1B" w:rsidRDefault="00761C1B" w:rsidP="00761C1B">
      <w:r>
        <w:t>SOURCE: Used in EN 300 296 V2.1.1, clause 8.2.1</w:t>
      </w:r>
    </w:p>
    <w:p w:rsidR="00761C1B" w:rsidRDefault="00761C1B" w:rsidP="00761C1B"/>
    <w:p w:rsidR="00761C1B" w:rsidRDefault="00761C1B" w:rsidP="00761C1B">
      <w:r>
        <w:t xml:space="preserve">                                                                                                                                                                                                                                                                                                                                                                                                                                                                                                                                                                                                                                                                                                                                                                                                                                                                                                                                                                                                                                                                                                                                                                                                                                                                                                                                                                                                                                                                                                                                                                                                                                                                                                                                                                                                                                                                                                                                                                                                                                                                                                                                                                                                                                                                                                                                                                                                                                                                                                                                                                                                                                                                                                                                                                                                                                                                                                                                                                                                                                                                                                                                                                                                                                                                                                                                                                                                                                                                                                                                                                                                                                                                                                                                                                                                                                                                                                                                                                                                                                                                                                                                                                                                                                                                                                                                                                                                                                                                                                                                                                                                                                                                                                                                                                                                                                                                                                                                                                                                                                                                                                                                                                                                                                                                                                                                                                                                                                                                                                                                                                                                                                                                                                                                                                                                                                                                                                                                                                                                                                                                                                                                                                                                                                                                                                                                                                                                                                                                                                                                                                                                                                                                                                                                                                                                                                                                                                                                                                                                                                                                                                                                  unwanted emissions from the receiver are components at any frequency radiated by the equipment and its antenna. </w:t>
      </w:r>
    </w:p>
    <w:p w:rsidR="00761C1B" w:rsidRDefault="00761C1B" w:rsidP="00761C1B">
      <w:r>
        <w:t>SOURCE: Used in EN 300 296-01 V1.4.1, clause 8.2.1 SOURCE: Used in EN 303 405 V1.1.1, clause 8.2.1</w:t>
      </w:r>
    </w:p>
    <w:p w:rsidR="00761C1B" w:rsidRDefault="00761C1B" w:rsidP="00761C1B"/>
    <w:p w:rsidR="00761C1B" w:rsidRDefault="00761C1B" w:rsidP="00761C1B">
      <w:r>
        <w:t xml:space="preserve">                                                                                                                                                                                                                                                                                                                                                                                                                                                                                                                                                                                                                                                                                                                                                                                                                                                                                                                                                                                                                                                                                                                                                                                                                                                                                                                                                                                                                                                                                                                                                                                                                                                                                                                                                                                                                                                                                                                                                                                                                                                                                                                                                                                                                                                                                                                                                                                                                                                                                                                                                                                                                                                                                                                                                                                                                                                                                                                                                                                                                                                                                                                                                                                                                                                                                                                                                                                                                                                                                                                                                                                                                                                                                                                                                                                                                                                                                                                                                                                                                                                                                                                                                                                                                                                                                                                                                                                                                                                                                                                                                                                                                                                                                                                                                                                                                                                                                                                                                                                                                                                                                                                                                                                                                                                                                                                                                                                                                                                                                                                                                                                                                                                                                                                                                                                                                                                                                                                                                                                                                                                                                                                                                                                                                                                                                                                                                                                                                                                                                                                                                                                                                                                                                                                                                                                                                                                                                                                                                                                                                                                                                                                                  unwanted emissions in the out-of-band domain are defined as the unwanted emissions outside the channel bandwidth resulting from the modulation process and non-linearity of the power amplifier in the transmitter and exclude the spurious emissions. </w:t>
      </w:r>
    </w:p>
    <w:p w:rsidR="00761C1B" w:rsidRDefault="00761C1B" w:rsidP="00761C1B">
      <w:r>
        <w:t>SOURCE: Used in EN 302 480 V2.1.1, clause 4.2.6.1.1</w:t>
      </w:r>
    </w:p>
    <w:p w:rsidR="00761C1B" w:rsidRDefault="00761C1B" w:rsidP="00761C1B"/>
    <w:p w:rsidR="00761C1B" w:rsidRDefault="00761C1B" w:rsidP="00761C1B">
      <w:r>
        <w:t xml:space="preserve">                                                                                                                                                                                                                                                                                                                                                                                                                                                                                                                                                                                                                                                                                                                                                                                                                                                                                                                                                                                                                                                                                                                                                                                                                                                                                                                                                                                                                                                                                                                                                                                                                                                                                                                                                                                                                                                                                                                                                                                                                                                                                                                                                                                                                                                                                                                                                                                                                                                                                                                                                                                                                                                                                                                                                                                                                                                                                                                                                                                                                                                                                                                                                                                                                                                                                                                                                                                                                                                                                                                                                                                                                                                                                                                                                                                                                                                                                                                                                                                                                                                                                                                                                                                                                                                                                                                                                                                                                                                                                                                                                                                                                                                                                                                                                                                                                                                                                                                                                                                                                                                                                                                                                                                                                                                                                                                                                                                                                                                                                                                                                                                                                                                                                                                                                                                                                                                                                                                                                                                                                                                                                                                                                                                                                                                                                                                                                                                                                                                                                                                                                                                                                                                                                                                                                                                                                                                                                                                                                                                                                                                                                                                                  unwanted emissions in the spurious domain (spurious emissions) are those at frequencies beyond the limit of 250 % of the necessary bandwidth above and below the centre frequency of the emission. the level of spurious emissions shall be measured as either: a) i) their power level in a specified load (conducted emission); and ii) their effective radiated power when radiated by the cabinet and structure of the equipment (cabinet radiation); or b) their effective radiated power when radiated by the cabinet and the integral or dedicated antenna, in the case of equipment fitted with such an antenna and no permanent rf connector. for measurements above 1 000 mhz the peak value shall be measured using a spectrum analyser. the "max hold" function of a spectrum analyser shall be used. for measurements up to 1 000 mhz the quasi-peak detector set in accordance with the specification of cispr 16 [1] shall be used. </w:t>
      </w:r>
    </w:p>
    <w:p w:rsidR="00761C1B" w:rsidRDefault="00761C1B" w:rsidP="00761C1B">
      <w:r>
        <w:t>SOURCE: Used in EN 300 440-01 V1.6.1, clause 7.3.1</w:t>
      </w:r>
    </w:p>
    <w:p w:rsidR="00761C1B" w:rsidRDefault="00761C1B" w:rsidP="00761C1B"/>
    <w:p w:rsidR="00761C1B" w:rsidRDefault="00761C1B" w:rsidP="00761C1B">
      <w:r>
        <w:t xml:space="preserve">                                                                                                                                                                                                                                                                                                                                                                                                                                                                                                                                                                                                                                                                                                                                                                                                                                                                                                                                                                                                                                                                                                                                                                                                                                                                                                                                                                                                                                                                                                                                                                                                                                                                                                                                                                                                                                                                                                                                                                                                                                                                                                                                                                                                                                                                                                                                                                                                                                                                                                                                                                                                                                                                                                                                                                                                                                                                                                                                                                                                                                                                                                                                                                                                                                                                                                                                                                                                                                                                                                                                                                                                                                                                                                                                                                                                                                                                                                                                                                                                                                                                                                                                                                                                                                                                                                                                                                                                                                                                                                                                                                                                                                                                                                                                                                                                                                                                                                                                                                                                                                                                                                                                                                                                                                                                                                                                                                                                                                                                                                                                                                                                                                                                                                                                                                                                                                                                                                                                                                                                                                                                                                                                                                                                                                                                                                                                                                                                                                                                                                                                                                                                                                                                                                                                                                                                                                                                                                                                                                                                                                                                                                                                  The unwanted emissions in the spurious domain are defined in en 300 086-1 [1], clause 7.6.1. </w:t>
      </w:r>
    </w:p>
    <w:p w:rsidR="00761C1B" w:rsidRDefault="00761C1B" w:rsidP="00761C1B">
      <w:r>
        <w:t>SOURCE: Used in EN 300 086-02 V1.3.1, clause 4.2.5.1</w:t>
      </w:r>
    </w:p>
    <w:p w:rsidR="00761C1B" w:rsidRDefault="00761C1B" w:rsidP="00761C1B"/>
    <w:p w:rsidR="00761C1B" w:rsidRDefault="00761C1B" w:rsidP="00761C1B">
      <w:r>
        <w:t xml:space="preserve">                                                                                                                                                                                                                                                                                                                                                                                                                                                                                                                                                                                                                                                                                                                                                                                                                                                                                                                                                                                                                                                                                                                                                                                                                                                                                                                                                                                                                                                                                                                                                                                                                                                                                                                                                                                                                                                                                                                                                                                                                                                                                                                                                                                                                                                                                                                                                                                                                                                                                                                                                                                                                                                                                                                                                                                                                                                                                                                                                                                                                                                                                                                                                                                                                                                                                                                                                                                                                                                                                                                                                                                                                                                                                                                                                                                                                                                                                                                                                                                                                                                                                                                                                                                                                                                                                                                                                                                                                                                                                                                                                                                                                                                                                                                                                                                                                                                                                                                                                                                                                                                                                                                                                                                                                                                                                                                                                                                                                                                                                                                                                                                                                                                                                                                                                                                                                                                                                                                                                                                                                                                                                                                                                                                                                                                                                                                                                                                                                                                                                                                                                                                                                                                                                                                                                                                                                                                                                                                                                                                                                                                                                                                              The unwanted emissions in the spurious domain are defined in en 300 113-1 [1], clause 7.5.1. </w:t>
      </w:r>
    </w:p>
    <w:p w:rsidR="00761C1B" w:rsidRDefault="00761C1B" w:rsidP="00761C1B">
      <w:r>
        <w:t>SOURCE: Used in EN 300 113-02 V1.5.1, clause 4.2.5.1</w:t>
      </w:r>
    </w:p>
    <w:p w:rsidR="00761C1B" w:rsidRDefault="00761C1B" w:rsidP="00761C1B"/>
    <w:p w:rsidR="00761C1B" w:rsidRDefault="00761C1B" w:rsidP="00761C1B">
      <w:r>
        <w:t xml:space="preserve">                                                                                                                                                                                                                                                                                                                                                                                                                                                                                                                                                                                                                                                                                                                                                                                                                                                                                                                                                                                                                                                                                                                                                                                                                                                                                                                                                                                                                                                                                                                                                                                                                                                                                                                                                                                                                                                                                                                                                                                                                                                                                                                                                                                                                                                                                                                                                                                                                                                                                                                                                                                                                                                                                                                                                                                                                                                                                                                                                                                                                                                                                                                                                                                                                                                                                                                                                                                                                                                                                                                                                                                                                                                                                                                                                                                                                                                                                                                                                                                                                                                                                                                                                                                                                                                                                                                                                                                                                                                                                                                                                                                                                                                                                                                                                                                                                                                                                                                                                                                                                                                                                                                                                                                                                                                                                                                                                                                                                                                                                                                                                                                                                                                                                                                                                                                                                                                                                                                                                                                                                                                                                                                                                                                                                                                                                                                                                                                                                                                                                                                                                                                                                                                                                                                                                                                                                                                                                                                                                                                                                                                                                                                              The unwanted emissions in the spurious domain are defined in en 300 433-1 [1], clause 7.5.1. </w:t>
      </w:r>
    </w:p>
    <w:p w:rsidR="00761C1B" w:rsidRDefault="00761C1B" w:rsidP="00761C1B">
      <w:r>
        <w:t>SOURCE: Used in EN 300 433-02 V1.3.1, clause 4.2.5.1</w:t>
      </w:r>
    </w:p>
    <w:p w:rsidR="00761C1B" w:rsidRDefault="00761C1B" w:rsidP="00761C1B"/>
    <w:p w:rsidR="00761C1B" w:rsidRDefault="00761C1B" w:rsidP="00761C1B">
      <w:r>
        <w:t xml:space="preserve">                                                                                                                                                                                                                                                                                                                                                                                                                                                                                                                                                                                                                                                                                                                                                                                                                                                                                                                                                                                                                                                                                                                                                                                                                                                                                                                                                                                                                                                                                                                                                                                                                                                                                                                                                                                                                                                                                                                                                                                                                                                                                                                                                                                                                                                                                                                                                                                                                                                                                                                                                                                                                                                                                                                                                                                                                                                                                                                                                                                                                                                                                                                                                                                                                                                                                                                                                                                                                                                                                                                                                                                                                                                                                                                                                                                                                                                                                                                                                                                                                                                                                                                                                                                                                                                                                                                                                                                                                                                                                                                                                                                                                                                                                                                                                                                                                                                                                                                                                                                                                                                                                                                                                                                                                                                                                                                                                                                                                                                                                                                                                                                                                                                                                                                                                                                                                                                                                                                                                                                                                                                                                                                                                                                                                                                                                                                                                                                                                                                                                                                                                                                                                                                                                                                                                                                                                                                                                                                                                                                                                                                                                                                              The unwanted emissions in the spurious domain are defined in en 301 166-1 [2], clause 7.4.1. </w:t>
      </w:r>
    </w:p>
    <w:p w:rsidR="00761C1B" w:rsidRDefault="00761C1B" w:rsidP="00761C1B">
      <w:r>
        <w:t>SOURCE: Used in EN 301 166-02 V1.2.1, clause 4.2.5.1</w:t>
      </w:r>
    </w:p>
    <w:p w:rsidR="00761C1B" w:rsidRDefault="00761C1B" w:rsidP="00761C1B"/>
    <w:p w:rsidR="00761C1B" w:rsidRDefault="00761C1B" w:rsidP="00761C1B">
      <w:r>
        <w:t xml:space="preserve">                                                                                                                                                                                                                                                                                                                                                                                                                                                                                                                                                                                                                                                                                                                                                                                                                                                                                                                                                                                                                                                                                                                                                                                                                                                                                                                                                                                                                                                                                                                                                                                                                                                                                                                                                                                                                                                                                                                                                                                                                                                                                                                                                                                                                                                                                                                                                                                                                                                                                                                                                                                                                                                                                                                                                                                                                                                                                                                                                                                                                                                                                                                                                                                                                                                                                                                                                                                                                                                                                                                                                                                                                                                                                                                                                                                                                                                                                                                                                                                                                                                                                                                                                                                                                                                                                                                                                                                                                                                                                                                                                                                                                                                                                                                                                                                                                                                                                                                                                                                                                                                                                                                                                                                                                                                                                                                                                                                                                                                                                                                                                                                                                                                                                                                                                                                                                                                                                                                                                                                                                                                                                                                                                                                                                                                                                                                                                                                                                                                                                                                                                                                                                                                                                                                                                                                                                                                                                                                                                                                                                                                                                                                              unwanted emissions in the spurious domain are emissions at frequencies other than those of the carrier and sidebands associated with normal test modulation (clause 6.1), see clause 3.1. the level of unwanted emissions in the spurious domain shall be measured only for frequencies above 25 mhz but not greater than 1 000 mhz at normal conditions (see clause 5.3) as: 1) their effective radiated power or field strength when radiated by the cabinet with integral antenna, if applicable, and any other dedicated antenna supplied by the manufacturer. </w:t>
      </w:r>
    </w:p>
    <w:p w:rsidR="00761C1B" w:rsidRDefault="00761C1B" w:rsidP="00761C1B">
      <w:r>
        <w:t>SOURCE: Used in EN 302 510-01 V1.1.1, clause 7.4.1</w:t>
      </w:r>
    </w:p>
    <w:p w:rsidR="00761C1B" w:rsidRDefault="00761C1B" w:rsidP="00761C1B"/>
    <w:p w:rsidR="00761C1B" w:rsidRDefault="00761C1B" w:rsidP="00761C1B">
      <w:r>
        <w:t xml:space="preserve">                                                                                                                                                                                                                                                                                                                                                                                                                                                                                                                                                                                                                                                                                                                                                                                                                                                                                                                                                                                                                                                                                                                                                                                                                                                                                                                                                                                                                                                                                                                                                                                                                                                                                                                                                                                                                                                                                                                                                                                                                                                                                                                                                                                                                                                                                                                                                                                                                                                                                                                                                                                                                                                                                                                                                                                                                                                                                                                                                                                                                                                                                                                                                                                                                                                                                                                                                                                                                                                                                                                                                                                                                                                                                                                                                                                                                                                                                                                                                                                                                                                                                                                                                                                                                                                                                                                                                                                                                                                                                                                                                                                                                                                                                                                                                                                                                                                                                                                                                                                                                                                                                                                                                                                                                                                                                                                                                                                                                                                                                                                                                                                                                                                                                                                                                                                                                                                                                                                                                                                                                                                                                                                                                                                                                                                                                                                                                                                                                                                                                                                                                                                                                                                                                                                                                                                                                                                                                                                                                                                                                                                                                                                                  unwanted emissions in the spurious domain are emissions at frequencies, other than those of the transmitter carrier and sidebands associated with normal modulation at the adjacent frequencies. </w:t>
      </w:r>
    </w:p>
    <w:p w:rsidR="00761C1B" w:rsidRDefault="00761C1B" w:rsidP="00761C1B">
      <w:r>
        <w:t>SOURCE: Used in EN 302 480 V2.1.1, clause 4.2.2.6.1 SOURCE: Used in EN 302 480 V2.1.1, clause 4.2.6.2.1</w:t>
      </w:r>
    </w:p>
    <w:p w:rsidR="00761C1B" w:rsidRDefault="00761C1B" w:rsidP="00761C1B"/>
    <w:p w:rsidR="00761C1B" w:rsidRDefault="00761C1B" w:rsidP="00761C1B">
      <w:r>
        <w:t xml:space="preserve">                                                                                                                                                                                                                                                                                                                                                                                                                                                                                                                                                                                                                                                                                                                                                                                                                                                                                                                                                                                                                                                                                                                                                                                                                                                                                                                                                                                                                                                                                                                                                                                                                                                                                                                                                                                                                                                                                                                                                                                                                                                                                                                                                                                                                                                                                                                                                                                                                                                                                                                                                                                                                                                                                                                                                                                                                                                                                                                                                                                                                                                                                                                                                                                                                                                                                                                                                                                                                                                                                                                                                                                                                                                                                                                                                                                                                                                                                                                                                                                                                                                                                                                                                                                                                                                                                                                                                                                                                                                                                                                                                                                                                                                                                                                                                                                                                                                                                                                                                                                                                                                                                                                                                                                                                                                                                                                                                                                                                                                                                                                                                                                                                                                                                                                                                                                                                                                                                                                                                                                                                                                                                                                                                                                                                                                                                                                                                                                                                                                                                                                                                                                                                                                                                                                                                                                                                                                                                                                                                                                                                                                                                                                                  unwanted emissions in the spurious domain are emissions from the equipment in the frequency range defined by cept/erc/recommendation 74-01e [i.8]. </w:t>
      </w:r>
    </w:p>
    <w:p w:rsidR="00761C1B" w:rsidRDefault="00761C1B" w:rsidP="00761C1B">
      <w:r>
        <w:t>SOURCE: Used in EN 303 340 V1.1.2, clause 4.2.7.1</w:t>
      </w:r>
    </w:p>
    <w:p w:rsidR="00761C1B" w:rsidRDefault="00761C1B" w:rsidP="00761C1B"/>
    <w:p w:rsidR="00761C1B" w:rsidRDefault="00761C1B" w:rsidP="00761C1B">
      <w:r>
        <w:t xml:space="preserve">                                                                                                                                                                                                                                                                                                                                                                                                                                                                                                                                                                                                                                                                                                                                                                                                                                                                                                                                                                                                                                                                                                                                                                                                                                                                                                                                                                                                                                                                                                                                                                                                                                                                                                                                                                                                                                                                                                                                                                                                                                                                                                                                                                                                                                                                                                                                                                                                                                                                                                                                                                                                                                                                                                                                                                                                                                                                                                                                                                                                                                                                                                                                                                                                                                                                                                                                                                                                                                                                                                                                                                                                                                                                                                                                                                                                                                                                                                                                                                                                                                                                                                                                                                                                                                                                                                                                                                                                                                                                                                                                                                                                                                                                                                                                                                                                                                                                                                                                                                                                                                                                                                                                                                                                                                                                                                                                                                                                                                                                                                                                                                                                                                                                                                                                                                                                                                                                                                                                                                                                                                                                                                                                                                                                                                                                                                                                                                                                                                                                                                                                                                                                                                                                                                                                                                                                                                                                                                                                                                                                                                                                                                                                  unwanted emissions in the spurious domain are emissions outside the emission bandwidth and excluding out of band emissions (see clause 3.1). the spurious domain is defined at frequencies beyond the limit of 250 % of the emission bandwidth above and below the centre frequency of the emission. the level of any unwanted emission in the spurious domain shall be measured only for frequencies not greater than 1 000 mhz at normal conditions (see clause 5.1.4.3) as: * their effective radiated power or field strength when radiated by the cabinet with integral antenna, if applicable, and any other dedicated antenna supplied by the manufacturer. </w:t>
      </w:r>
    </w:p>
    <w:p w:rsidR="00761C1B" w:rsidRDefault="00761C1B" w:rsidP="00761C1B">
      <w:r>
        <w:t>SOURCE: Used in EN 302 510 V2.1.1, clause 4.2.1.3.1</w:t>
      </w:r>
    </w:p>
    <w:p w:rsidR="00761C1B" w:rsidRDefault="00761C1B" w:rsidP="00761C1B"/>
    <w:p w:rsidR="00761C1B" w:rsidRDefault="00761C1B" w:rsidP="00761C1B">
      <w:r>
        <w:t xml:space="preserve">                                                                                                                                                                                                                                                                                                                                                                                                                                                                                                                                                                                                                                                                                                                                                                                                                                                                                                                                                                                                                                                                                                                                                                                                                                                                                                                                                                                                                                                                                                                                                                                                                                                                                                                                                                                                                                                                                                                                                                                                                                                                                                                                                                                                                                                                                                                                                                                                                                                                                                                                                                                                                                                                                                                                                                                                                                                                                                                                                                                                                                                                                                                                                                                                                                                                                                                                                                                                                                                                                                                                                                                                                                                                                                                                                                                                                                                                                                                                                                                                                                                                                                                                                                                                                                                                                                                                                                                                                                                                                                                                                                                                                                                                                                                                                                                                                                                                                                                                                                                                                                                                                                                                                                                                                                                                                                                                                                                                                                                                                                                                                                                                                                                                                                                                                                                                                                                                                                                                                                                                                                                                                                                                                                                                                                                                                                                                                                                                                                                                                                                                                                                                                                                                                                                                                                                                                                                                                                                                                                                                                                                                                                                                  unwanted emissions in the spurious domain from the dr receiver are rf emission components at any frequency, generated and radiated by active receiver circuitry and the antenna. </w:t>
      </w:r>
    </w:p>
    <w:p w:rsidR="00761C1B" w:rsidRDefault="00761C1B" w:rsidP="00761C1B">
      <w:r>
        <w:t>SOURCE: Used in EN 303 520 V1.1.1, clause 4.2.2.1.1</w:t>
      </w:r>
    </w:p>
    <w:p w:rsidR="00761C1B" w:rsidRDefault="00761C1B" w:rsidP="00761C1B"/>
    <w:p w:rsidR="00761C1B" w:rsidRDefault="00761C1B" w:rsidP="00761C1B">
      <w:r>
        <w:t xml:space="preserve">                                                                                                                                                                                                                                                                                                                                                                                                                                                                                                                                                                                                                                                                                                                                                                                                                                                                                                                                                                                                                                                                                                                                                                                                                                                                                                                                                                                                                                                                                                                                                                                                                                                                                                                                                                                                                                                                                                                                                                                                                                                                                                                                                                                                                                                                                                                                                                                                                                                                                                                                                                                                                                                                                                                                                                                                                                                                                                                                                                                                                                                                                                                                                                                                                                                                                                                                                                                                                                                                                                                                                                                                                                                                                                                                                                                                                                                                                                                                                                                                                                                                                                                                                                                                                                                                                                                                                                                                                                                                                                                                                                                                                                                                                                                                                                                                                                                                                                                                                                                                                                                                                                                                                                                                                                                                                                                                                                                                                                                                                                                                                                                                                                                                                                                                                                                                                                                                                                                                                                                                                                                                                                                                                                                                                                                                                                                                                                                                                                                                                                                                                                                                                                                                                                                                                                                                                                                                                                                                                                                                                                                                                                                                  The unwanted emissions in the spurious domain shall be as defined in en 302 510-1 [2], clause 7.4.1. </w:t>
      </w:r>
    </w:p>
    <w:p w:rsidR="00761C1B" w:rsidRDefault="00761C1B" w:rsidP="00761C1B">
      <w:r>
        <w:t>SOURCE: Used in EN 302 510-02 V1.1.1, clause 4.2.4.1</w:t>
      </w:r>
    </w:p>
    <w:p w:rsidR="00761C1B" w:rsidRDefault="00761C1B" w:rsidP="00761C1B"/>
    <w:p w:rsidR="00761C1B" w:rsidRDefault="00761C1B" w:rsidP="00761C1B">
      <w:r>
        <w:t xml:space="preserve">                                                                                                                                                                                                                                                                                                                                                                                                                                                                                                                                                                                                                                                                                                                                                                                                                                                                                                                                                                                                                                                                                                                                                                                                                                                                                                                                                                                                                                                                                                                                                                                                                                                                                                                                                                                                                                                                                                                                                                                                                                                                                                                                                                                                                                                                                                                                                                                                                                                                                                                                                                                                                                                                                                                                                                                                                                                                                                                                                                                                                                                                                                                                                                                                                                                                                                                                                                                                                                                                                                                                                                                                                                                                                                                                                                                                                                                                                                                                                                                                                                                                                                                                                                                                                                                                                                                                                                                                                                                                                                                                                                                                                                                                                                                                                                                                                                                                                                                                                                                                                                                                                                                                                                                                                                                                                                                                                                                                                                                                                                                                                                                                                                                                                                                                                                                                                                                                                                                                                                                                                                                                                                                                                                                                                                                                                                                                                                                                                                                                                                                                                                                                                                                                                                                                                                                                                                                                                                                                                                                                                                                                                                                              unwanted frequency modulation is the deviation of output frequency of the transmitter which may occur due to a number of causes but especially when the complete equipment is vibrated over a specified range of frequencies and amplitudes. </w:t>
      </w:r>
    </w:p>
    <w:p w:rsidR="00761C1B" w:rsidRDefault="00761C1B" w:rsidP="00761C1B">
      <w:r>
        <w:t>SOURCE: Used in EN 300 373-01 V1.4.1, clause 8.4.1</w:t>
      </w:r>
    </w:p>
    <w:p w:rsidR="00761C1B" w:rsidRDefault="00761C1B" w:rsidP="00761C1B"/>
    <w:p w:rsidR="00761C1B" w:rsidRDefault="00761C1B" w:rsidP="00761C1B">
      <w:r>
        <w:t xml:space="preserve">                                                                                                                                                                                                                                                                                                                                                                                                                                                                                                                                                                                                                                                                                                                                                                                                                                                                                                                                                                                                                                                                                                                                                                                                                                                                                                                                                                                                                                                                                                                                                                                                                                                                                                                                                                                                                                                                                                                                                                                                                                                                                                                                                                                                                                                                                                                                                                                                                                                                                                                                                                                                                                                                                                                                                                                                                                                                                                                                                                                                                                                                                                                                                                                                                                                                                                                                                                                                                                                                                                                                                                                                                                                                                                                                                                                                                                                                                                                                                                                                                                                                                                                                                                                                                                                                                                                                                                                                                                                                                                                                                                                                                                                                                                                                                                                                                                                                                                                                                                                                                                                                                                                                                                                                                                                                                                                                                                                                                                                                                                                                                                                                                                                                                                                                                                                                                                                                                                                                                                                                                                                                                                                                                                                                                                                                                                                                                                                                                                                                                                                                                                                                                                                                                                                                                                                                                                                                                                                                                                                                                                                                                                                                  unwanted frequency modulation is the deviation of output frequency of the transmitter which may occur due to a number of causes but especially when the complete equipment is vibrated over a specified range of frequencies and amplitudes. </w:t>
      </w:r>
    </w:p>
    <w:p w:rsidR="00761C1B" w:rsidRDefault="00761C1B" w:rsidP="00761C1B">
      <w:r>
        <w:t>SOURCE: Used in EN 300 373-03 V1.2.1, clause 4.4.1.1 SOURCE: Used in EN 303 402 V2.1.1, clause 8.6.1</w:t>
      </w:r>
    </w:p>
    <w:p w:rsidR="00761C1B" w:rsidRDefault="00761C1B" w:rsidP="00761C1B"/>
    <w:p w:rsidR="00761C1B" w:rsidRDefault="00761C1B" w:rsidP="00761C1B">
      <w:r>
        <w:t xml:space="preserve">                                                                                                                                                                                                                                                                                                                                                                                                                                                                                                                                                                                                                                                                                                                                                                                                                                                                                                                                                                                                                                                                                                                                                                                                                                                                                                                                                                                                                                                                                                                                                                                                                                                                                                                                                                                                                                                                                                                                                                                                                                                                                                                                                                                                                                                                                                                                                                                                                                                                                                                                                                                                                                                                                                                                                                                                                                                                                                                                                                                                                                                                                                                                                                                                                                                                                                                                                                                                                                                                                                                                                                                                                                                                                                                                                                                                                                                                                                                                                                                                                                                                                                                                                                                                                                                                                                                                                                                                                                                                                                                                                                                                                                                                                                                                                                                                                                                                                                                                                                                                                                                                                                                                                                                                                                                                                                                                                                                                                                                                                                                                                                                                                                                                                                                                                                                                                                                                                                                                                                                                                                                                                                                                                                                                                                                                                                                                                                                                                                                                                                                                                                                                                                                                                                                                                                                                                                                                                                                                                                                                                                                                                                                                  unwanted frequency modulation is the deviation of output frequency which may occur due to a number of causes but especially when the complete equipment is vibrated over a specified range of frequencies and amplitudes. </w:t>
      </w:r>
    </w:p>
    <w:p w:rsidR="00761C1B" w:rsidRDefault="00761C1B" w:rsidP="00761C1B">
      <w:r>
        <w:t>SOURCE: Used in EN 300 373-01 V1.4.1, clause 10.3.1 SOURCE: Used in EN 300 373-03 V1.2.1, clause 4.4.10.1 SOURCE: Used in EN 303 402 V2.1.1, clause 9.8.1</w:t>
      </w:r>
    </w:p>
    <w:p w:rsidR="00761C1B" w:rsidRDefault="00761C1B" w:rsidP="00761C1B"/>
    <w:p w:rsidR="00761C1B" w:rsidRDefault="00761C1B" w:rsidP="00761C1B">
      <w:r>
        <w:t xml:space="preserve">                                                                                                                                                                                                                                                                                                                                                                                                                                                                                                                                                                                                                                                                                                                                                                                                                                                                                                                                                                                                                                                                                                                                                                                                                                                                                                                                                                                                                                                                                                                                                                                                                                                                                                                                                                                                                                                                                                                                                                                                                                                                                                                                                                                                                                                                                                                                                                                                                                                                                                                                                                                                                                                                                                                                                                                                                                                                                                                                                                                                                                                                                                                                                                                                                                                                                                                                                                                                                                                                                                                                                                                                                                                                                                                                                                                                                                                                                                                                                                                                                                                                                                                                                                                                                                                                                                                                                                                                                                                                                                                                                                                                                                                                                                                                                                                                                                                                                                                                                                                                                                                                                                                                                                                                                                                                                                                                                                                                                                                                                                                                                                                                                                                                                                                                                                                                                                                                                                                                                                                                                                                                                                                                                                                                                                                                                                                                                                                                                                                                                                                                                                                                                                                                                                                                                                                                                                                                                                                                                                                                                                                                                                                                  The unwanted output power in non-active transmit state is the average power emitted by a bs operating in discontinuous mode or ms transmitter, as measured through the tetra filter, refer to clause b.1.2.2, over the non active period of non active timeslots occurring between successive burst transmissions. the non-active period excludes the time periods t1 and t3 of active timeslots, defined in etsi en 300 392-2 [1], clause 6 table 6.8, and in etsi en 300 392-2 [1], annex o, figure o.4 and table o.2 for the air to ground service. </w:t>
      </w:r>
    </w:p>
    <w:p w:rsidR="00761C1B" w:rsidRDefault="00761C1B" w:rsidP="00761C1B">
      <w:r>
        <w:t>SOURCE: Used in EN 300 394-01 V3.3.1, clause 7.1.2.1</w:t>
      </w:r>
    </w:p>
    <w:p w:rsidR="00761C1B" w:rsidRDefault="00761C1B" w:rsidP="00761C1B"/>
    <w:p w:rsidR="00761C1B" w:rsidRDefault="00761C1B" w:rsidP="00761C1B">
      <w:r>
        <w:t xml:space="preserve">                                                                                                                                                                                                                                                                                                                                                                                                                                                                                                                                                                                                                                                                                                                                                                                                                                                                                                                                                                                                                                                                                                                                                                                                                                                                                                                                                                                                                                                                                                                                                                                                                                                                                                                                                                                                                                                                                                                                                                                                                                                                                                                                                                                                                                                                                                                                                                                                                                                                                                                                                                                                                                                                                                                                                                                                                                                                                                                                                                                                                                                                                                                                                                                                                                                                                                                                                                                                                                                                                                                                                                                                                                                                                                                                                                                                                                                                                                                                                                                                                                                                                                                                                                                                                                                                                                                                                                                                                                                                                                                                                                                                                                                                                                                                                                                                                                                                                                                                                                                                                                                                                                                                                                                                                                                                                                                                                                                                                                                                                                                                                                                                                                                                                                                                                                                                                                                                                                                                                                                                                                                                                                                                                                                                                                                                                                                                                                                                                                                                                                                                                                                                                                                                                                                                                                                                                                                                                                                                                                                                                                                                                                                              unwanted radiated emissions are emissions (whether modulated or unmodulated) radiated by the cabinet and structure of the equipment (ms or bs), when the equipment is in the non-transmit state. </w:t>
      </w:r>
    </w:p>
    <w:p w:rsidR="00761C1B" w:rsidRDefault="00761C1B" w:rsidP="00761C1B">
      <w:r>
        <w:t>SOURCE: Used in EN 300 394-01 V3.3.1, clause 7.2.9.1</w:t>
      </w:r>
    </w:p>
    <w:p w:rsidR="00761C1B" w:rsidRDefault="00761C1B" w:rsidP="00761C1B"/>
    <w:p w:rsidR="00761C1B" w:rsidRDefault="00761C1B" w:rsidP="00761C1B">
      <w:r>
        <w:t xml:space="preserve">                                                                                                                                                                                                                                                                                                                                                                                                                                                                                                                                                                                                                                                                                                                                                                                                                                                                                                                                                                                                                                                                                                                                                                                                                                                                                                                                                                                                                                                                                                                                                                                                                                                                                                                                                                                                                                                                                                                                                                                                                                                                                                                                                                                                                                                                                                                                                                                                                                                                                                                                                                                                                                                                                                                                                                                                                                                                                                                                                                                                                                                                                                                                                                                                                                                                                                                                                                                                                                                                                                                                                                                                                                                                                                                                                                                                                                                                                                                                                                                                                                                                                                                                                                                                                                                                                                                                                                                                                                                                                                                                                                                                                                                                                                                                                                                                                                                                                                                                                                                                                                                                                                                                                                                                                                                                                                                                                                                                                                                                                                                                                                                                                                                                                                                                                                                                                                                                                                                                                                                                                                                                                                                                                                                                                                                                                                                                                                                                                                                                                                                                                                                                                                                                                                                                                                                                                                                                                                                                                                                                                                                                                                                                  unwanted radiated emissions are emissions (whether modulated or unmodulated) radiated by the cabinet and structure of the equipment (ms or bs). this is also known as cabinet radiation. </w:t>
      </w:r>
    </w:p>
    <w:p w:rsidR="00761C1B" w:rsidRDefault="00761C1B" w:rsidP="00761C1B">
      <w:r>
        <w:t>SOURCE: Used in EN 300 394-01 V3.3.1, clause 7.1.6.1</w:t>
      </w:r>
    </w:p>
    <w:p w:rsidR="00761C1B" w:rsidRDefault="00761C1B" w:rsidP="00761C1B"/>
    <w:p w:rsidR="00761C1B" w:rsidRDefault="00761C1B" w:rsidP="00761C1B">
      <w:r>
        <w:t xml:space="preserve">                                                                                                                                                                                                                                                                                                                                                                                                                                                                                                                                                                                                                                                                                                                                                                                                                                                                                                                                                                                                                                                                                                                                                                                                                                                                                                                                                                                                                                                                                                                                                                                                                                                                                                                                                                                                                                                                                                                                                                                                                                                                                                                                                                                                                                                                                                                                                                                                                                                                                                                                                                                                                                                                                                                                                                                                                                                                                                                                                                                                                                                                                                                                                                                                                                                                                                                                                                                                                                                                                                                                                                                                                                                                                                                                                                                                                                                                                                                                                                                                                                                                                                                                                                                                                                                                                                                                                                                                                                                                                                                                                                                                                                                                                                                                                                                                                                                                                                                                                                                                                                                                                                                                                                                                                                                                                                                                                                                                                                                                                                                                                                                                                                                                                                                                                                                                                                                                                                                                                                                                                                                                                                                                                                                                                                                                                                                                                                                                                                                                                                                                                                                                                                                                                                                                                                                                                                                                                                                                                                                                                                                                                                                                  unwanted radiations from the receiver are components at any frequency, radiated by the equipment and antenna. the level of unwanted radiations shall be measured by their effective radiated power when radiated by the cabinet and the integral or dedicated antenna. </w:t>
      </w:r>
    </w:p>
    <w:p w:rsidR="00761C1B" w:rsidRDefault="00761C1B" w:rsidP="00761C1B">
      <w:r>
        <w:t>SOURCE: Used in EN 302 686 V1.1.1, clause 8.1.1 SOURCE: Used in EN 305 550-01 V1.2.1, clause 8.1.1</w:t>
      </w:r>
    </w:p>
    <w:p w:rsidR="00761C1B" w:rsidRDefault="00761C1B" w:rsidP="00761C1B"/>
    <w:p w:rsidR="00761C1B" w:rsidRDefault="00761C1B" w:rsidP="00761C1B">
      <w:r>
        <w:t xml:space="preserve">                                                                                                                                                                                                                                                                                                                                                                                                                                                                                                                                                                                                                                                                                                                                                                                                                                                                                                                                                                                                                                                                                                                                                                                                                                                                                                                                                                                                                                                                                                                                                                                                                                                                                                                                                                                                                                                                                                                                                                                                                                                                                                                                                                                                                                                                                                                                                                                                                                                                                                                                                                                                                                                                                                                                                                                                                                                                                                                                                                                                                                                                                                                                                                                                                                                                                                                                                                                                                                                                                                                                                                                                                                                                                                                                                                                                                                                                                                                                                                                                                                                                                                                                                                                                                                                                                                                                                                                                                                                                                                                                                                                                                                                                                                                                                                                                                                                                                                                                                                                                                                                                                                                                                                                                                                                                                                                                                                                                                                                                                                                                                                                                                                                                                                                                                                                                                                                                                                                                                                                                                                                                                                                                                                                                                                                                                                                                                                                                                                                                                                                                                                                                                                                                                                                                                                                                                                                                                                                                                                                                                                                                                                                                  unwanted spectral components are emissions on a frequency or frequencies which are outside the necessary bandwidth and the level of which may be reduced without affecting the corresponding transmission of information. unwanted spectral components include harmonic spectral components and intermodulation products. </w:t>
      </w:r>
    </w:p>
    <w:p w:rsidR="00761C1B" w:rsidRDefault="00761C1B" w:rsidP="00761C1B">
      <w:r>
        <w:t>SOURCE: Used in EN 300 338 V1.2.1, clause 7.4.1 SOURCE: Used in EN 300 338 V1.2.1, clause 8.4.1 SOURCE: Used in EN 300 338-01 V1.4.1, clause 6.2.1.4.1 SOURCE: Used in EN 300 338-01 V1.4.1, clause 6.2.3.4.1</w:t>
      </w:r>
    </w:p>
    <w:p w:rsidR="00761C1B" w:rsidRDefault="00761C1B" w:rsidP="00761C1B"/>
    <w:p w:rsidR="00761C1B" w:rsidRDefault="00761C1B" w:rsidP="00761C1B">
      <w:r>
        <w:t xml:space="preserve">                                                                                                                                                                                                                                                                                                                                                                                                                                                                                                                                                                                                                                                                                                                                                                                                                                                                                                                                                                                                                                                                                                                                                                                                                                                                                                                                                                                                                                                                                                                                                                                                                                                                                                                                                                                                                                                                                                                                                                                                                                                                                                                                                                                                                                                                                                                                                                                                                                                                                                                                                                                                                                                                                                                                                                                                                                                                                                                                                                                                                                                                                                                                                                                                                                                                                                                                                                                                                                                                                                                                                                                                                                                                                                                                                                                                                                                                                                                                                                                                                                                                                                                                                                                                                                                                                                                                                                                                                                                                                                                                                                                                                                                                                                                                                                                                                                                                                                                                                                                                                                                                                                                                                                                                                                                                                                                                                                                                                                                                                                                                                                                                                                                                                                                                                                                                                                                                                                                                                                                                                                                                                                                                                                                                                                                                                                                                                                                                                                                                                                                                                                                                                                                                                                                                                                                                                                                                                                                                                                                                                                                                                                                                  upon reception of a define request from application fe3 shall construct the define pdu according to the user's request. the call identifier, if given, shall indicate the call whose participants are requested to be affected users of the new group. in addition other affected user may be included to the request. if a call identifier or affected users are given, the define request contains also an assign request for the affected users. the group identity information element in the define pdu can be omitted in which case the swmi will allocate the group identity and return it in the define ack pdu. the optional set reference is known by the group home swmi and may be used in order to define certain group parameters not given in the define pdu. the optional mnemonic name and optional additional group information give more information to the affected user about the defined group. the optional acknowledgement requested from affected user(s) indicates whether the affected user/users are requested to acknowledge the group assignment. if the acknowledgement requested from affected user(s) element is not present it indicates that acknowledgement is not requested. the optional class of usage indicates how the affected user's ms should handle (...\...) [the expected end of this definition was beyond the limit of 200 words] </w:t>
      </w:r>
    </w:p>
    <w:p w:rsidR="00761C1B" w:rsidRDefault="00761C1B" w:rsidP="00761C1B">
      <w:r>
        <w:t>SOURCE: Used in EN 300 392-1222 V1.4.1, clause 6.5.4.1</w:t>
      </w:r>
    </w:p>
    <w:p w:rsidR="00761C1B" w:rsidRDefault="00761C1B" w:rsidP="00761C1B"/>
    <w:p w:rsidR="00761C1B" w:rsidRDefault="00761C1B" w:rsidP="00761C1B">
      <w:r>
        <w:t xml:space="preserve">                                                                                                                                                                                                                                                                                                                                                                                                                                                                                                                                                                                                                                                                                                                                                                                                                                                                                                                                                                                                                                                                                                                                                                                                                                                                                                                                                                                                                                                                                                                                                                                                                                                                                                                                                                                                                                                                                                                                                                                                                                                                                                                                                                                                                                                                                                                                                                                                                                                                                                                                                                                                                                                                                                                                                                                                                                                                                                                                                                                                                                                                                                                                                                                                                                                                                                                                                                                                                                                                                                                                                                                                                                                                                                                                                                                                                                                                                                                                                                                                                                                                                                                                                                                                                                                                                                                                                                                                                                                                                                                                                                                                                                                                                                                                                                                                                                                                                                                                                                                                                                                                                                                                                                                                                                                                                                                                                                                                                                                                                                                                                                                                                                                                                                                                                                                                                                                                                                                                                                                                                                                                                                                                                                                                                                                                                                                                                                                                                                                                                                                                                                                                                                                                                                                                                                                                                                                                                                                                                                                                                                                                                                                                  The use of channel 70 is defined as the exclusive use of this channel for digital selective calling (dsc) for distress, safety and calling purposes. </w:t>
      </w:r>
    </w:p>
    <w:p w:rsidR="00761C1B" w:rsidRDefault="00761C1B" w:rsidP="00761C1B">
      <w:r>
        <w:t>SOURCE: Used in EN 300 698-03 V1.2.1, clause 4.4.2.1</w:t>
      </w:r>
    </w:p>
    <w:p w:rsidR="00761C1B" w:rsidRDefault="00761C1B" w:rsidP="00761C1B"/>
    <w:p w:rsidR="00761C1B" w:rsidRDefault="00761C1B" w:rsidP="00761C1B">
      <w:r>
        <w:t xml:space="preserve">                                                                                                                                                                                                                                                                                                                                                                                                                                                                                                                                                                                                                                                                                                                                                                                                                                                                                                                                                                                                                                                                                                                                                                                                                                                                                                                                                                                                                                                                                                                                                                                                                                                                                                                                                                                                                                                                                                                                                                                                                                                                                                                                                                                                                                                                                                                                                                                                                                                                                                                                                                                                                                                                                                                                                                                                                                                                                                                                                                                                                                                                                                                                                                                                                                                                                                                                                                                                                                                                                                                                                                                                                                                                                                                                                                                                                                                                                                                                                                                                                                                                                                                                                                                                                                                                                                                                                                                                                                                                                                                                                                                                                                                                                                                                                                                                                                                                                                                                                                                                                                                                                                                                                                                                                                                                                                                                                                                                                                                                                                                                                                                                                                                                                                                                                                                                                                                                                                                                                                                                                                                                                                                                                                                                                                                                                                                                                                                                                                                                                                                                                                                                                                                                                                                                                                                                                                                                                                                                                                                                                                                                                                                              user access restrictions are constraints implemented in the equipment to restrict access of the user to any hardware and/or software settings of the equipment, including software replacement(s), which may impact (directly or indirectly) the compliance of the equipment with the requirements in the present document. note: the user should be understood as the end user or the operator or any other person different from the manufacturer not being responsible for the compliance of the equipment. </w:t>
      </w:r>
    </w:p>
    <w:p w:rsidR="00761C1B" w:rsidRDefault="00761C1B" w:rsidP="00761C1B">
      <w:r>
        <w:t>SOURCE: Used in EN 302 502 V2.1.1, clause 4.2.8.1</w:t>
      </w:r>
    </w:p>
    <w:p w:rsidR="00761C1B" w:rsidRDefault="00761C1B" w:rsidP="00761C1B"/>
    <w:p w:rsidR="00761C1B" w:rsidRDefault="00761C1B" w:rsidP="00761C1B">
      <w:r>
        <w:t xml:space="preserve">                                                                                                                                                                                                                                                                                                                                                                                                                                                                                                                                                                                                                                                                                                                                                                                                                                                                                                                                                                                                                                                                                                                                                                                                                                                                                                                                                                                                                                                                                                                                                                                                                                                                                                                                                                                                                                                                                                                                                                                                                                                                                                                                                                                                                                                                                                                                                                                                                                                                                                                                                                                                                                                                                                                                                                                                                                                                                                                                                                                                                                                                                                                                                                                                                                                                                                                                                                                                                                                                                                                                                                                                                                                                                                                                                                                                                                                                                                                                                                                                                                                                                                                                                                                                                                                                                                                                                                                                                                                                                                                                                                                                                                                                                                                                                                                                                                                                                                                                                                                                                                                                                                                                                                                                                                                                                                                                                                                                                                                                                                                                                                                                                                                                                                                                                                                                                                                                                                                                                                                                                                                                                                                                                                                                                                                                                                                                                                                                                                                                                                                                                                                                                                                                                                                                                                                                                                                                                                                                                                                                                                                                                                                                  The user data confidentiality feature on physical connections is the property that the user information exchanged on traffic channels is not made available or disclosed to unauthorized individuals, entities or processes. </w:t>
      </w:r>
    </w:p>
    <w:p w:rsidR="00761C1B" w:rsidRDefault="00761C1B" w:rsidP="00761C1B">
      <w:r>
        <w:t>SOURCE: Used in EN 300 920 V7.1.1, clause 3.3.1</w:t>
      </w:r>
    </w:p>
    <w:p w:rsidR="00761C1B" w:rsidRDefault="00761C1B" w:rsidP="00761C1B"/>
    <w:p w:rsidR="00761C1B" w:rsidRDefault="00761C1B" w:rsidP="00761C1B">
      <w:r>
        <w:t xml:space="preserve">                                                                                                                                                                                                                                                                                                                                                                                                                                                                                                                                                                                                                                                                                                                                                                                                                                                                                                                                                                                                                                                                                                                                                                                                                                                                                                                                                                                                                                                                                                                                                                                                                                                                                                                                                                                                                                                                                                                                                                                                                                                                                                                                                                                                                                                                                                                                                                                                                                                                                                                                                                                                                                                                                                                                                                                                                                                                                                                                                                                                                                                                                                                                                                                                                                                                                                                                                                                                                                                                                                                                                                                                                                                                                                                                                                                                                                                                                                                                                                                                                                                                                                                                                                                                                                                                                                                                                                                                                                                                                                                                                                                                                                                                                                                                                                                                                                                                                                                                                                                                                                                                                                                                                                                                                                                                                                                                                                                                                                                                                                                                                                                                                                                                                                                                                                                                                                                                                                                                                                                                                                                                                                                                                                                                                                                                                                                                                                                                                                                                                                                                                                                                                                                                                                                                                                                                                                                                                                                                                                                                                                                                                                                              user indication the define user indication primitive may be sent to the affected (called/barred) user by the ss-bic controlling entity over tnss-sap to indicate ss-bic definition made on affected user. the define user request primitive shall contain the ss-bic parameters listed in table 6. table 6: parameters for the primitive define user indication parameter indication definition type m services m closed user groups c, see note restricted identities c, see note exceptions to restricted identities c, see note acknowledgement requested m note: parameter may be present only if the definition type is addition or replacement. </w:t>
      </w:r>
    </w:p>
    <w:p w:rsidR="00761C1B" w:rsidRDefault="00761C1B" w:rsidP="00761C1B">
      <w:r>
        <w:t>SOURCE: Used in EN 300 392-1219 V1.1.1, clause 4.3.7</w:t>
      </w:r>
    </w:p>
    <w:p w:rsidR="00761C1B" w:rsidRDefault="00761C1B" w:rsidP="00761C1B"/>
    <w:p w:rsidR="00761C1B" w:rsidRDefault="00761C1B" w:rsidP="00761C1B">
      <w:r>
        <w:t xml:space="preserve">                                                                                                                                                                                                                                                                                                                                                                                                                                                                                                                                                                                                                                                                                                                                                                                                                                                                                                                                                                                                                                                                                                                                                                                                                                                                                                                                                                                                                                                                                                                                                                                                                                                                                                                                                                                                                                                                                                                                                                                                                                                                                                                                                                                                                                                                                                                                                                                                                                                                                                                                                                                                                                                                                                                                                                                                                                                                                                                                                                                                                                                                                                                                                                                                                                                                                                                                                                                                                                                                                                                                                                                                                                                                                                                                                                                                                                                                                                                                                                                                                                                                                                                                                                                                                                                                                                                                                                                                                                                                                                                                                                                                                                                                                                                                                                                                                                                                                                                                                                                                                                                                                                                                                                                                                                                                                                                                                                                                                                                                                                                                                                                                                                                                                                                                                                                                                                                                                                                                                                                                                                                                                                                                                                                                                                                                                                                                                                                                                                                                                                                                                                                                                                                                                                                                                                                                                                                                                                                                                                                                                                                                                                                                  user indication the define user indication primitive may be sent to the affected (calling/barred) user by the ss-boc controlling entity over tnss-sap to indicate ss-boc definition made on affected user. the define user indication primitive shall contain the ss-boc parameters listed in table 6. table 6: parameters for the primitive define user indication parameter indication definition type m services m closed user groups c, see note restricted identities c, see note exceptions to restricted identities m, see note acknowledgement requested m note: parameter may be present only if the definition type is addition or replacement. </w:t>
      </w:r>
    </w:p>
    <w:p w:rsidR="00761C1B" w:rsidRDefault="00761C1B" w:rsidP="00761C1B">
      <w:r>
        <w:t>SOURCE: Used in EN 300 392-1218 V1.1.1, clause 4.3.7</w:t>
      </w:r>
    </w:p>
    <w:p w:rsidR="00761C1B" w:rsidRDefault="00761C1B" w:rsidP="00761C1B"/>
    <w:p w:rsidR="00761C1B" w:rsidRDefault="00761C1B" w:rsidP="00761C1B">
      <w:r>
        <w:t xml:space="preserve">                                                                                                                                                                                                                                                                                                                                                                                                                                                                                                                                                                                                                                                                                                                                                                                                                                                                                                                                                                                                                                                                                                                                                                                                                                                                                                                                                                                                                                                                                                                                                                                                                                                                                                                                                                                                                                                                                                                                                                                                                                                                                                                                                                                                                                                                                                                                                                                                                                                                                                                                                                                                                                                                                                                                                                                                                                                                                                                                                                                                                                                                                                                                                                                                                                                                                                                                                                                                                                                                                                                                                                                                                                                                                                                                                                                                                                                                                                                                                                                                                                                                                                                                                                                                                                                                                                                                                                                                                                                                                                                                                                                                                                                                                                                                                                                                                                                                                                                                                                                                                                                                                                                                                                                                                                                                                                                                                                                                                                                                                                                                                                                                                                                                                                                                                                                                                                                                                                                                                                                                                                                                                                                                                                                                                                                                                                                                                                                                                                                                                                                                                                                                                                                                                                                                                                                                                                                                                                                                                                                                                                                                                                                                  user the define user information flow shall be applied for the relationship ra and shall be sent from fe2 to fe1. the flow shall also be applicable for the relationship rb and re and it shall be sent from home swmi fe2 to fe1 via visited swmi fe2, if fe1 is in visited system. fe2 shall send the flow to inform affected user(s) of the ss-boc definition. fe2 shall send the information flow, if requested by the authorized user, see table 1 definition sent to affected user(s). the contents of the information flow are shown in table 3. table 3: define user information flow contents element type outgoing services outside closed user group restricted c, note 1 restricted outgoing service types c, notes 2 and 3 restricted destination address list c, notes 2 and 3 exceptions to restricted destination address list o, note 4 acknowledgement from affected user m, note 5 note 1: at least one of the following elements shall be given in the definition indication: - outgoing services outside closed user group restricted; - restricted outgoing service types; - restricted destination address list. note 2: the element indicates the restricted basic and packet data service types. note 3: (...\...) [the expected end of this definition was beyond the limit of 200 words] </w:t>
      </w:r>
    </w:p>
    <w:p w:rsidR="00761C1B" w:rsidRDefault="00761C1B" w:rsidP="00761C1B">
      <w:r>
        <w:t>SOURCE: Used in EN 300 392-1118 V1.1.1, clause 4.3.1.3</w:t>
      </w:r>
    </w:p>
    <w:p w:rsidR="00761C1B" w:rsidRDefault="00761C1B" w:rsidP="00761C1B"/>
    <w:p w:rsidR="00761C1B" w:rsidRDefault="00761C1B" w:rsidP="00761C1B">
      <w:r>
        <w:t xml:space="preserve">                                                                                                                                                                                                                                                                                                                                                                                                                                                                                                                                                                                                                                                                                                                                                                                                                                                                                                                                                                                                                                                                                                                                                                                                                                                                                                                                                                                                                                                                                                                                                                                                                                                                                                                                                                                                                                                                                                                                                                                                                                                                                                                                                                                                                                                                                                                                                                                                                                                                                                                                                                                                                                                                                                                                                                                                                                                                                                                                                                                                                                                                                                                                                                                                                                                                                                                                                                                                                                                                                                                                                                                                                                                                                                                                                                                                                                                                                                                                                                                                                                                                                                                                                                                                                                                                                                                                                                                                                                                                                                                                                                                                                                                                                                                                                                                                                                                                                                                                                                                                                                                                                                                                                                                                                                                                                                                                                                                                                                                                                                                                                                                                                                                                                                                                                                                                                                                                                                                                                                                                                                                                                                                                                                                                                                                                                                                                                                                                                                                                                                                                                                                                                                                                                                                                                                                                                                                                                                                                                                                                                                                                                                                                  using this method, spectrum access for a device operating as part of a meds system is based on a maximum duty cycle and repetitive transmission limit as defined in clause </w:t>
      </w:r>
    </w:p>
    <w:p w:rsidR="00761C1B" w:rsidRDefault="00761C1B" w:rsidP="00761C1B">
      <w:r>
        <w:t>SOURCE: Used in EN 302 537 V2.1.1, clause 4.2.3.1.2.1</w:t>
      </w:r>
    </w:p>
    <w:p w:rsidR="00761C1B" w:rsidRDefault="00761C1B" w:rsidP="00761C1B"/>
    <w:p w:rsidR="00761C1B" w:rsidRDefault="00761C1B" w:rsidP="00761C1B">
      <w:r>
        <w:t xml:space="preserve">                                                                                                                                                                                                                                                                                                                                                                                                                                                                                                                                                                                                                                                                                                                                                                                                                                                                                                                                                                                                                                                                                                                                                                                                                                                                                                                                                                                                                                                                                                                                                                                                                                                                                                                                                                                                                                                                                                                                                                                                                                                                                                                                                                                                                                                                                                                                                                                                                                                                                                                                                                                                                                                                                                                                                                                                                                                                                                                                                                                                                                                                                                                                                                                                                                                                                                                                                                                                                                                                                                                                                                                                                                                                                                                                                                                                                                                                                                                                                                                                                                                                                                                                                                                                                                                                                                                                                                                                                                                                                                                                                                                                                                                                                                                                                                                                                                                                                                                                                                                                                                                                                                                                                                                                                                                                                                                                                                                                                                                                                                                                                                                                                                                                                                                                                                                                                                                                                                                                                                                                                                                                                                                                                                                                                                                                                                                                                                                                                                                                                                                                                                                                                                                                                                                                                                                                                                                                                                                                                                                                                                                                                                                                  using this method, spectrum access for a device operating as part of a meds system is based on a maximum duty cycle and repetitive transmission limit as defined in en 302 537-1 [1], clause 8.6.1 coupled with a limit on maximum transmit e.r.p. as defined in en 302 537-1 [1], clause 8.3.1. </w:t>
      </w:r>
    </w:p>
    <w:p w:rsidR="00761C1B" w:rsidRDefault="00761C1B" w:rsidP="00761C1B">
      <w:r>
        <w:t>SOURCE: Used in EN 302 537-02 V1.1.2, clause 4.2.8.2.1</w:t>
      </w:r>
    </w:p>
    <w:p w:rsidR="00761C1B" w:rsidRDefault="00761C1B" w:rsidP="00761C1B"/>
    <w:p w:rsidR="00761C1B" w:rsidRDefault="00761C1B" w:rsidP="00761C1B">
      <w:r>
        <w:t xml:space="preserve">                                                                                                                                                                                                                                                                                                                                                                                                                                                                                                                                                                                                                                                                                                                                                                                                                                                                                                                                                                                                                                                                                                                                                                                                                                                                                                                                                                                                                                                                                                                                                                                                                                                                                                                                                                                                                                                                                                                                                                                                                                                                                                                                                                                                                                                                                                                                                                                                                                                                                                                                                                                                                                                                                                                                                                                                                                                                                                                                                                                                                                                                                                                                                                                                                                                                                                                                                                                                                                                                                                                                                                                                                                                                                                                                                                                                                                                                                                                                                                                                                                                                                                                                                                                                                                                                                                                                                                                                                                                                                                                                                                                                                                                                                                                                                                                                                                                                                                                                                                                                                                                                                                                                                                                                                                                                                                                                                                                                                                                                                                                                                                                                                                                                                                                                                                                                                                                                                                                                                                                                                                                                                                                                                                                                                                                                                                                                                                                                                                                                                                                                                                                                                                                                                                                                                                                                                                                                                                                                                                                                                                                                                                                                  value change notification this package is defined in itu-t recommendation m.3100 [1]. </w:t>
      </w:r>
    </w:p>
    <w:p w:rsidR="00761C1B" w:rsidRDefault="00761C1B" w:rsidP="00761C1B">
      <w:r>
        <w:t>SOURCE: Used in EN 300 820-01 V1.2.1, clause 8.6.1</w:t>
      </w:r>
    </w:p>
    <w:p w:rsidR="00761C1B" w:rsidRDefault="00761C1B" w:rsidP="00761C1B"/>
    <w:p w:rsidR="00761C1B" w:rsidRDefault="00761C1B" w:rsidP="00761C1B">
      <w:r>
        <w:t xml:space="preserve">                                                                                                                                                                                                                                                                                                                                                                                                                                                                                                                                                                                                                                                                                                                                                                                                                                                                                                                                                                                                                                                                                                                                                                                                                                                                                                                                                                                                                                                                                                                                                                                                                                                                                                                                                                                                                                                                                                                                                                                                                                                                                                                                                                                                                                                                                                                                                                                                                                                                                                                                                                                                                                                                                                                                                                                                                                                                                                                                                                                                                                                                                                                                                                                                                                                                                                                                                                                                                                                                                                                                                                                                                                                                                                                                                                                                                                                                                                                                                                                                                                                                                                                                                                                                                                                                                                                                                                                                                                                                                                                                                                                                                                                                                                                                                                                                                                                                                                                                                                                                                                                                                                                                                                                                                                                                                                                                                                                                                                                                                                                                                                                                                                                                                                                                                                                                                                                                                                                                                                                                                                                                                                                                                                                                                                                                                                                                                                                                                                                                                                                                                                                                                                                                                                                                                                                                                                                                                                                                                                                                                                                                                                                                  The vertical plane transmitter emissions are defined as emissions of the antenna as a function of the elevation angle, normalized to the maximum emission at boresight. </w:t>
      </w:r>
    </w:p>
    <w:p w:rsidR="00761C1B" w:rsidRDefault="00761C1B" w:rsidP="00761C1B">
      <w:r>
        <w:t>SOURCE: Used in EN 302 288-01 V1.6.1, clause 7.1.5.1</w:t>
      </w:r>
    </w:p>
    <w:p w:rsidR="00761C1B" w:rsidRDefault="00761C1B" w:rsidP="00761C1B"/>
    <w:p w:rsidR="00761C1B" w:rsidRDefault="00761C1B" w:rsidP="00761C1B">
      <w:r>
        <w:t xml:space="preserve">                                                                                                                                                                                                                                                                                                                                                                                                                                                                                                                                                                                                                                                                                                                                                                                                                                                                                                                                                                                                                                                                                                                                                                                                                                                                                                                                                                                                                                                                                                                                                                                                                                                                                                                                                                                                                                                                                                                                                                                                                                                                                                                                                                                                                                                                                                                                                                                                                                                                                                                                                                                                                                                                                                                                                                                                                                                                                                                                                                                                                                                                                                                                                                                                                                                                                                                                                                                                                                                                                                                                                                                                                                                                                                                                                                                                                                                                                                                                                                                                                                                                                                                                                                                                                                                                                                                                                                                                                                                                                                                                                                                                                                                                                                                                                                                                                                                                                                                                                                                                                                                                                                                                                                                                                                                                                                                                                                                                                                                                                                                                                                                                                                                                                                                                                                                                                                                                                                                                                                                                                                                                                                                                                                                                                                                                                                                                                                                                                                                                                                                                                                                                                                                                                                                                                                                                                                                                                                                                                                                                                                                                                                                              The voice operation of a transmitter (vox) is the activation of the transmitter by the presence of an acoustic signal such as speech. </w:t>
      </w:r>
    </w:p>
    <w:p w:rsidR="00761C1B" w:rsidRDefault="00761C1B" w:rsidP="00761C1B">
      <w:r>
        <w:t>SOURCE: Used in EN 300 296 V2.1.1, clause 7.6.1 SOURCE: Used in EN 300 296-01 V1.4.1, clause 7.6.1 SOURCE: Used in EN 303 405 V1.1.1, clause 7.6.1</w:t>
      </w:r>
    </w:p>
    <w:p w:rsidR="00761C1B" w:rsidRDefault="00761C1B" w:rsidP="00761C1B"/>
    <w:p w:rsidR="00761C1B" w:rsidRDefault="00761C1B" w:rsidP="00761C1B">
      <w:r>
        <w:t xml:space="preserve">                                                                                                                                                                                                                                                                                                                                                                                                                                                                                                                                                                                                                                                                                                                                                                                                                                                                                                                                                                                                                                                                                                                                                                                                                                                                                                                                                                                                                                                                                                                                                                                                                                                                                                                                                                                                                                                                                                                                                                                                                                                                                                                                                                                                                                                                                                                                                                                                                                                                                                                                                                                                                                                                                                                                                                                                                                                                                                                                                                                                                                                                                                                                                                                                                                                                                                                                                                                                                                                                                                                                                                                                                                                                                                                                                                                                                                                                                                                                                                                                                                                                                                                                                                                                                                                                                                                                                                                                                                                                                                                                                                                                                                                                                                                                                                                                                                                                                                                                                                                                                                                                                                                                                                                                                                                                                                                                                                                                                                                                                                                                                                                                                                                                                                                                                                                                                                                                                                                                                                                                                                                                                                                                                                                                                                                                                                                                                                                                                                                                                                                                                                                                                                                                                                                                                                                                                                                                                                                                                                                                                                                                                                                              The vox is defined in en 300 296-1 [1], clause 7.6.1. </w:t>
      </w:r>
    </w:p>
    <w:p w:rsidR="00761C1B" w:rsidRDefault="00761C1B" w:rsidP="00761C1B">
      <w:r>
        <w:t>SOURCE: Used in EN 300 296-02 V1.4.1, clause 4.2.6.1</w:t>
      </w:r>
    </w:p>
    <w:p w:rsidR="00761C1B" w:rsidRDefault="00761C1B" w:rsidP="00761C1B"/>
    <w:p w:rsidR="00761C1B" w:rsidRDefault="00761C1B" w:rsidP="00761C1B">
      <w:r>
        <w:t xml:space="preserve">                                                                                                                                                                                                                                                                                                                                                                                                                                                                                                                                                                                                                                                                                                                                                                                                                                                                                                                                                                                                                                                                                                                                                                                                                                                                                                                                                                                                                                                                                                                                                                                                                                                                                                                                                                                                                                                                                                                                                                                                                                                                                                                                                                                                                                                                                                                                                                                                                                                                                                                                                                                                                                                                                                                                                                                                                                                                                                                                                                                                                                                                                                                                                                                                                                                                                                                                                                                                                                                                                                                                                                                                                                                                                                                                                                                                                                                                                                                                                                                                                                                                                                                                                                                                                                                                                                                                                                                                                                                                                                                                                                                                                                                                                                                                                                                                                                                                                                                                                                                                                                                                                                                                                                                                                                                                                                                                                                                                                                                                                                                                                                                                                                                                                                                                                                                                                                                                                                                                                                                                                                                                                                                                                                                                                                                                                                                                                                                                                                                                                                                                                                                                                                                                                                                                                                                                                                                                                                                                                                                                                                                                                                                              when a ue is switched on, it first scans its rf environment to find a suitable cell for initial cell selection. one of the parameters used in the selection process, ue_txpwr_max_rach, defined in clause 10.3.2.3 in etsi ts 125 331 [10], indicates to the ue the maximum transmit power level, specified in dbm, that an ue is authorized to transmit when accessing the cell on rach. when a ue receives a "maximum allowed ul tx power" parameter in sib3, sib4, a handover to utran command or any dedicated message, the ue has to keep the uplink transmit power at or below the indicated power value and in case the current ue uplink transmit power is above the indicated power value, the ue has to decrease the power to a level at or below the power value, as specified in clause 8.6.6.8 in etsi ts 125 331 [10]. the parameter "maximum allowed ul tx power" is defined in clause 10.3.6.39 in etsi ts 125 331 [10]. the maximum ue tx power is defined as the lower of the maximum output power of the ue power class and the maximum allowed ul tx power indicated in this ue, according to clause 6.5 (...\...) [the expected end of this definition was beyond the limit of 200 words] </w:t>
      </w:r>
    </w:p>
    <w:p w:rsidR="00761C1B" w:rsidRDefault="00761C1B" w:rsidP="00761C1B">
      <w:r>
        <w:t>SOURCE: Used in EN 302 480 V2.1.1, clause 4.2.3.10.1</w:t>
      </w:r>
    </w:p>
    <w:p w:rsidR="00761C1B" w:rsidRDefault="00761C1B" w:rsidP="00761C1B"/>
    <w:p w:rsidR="00761C1B" w:rsidRDefault="00761C1B" w:rsidP="00761C1B">
      <w:r>
        <w:t xml:space="preserve">                                                                                                                                                                                                                                                                                                                                                                                                                                                                                                                                                                                                                                                                                                                                                                                                                                                                                                                                                                                                                                                                                                                                                                                                                                                                                                                                                                                                                                                                                                                                                                                                                                                                                                                                                                                                                                                                                                                                                                                                                                                                                                                                                                                                                                                                                                                                                                                                                                                                                                                                                                                                                                                                                                                                                                                                                                                                                                                                                                                                                                                                                                                                                                                                                                                                                                                                                                                                                                                                                                                                                                                                                                                                                                                                                                                                                                                                                                                                                                                                                                                                                                                                                                                                                                                                                                                                                                                                                                                                                                                                                                                                                                                                                                                                                                                                                                                                                                                                                                                                                                                                                                                                                                                                                                                                                                                                                                                                                                                                                                                                                                                                                                                                                                                                                                                                                                                                                                                                                                                                                                                                                                                                                                                                                                                                                                                                                                                                                                                                                                                                                                                                                                                                                                                                                                                                                                                                                                                                                                                                                                                                                                                                  when an ms is switched on, it first scans its rf environment, then selects one gsm cell to camp on and then decodes the system information transmitted on the bcch channel of that cell. one of the parameters (ms_txpwr_max_cch) contained in the system information (si3) indicates to ms the maximum transmit power level that can be used by an ms during the initial access. </w:t>
      </w:r>
    </w:p>
    <w:p w:rsidR="00761C1B" w:rsidRDefault="00761C1B" w:rsidP="00761C1B">
      <w:r>
        <w:t>SOURCE: Used in EN 302 480 V2.1.1, clause 4.2.2.4.1</w:t>
      </w:r>
    </w:p>
    <w:p w:rsidR="00761C1B" w:rsidRDefault="00761C1B" w:rsidP="00761C1B"/>
    <w:p w:rsidR="00761C1B" w:rsidRDefault="00761C1B" w:rsidP="00761C1B">
      <w:r>
        <w:t xml:space="preserve">                                                                                                                                                                                                                                                                                                                                                                                                                                                                                                                                                                                                                                                                                                                                                                                                                                                                                                                                                                                                                                                                                                                                                                                                                                                                                                                                                                                                                                                                                                                                                                                                                                                                                                                                                                                                                                                                                                                                                                                                                                                                                                                                                                                                                                                                                                                                                                                                                                                                                                                                                                                                                                                                                                                                                                                                                                                                                                                                                                                                                                                                                                                                                                                                                                                                                                                                                                                                                                                                                                                                                                                                                                                                                                                                                                                                                                                                                                                                                                                                                                                                                                                                                                                                                                                                                                                                                                                                                                                                                                                                                                                                                                                                                                                                                                                                                                                                                                                                                                                                                                                                                                                                                                                                                                                                                                                                                                                                                                                                                                                                                                                                                                                                                                                                                                                                                                                                                                                                                                                                                                                                                                                                                                                                                                                                                                                                                                                                                                                                                                                                                                                                                                                                                                                                                                                                                                                                                                                                                                                                                                                                                                                                  when operating, the epirb transmitter shall not be damaged due to antenna mismatching. </w:t>
      </w:r>
    </w:p>
    <w:p w:rsidR="00761C1B" w:rsidRDefault="00761C1B" w:rsidP="00761C1B">
      <w:r>
        <w:t>SOURCE: Used in EN 300 152 V1.2.1, clause 7.12.1 SOURCE: Used in EN 300 152-01 V1.2.2, clause 7.12.1</w:t>
      </w:r>
    </w:p>
    <w:p w:rsidR="00761C1B" w:rsidRDefault="00761C1B" w:rsidP="00761C1B"/>
    <w:p w:rsidR="00761C1B" w:rsidRDefault="00761C1B" w:rsidP="00761C1B">
      <w:r>
        <w:t xml:space="preserve">                                                                                                                                                                                                                                                                                                                                                                                                                                                                                                                                                                                                                                                                                                                                                                                                                                                                                                                                                                                                                                                                                                                                                                                                                                                                                                                                                                                                                                                                                                                                                                                                                                                                                                                                                                                                                                                                                                                                                                                                                                                                                                                                                                                                                                                                                                                                                                                                                                                                                                                                                                                                                                                                                                                                                                                                                                                                                                                                                                                                                                                                                                                                                                                                                                                                                                                                                                                                                                                                                                                                                                                                                                                                                                                                                                                                                                                                                                                                                                                                                                                                                                                                                                                                                                                                                                                                                                                                                                                                                                                                                                                                                                                                                                                                                                                                                                                                                                                                                                                                                                                                                                                                                                                                                                                                                                                                                                                                                                                                                                                                                                                                                                                                                                                                                                                                                                                                                                                                                                                                                                                                                                                                                                                                                                                                                                                                                                                                                                                                                                                                                                                                                                                                                                                                                                                                                                                                                                                                                                                                                                                                                                                                  when operating, the locating device transmitter shall not be damaged due to antenna mismatching and shall remain water-tight. </w:t>
      </w:r>
    </w:p>
    <w:p w:rsidR="00761C1B" w:rsidRDefault="00761C1B" w:rsidP="00761C1B">
      <w:r>
        <w:t>SOURCE: Used in EN 302 961 V2.1.2, clause 7.13.1 SOURCE: Used in EN 303 098 V2.1.1, clause 7.13.1 SOURCE: Used in EN 303 098-01 V1.2.1, clause 7.13.1</w:t>
      </w:r>
    </w:p>
    <w:p w:rsidR="00761C1B" w:rsidRDefault="00761C1B" w:rsidP="00761C1B"/>
    <w:p w:rsidR="00761C1B" w:rsidRDefault="00761C1B" w:rsidP="00761C1B">
      <w:r>
        <w:t xml:space="preserve">                                                                                                                                                                                                                                                                                                                                                                                                                                                                                                                                                                                                                                                                                                                                                                                                                                                                                                                                                                                                                                                                                                                                                                                                                                                                                                                                                                                                                                                                                                                                                                                                                                                                                                                                                                                                                                                                                                                                                                                                                                                                                                                                                                                                                                                                                                                                                                                                                                                                                                                                                                                                                                                                                                                                                                                                                                                                                                                                                                                                                                                                                                                                                                                                                                                                                                                                                                                                                                                                                                                                                                                                                                                                                                                                                                                                                                                                                                                                                                                                                                                                                                                                                                                                                                                                                                                                                                                                                                                                                                                                                                                                                                                                                                                                                                                                                                                                                                                                                                                                                                                                                                                                                                                                                                                                                                                                                                                                                                                                                                                                                                                                                                                                                                                                                                                                                                                                                                                                                                                                                                                                                                                                                                                                                                                                                                                                                                                                                                                                                                                                                                                                                                                                                                                                                                                                                                                                                                                                                                                                                                                                                                                                  when operating, the radio beacon transmitter is not damaged due to water immersion. </w:t>
      </w:r>
    </w:p>
    <w:p w:rsidR="00761C1B" w:rsidRDefault="00761C1B" w:rsidP="00761C1B">
      <w:r>
        <w:t>SOURCE: Used in EN 302 961-01 V1.2.1, clause 7.12.1</w:t>
      </w:r>
    </w:p>
    <w:p w:rsidR="00761C1B" w:rsidRDefault="00761C1B" w:rsidP="00761C1B"/>
    <w:p w:rsidR="00761C1B" w:rsidRDefault="00761C1B" w:rsidP="00761C1B">
      <w:r>
        <w:t xml:space="preserve">                                                                                                                                                                                                                                                                                                                                                                                                                                                                                                                                                                                                                                                                                                                                                                                                                                                                                                                                                                                                                                                                                                                                                                                                                                                                                                                                                                                                                                                                                                                                                                                                                                                                                                                                                                                                                                                                                                                                                                                                                                                                                                                                                                                                                                                                                                                                                                                                                                                                                                                                                                                                                                                                                                                                                                                                                                                                                                                                                                                                                                                                                                                                                                                                                                                                                                                                                                                                                                                                                                                                                                                                                                                                                                                                                                                                                                                                                                                                                                                                                                                                                                                                                                                                                                                                                                                                                                                                                                                                                                                                                                                                                                                                                                                                                                                                                                                                                                                                                                                                                                                                                                                                                                                                                                                                                                                                                                                                                                                                                                                                                                                                                                                                                                                                                                                                                                                                                                                                                                                                                                                                                                                                                                                                                                                                                                                                                                                                                                                                                                                                                                                                                                                                                                                                                                                                                                                                                                                                                                                                                                                                                                                                  when the mcoba system is in the active state and a condition to the altitude and the geographical position of the aircraft requiring cessation of emissions occurs, the mcoba system shall automatically cease transmissions and enter into the standby state. </w:t>
      </w:r>
    </w:p>
    <w:p w:rsidR="00761C1B" w:rsidRDefault="00761C1B" w:rsidP="00761C1B">
      <w:r>
        <w:t>SOURCE: Used in EN 302 480 V2.1.1, clause 4.2.6.3.1</w:t>
      </w:r>
    </w:p>
    <w:p w:rsidR="00761C1B" w:rsidRDefault="00761C1B" w:rsidP="00761C1B"/>
    <w:p w:rsidR="00761C1B" w:rsidRDefault="00761C1B" w:rsidP="00761C1B">
      <w:r>
        <w:t xml:space="preserve">                                                                                                                                                                                                                                                                                                                                                                                                                                                                                                                                                                                                                                                                                                                                                                                                                                                                                                                                                                                                                                                                                                                                                                                                                                                                                                                                                                                                                                                                                                                                                                                                                                                                                                                                                                                                                                                                                                                                                                                                                                                                                                                                                                                                                                                                                                                                                                                                                                                                                                                                                                                                                                                                                                                                                                                                                                                                                                                                                                                                                                                                                                                                                                                                                                                                                                                                                                                                                                                                                                                                                                                                                                                                                                                                                                                                                                                                                                                                                                                                                                                                                                                                                                                                                                                                                                                                                                                                                                                                                                                                                                                                                                                                                                                                                                                                                                                                                                                                                                                                                                                                                                                                                                                                                                                                                                                                                                                                                                                                                                                                                                                                                                                                                                                                                                                                                                                                                                                                                                                                                                                                                                                                                                                                                                                                                                                                                                                                                                                                                                                                                                                                                                                                                                                                                                                                                                                                                                                                                                                                                                                                                                                                  when user a is in a visited system figure 6 shows the information flow sequence for definition of ss-pc when the definition is also sent to user a and when user a is in system 2 and authorized user is in system 1 (home system for the defined subscriber identity). if the served user has migrated into another tetra system, the define and define-ack information flows shall appear between fe21 and fe3 in the relationship rc and between fe1 and fe25 in the relationship ra. note 1: definitions of priorities for a visited ms, shall be done using relative priorities. after the ss-pc definition has been concluded, the home system of the defined subscriber identity can send the ss-pc definitions applying the mobility management functions to other tetra systems (system 2 if any user a is located in system 2). if this is done, system 2 can use the ss-pc definitions for determining the priority for calls, if invoked for the defined subscriber identity. however, this is outside the scope of the present document. note 2: fe25 in system 2 should not keep any ss-pc definitions as part of the generic function tasks when delivering ss-pc definitions when delivering ss-pc (...\...) [the expected end of this definition was beyond the limit of 200 words] </w:t>
      </w:r>
    </w:p>
    <w:p w:rsidR="00761C1B" w:rsidRDefault="00761C1B" w:rsidP="00761C1B">
      <w:r>
        <w:t>SOURCE: Used in EN 300 392-1110 V1.1.1, clause 5.4.1.3</w:t>
      </w:r>
    </w:p>
    <w:p w:rsidR="00761C1B" w:rsidRDefault="00761C1B" w:rsidP="00761C1B"/>
    <w:p w:rsidR="00761C1B" w:rsidRDefault="00761C1B" w:rsidP="00761C1B">
      <w:r>
        <w:t xml:space="preserve">                                                                                                                                                                                                                                                                                                                                                                                                                                                                                                                                                                                                                                                                                                                                                                                                                                                                                                                                                                                                                                                                                                                                                                                                                                                                                                                                                                                                                                                                                                                                                                                                                                                                                                                                                                                                                                                                                                                                                                                                                                                                                                                                                                                                                                                                                                                                                                                                                                                                                                                                                                                                                                                                                                                                                                                                                                                                                                                                                                                                                                                                                                                                                                                                                                                                                                                                                                                                                                                                                                                                                                                                                                                                                                                                                                                                                                                                                                                                                                                                                                                                                                                                                                                                                                                                                                                                                                                                                                                                                                                                                                                                                                                                                                                                                                                                                                                                                                                                                                                                                                                                                                                                                                                                                                                                                                                                                                                                                                                                                                                                                                                                                                                                                                                                                                                                                                                                                                                                                                                                                                                                                                                                                                                                                                                                                                                                                                                                                                                                                                                                                                                                                                                                                                                                                                                                                                                                                                                                                                                                                                                                                                                                  when user a is in visited system figure 6 shows the information flow sequence for definition of ss-ppc when the definition is also sent to user a. user a is in the visited system and authorized user is in the home system. after the ss-ppc definition has been concluded, the home system of the defined subscriber identity may send the ss-ppc definitions applying the mobility management functions to other tetra systems (the visited system, if any user a is located in the visited system). if this is done, the visited system shall use the ss-ppc definitions for determining the priority for calls, if invoked for the defined subscriber identity. however, this is outside the scope of the present document. note: fe25 in the visited system should not keep any ss-ppc definitions as part of the generic function tasks when delivering an ss-ppc definition from the home system to user a, when user a is located in the visited system. if the ss-ppc definitions are updated on fe1's behalf to the visited system, the visited system should use the definitions to determine the priorities when ss-ppc is operated for services. figure 6: successful definition of ss-ppc when user b is in (...\...) [the expected end of this definition was beyond the limit of 200 words] </w:t>
      </w:r>
    </w:p>
    <w:p w:rsidR="00761C1B" w:rsidRDefault="00761C1B" w:rsidP="00761C1B">
      <w:r>
        <w:t>SOURCE: Used in EN 300 392-1116 V1.2.1, clause 5.4.1.3</w:t>
      </w:r>
    </w:p>
    <w:p w:rsidR="00761C1B" w:rsidRDefault="00761C1B" w:rsidP="00761C1B"/>
    <w:p w:rsidR="00761C1B" w:rsidRDefault="00761C1B" w:rsidP="00761C1B">
      <w:r>
        <w:t xml:space="preserve">                                                                                                                                                                                                                                                                                                                                                                                                                                                                                                                                                                                                                                                                                                                                                                                                                                                                                                                                                                                                                                                                                                                                                                                                                                                                                                                                                                                                                                                                                                                                                                                                                                                                                                                                                                                                                                                                                                                                                                                                                                                                                                                                                                                                                                                                                                                                                                                                                                                                                                                                                                                                                                                                                                                                                                                                                                                                                                                                                                                                                                                                                                                                                                                                                                                                                                                                                                                                                                                                                                                                                                                                                                                                                                                                                                                                                                                                                                                                                                                                                                                                                                                                                                                                                                                                                                                                                                                                                                                                                                                                                                                                                                                                                                                                                                                                                                                                                                                                                                                                                                                                                                                                                                                                                                                                                                                                                                                                                                                                                                                                                                                                                                                                                                                                                                                                                                                                                                                                                                                                                                                                                                                                                                                                                                                                                                                                                                                                                                                                                                                                                                                                                                                                                                                                                                                                                                                                                                                                                                                                                                                                                                                                  The wide-band noise is the rf power measured over the 25 khz channel bandwidth for channels other than the adjacent channels. </w:t>
      </w:r>
    </w:p>
    <w:p w:rsidR="00761C1B" w:rsidRDefault="00761C1B" w:rsidP="00761C1B">
      <w:r>
        <w:t>SOURCE: Used in EN 301 842-05 V2.1.1, clause 4.2.2.6.1</w:t>
      </w:r>
    </w:p>
    <w:p w:rsidR="00761C1B" w:rsidRDefault="00761C1B" w:rsidP="00761C1B"/>
    <w:p w:rsidR="00761C1B" w:rsidRDefault="00761C1B" w:rsidP="00761C1B">
      <w:r>
        <w:t xml:space="preserve">                                                                                                                                                                                                                                                                                                                                                                                                                                                                                                                                                                                                                                                                                                                                                                                                                                                                                                                                                                                                                                                                                                                                                                                                                                                                                                                                                                                                                                                                                                                                                                                                                                                                                                                                                                                                                                                                                                                                                                                                                                                                                                                                                                                                                                                                                                                                                                                                                                                                                                                                                                                                                                                                                                                                                                                                                                                                                                                                                                                                                                                                                                                                                                                                                                                                                                                                                                                                                                                                                                                                                                                                                                                                                                                                                                                                                                                                                                                                                                                                                                                                                                                                                                                                                                                                                                                                                                                                                                                                                                                                                                                                                                                                                                                                                                                                                                                                                                                                                                                                                                                                                                                                                                                                                                                                                                                                                                                                                                                                                                                                                                                                                                                                                                                                                                                                                                                                                                                                                                                                                                                                                                                                                                                                                                                                                                                                                                                                                                                                                                                                                                                                                                                                                                                                                                                                                                                                                                                                                                                                                                                                                                                              The width of a frequency band such that, below the lower and above the upper frequency limits, the mean powers emitted are each equal to a percentage of 5 % of the total mean power of a given emission. for the purposes of the present document the measurements are made at the -13 db points. </w:t>
      </w:r>
    </w:p>
    <w:p w:rsidR="00761C1B" w:rsidRDefault="00761C1B" w:rsidP="00761C1B">
      <w:r>
        <w:t>SOURCE: Used in EN 302 065 V1.2.1, clause 4.1.1.1</w:t>
      </w:r>
    </w:p>
    <w:p w:rsidR="00761C1B" w:rsidRDefault="00761C1B" w:rsidP="00761C1B"/>
    <w:p w:rsidR="00761C1B" w:rsidRDefault="00761C1B" w:rsidP="00761C1B">
      <w:r>
        <w:t xml:space="preserve">                                                                                                                                                                                                                                                                                                                                                                                                                                                                                                                                                                                                                                                                                                                                                                                                                                                                                                                                                                                                                                                                                                                                                                                                                                                                                                                                                                                                                                                                                                                                                                                                                                                                                                                                                                                                                                                                                                                                                                                                                                                                                                                                                                                                                                                                                                                                                                                                                                                                                                                                                                                                                                                                                                                                                                                                                                                                                                                                                                                                                                                                                                                                                                                                                                                                                                                                                                                                                                                                                                                                                                                                                                                                                                                                                                                                                                                                                                                                                                                                                                                                                                                                                                                                                                                                                                                                                                                                                                                                                                                                                                                                                                                                                                                                                                                                                                                                                                                                                                                                                                                                                                                                                                                                                                                                                                                                                                                                                                                                                                                                                                                                                                                                                                                                                                                                                                                                                                                                                                                                                                                                                                                                                                                                                                                                                                                                                                                                                                                                                                                                                                                                                                                                                                                                                                                                                                                                                                                                                                                                                                                                                                                              with frequency tuning the receiver frequency will be adjusted to the frequency of the transmitter. </w:t>
      </w:r>
    </w:p>
    <w:p w:rsidR="00761C1B" w:rsidRDefault="00761C1B" w:rsidP="00761C1B">
      <w:r>
        <w:t>SOURCE: Used in EN 302 194 V2.1.1, clause 8.2.4.1</w:t>
      </w:r>
    </w:p>
    <w:p w:rsidR="00761C1B" w:rsidRDefault="00761C1B" w:rsidP="00761C1B"/>
    <w:p w:rsidR="00761C1B" w:rsidRDefault="00761C1B" w:rsidP="00761C1B">
      <w:r>
        <w:t xml:space="preserve">                                                                                                                                                                                                                                                                                                                                                                                                                                                                                                                                                                                                                                                                                                                                                                                                                                                                                                                                                                                                                                                                                                                                                                                                                                                                                                                                                                                                                                                                                                                                                                                                                                                                                                                                                                                                                                                                                                                                                                                                                                                                                                                                                                                                                                                                                                                                                                                                                                                                                                                                                                                                                                                                                                                                                                                                                                                                                                                                                                                                                                                                                                                                                                                                                                                                                                                                                                                                                                                                                                                                                                                                                                                                                                                                                                                                                                                                                                                                                                                                                                                                                                                                                                                                                                                                                                                                                                                                                                                                                                                                                                                                                                                                                                                                                                                                                                                                                                                                                                                                                                                                                                                                                                                                                                                                                                                                                                                                                                                                                                                                                                                                                                                                                                                                                                                                                                                                                                                                                                                                                                                                                                                                                                                                                                                                                                                                                                                                                                                                                                                                                                                                                                                                                                                                                                                                                                                                                                                                                                                                                                                                                                                                  with frequency tuning the receiver frequency will be adjusted to the frequency of the transmitter. </w:t>
      </w:r>
    </w:p>
    <w:p w:rsidR="00761C1B" w:rsidRDefault="00761C1B" w:rsidP="00761C1B">
      <w:r>
        <w:t>SOURCE: Used in EN 302 194-01 V1.1.2, clause 7.2.4.1</w:t>
      </w:r>
    </w:p>
    <w:p w:rsidR="00761C1B" w:rsidRDefault="00761C1B" w:rsidP="00761C1B"/>
    <w:p w:rsidR="00761C1B" w:rsidRDefault="00761C1B" w:rsidP="00761C1B">
      <w:r>
        <w:t xml:space="preserve">                                                                                                                                                                                                                                                                                                                                                                                                                                                                                                                                                                                                                                                                                                                                                                                                                                                                                                                                                                                                                                                                                                                                                                                                                                                                                                                                                                                                                                                                                                                                                                                                                                                                                                                                                                                                                                                                                                                                                                                                                                                                                                                                                                                                                                                                                                                                                                                                                                                                                                                                                                                                                                                                                                                                                                                                                                                                                                                                                                                                                                                                                                                                                                                                                                                                                                                                                                                                                                                                                                                                                                                                                                                                                                                                                                                                                                                                                                                                                                                                                                                                                                                                                                                                                                                                                                                                                                                                                                                                                                                                                                                                                                                                                                                                                                                                                                                                                                                                                                                                                                                                                                                                                                                                                                                                                                                                                                                                                                                                                                                                                                                                                                                                                                                                                                                                                                                                                                                                                                                                                                                                                                                                                                                                                                                                                                                                                                                                                                                                                                                                                                                                                                                                                                                                                                                                                                                                                                                                                                                                                                                                                                                                  with fsk modulation, an interleaved continuous fsk waveform is transmitted. the modulation frames are composed of interleaved continuously linearly stepped and sequential digital frequency steps. during each frequency step the transmitted signal has a constant frequency. the generic modulation scheme is characterized by the parameters shown in figures 7 and 8. in a frame, the sequence of transmitted frequencies are: f01, f02, ..... f0j, ....... f0p, f11, f12, ...... f1j, .... f1p, ..... fn1, fn2, ...... fnj, ..... fnp where: p is the number of interleaved linearly stepped waveforms; n + 1 is the number of steps per linearly stepped waveform. with: f(a + 1)j = faj + ?j ?fj for 1 j n; and where faj and f(a + 1)j are sequential steps in the waveform identified by the "j" index. where: ?fj is the frequency deviation step of the waveform identified by the "j" index; ?j = 1 (positive slope) or ?j = -1 (negative slope); ?fj = n ?fj ?fmax = 200 mhz (negative or positive slope). with: ? = frequency step duration (constant within 1 frame); ?fmax = maximum frequency deviation of one stepped frequency waveform; t = frame repetition period (constant). the bandwidth (b) is (...\...) [the expected end of this definition was beyond the limit of 200 words] </w:t>
      </w:r>
    </w:p>
    <w:p w:rsidR="00761C1B" w:rsidRDefault="00761C1B" w:rsidP="00761C1B">
      <w:r>
        <w:t>SOURCE: Used in EN 301 091 V1.1.1, clause 7.4.3.1</w:t>
      </w:r>
    </w:p>
    <w:p w:rsidR="00761C1B" w:rsidRDefault="00761C1B" w:rsidP="00761C1B"/>
    <w:p w:rsidR="00761C1B" w:rsidRDefault="00761C1B" w:rsidP="00761C1B">
      <w:r>
        <w:t xml:space="preserve">                                                                                                                                                                                                                                                                                                                                                                                                                                                                                                                                                                                                                                                                                                                                                                                                                                                                                                                                                                                                                                                                                                                                                                                                                                                                                                                                                                                                                                                                                                                                                                                                                                                                                                                                                                                                                                                                                                                                                                                                                                                                                                                                                                                                                                                                                                                                                                                                                                                                                                                                                                                                                                                                                                                                                                                                                                                                                                                                                                                                                                                                                                                                                                                                                                                                                                                                                                                                                                                                                                                                                                                                                                                                                                                                                                                                                                                                                                                                                                                                                                                                                                                                                                                                                                                                                                                                                                                                                                                                                                                                                                                                                                                                                                                                                                                                                                                                                                                                                                                                                                                                                                                                                                                                                                                                                                                                                                                                                                                                                                                                                                                                                                                                                                                                                                                                                                                                                                                                                                                                                                                                                                                                                                                                                                                                                                                                                                                                                                                                                                                                                                                                                                                                                                                                                                                                                                                                                                                                                                                                                                                                                                                                  within the context of the present document, this can be defined as the ability of the equipment to achieve a given ber requirement in the presence of an unwanted signal outside the vhf aeronautical band. </w:t>
      </w:r>
    </w:p>
    <w:p w:rsidR="00761C1B" w:rsidRDefault="00761C1B" w:rsidP="00761C1B">
      <w:r>
        <w:t>SOURCE: Used in EN 301 842-05 V2.1.1, clause 4.2.1.5.1</w:t>
      </w:r>
    </w:p>
    <w:p w:rsidR="00761C1B" w:rsidRDefault="00761C1B" w:rsidP="00761C1B"/>
    <w:p w:rsidR="00DD07DF" w:rsidRDefault="00DD07DF" w:rsidP="00A86165">
      <w:pPr>
        <w:pStyle w:val="Heading2"/>
        <w:ind w:left="0" w:firstLine="0"/>
      </w:pPr>
    </w:p>
    <w:p w:rsidR="000B44ED" w:rsidRDefault="000B44ED" w:rsidP="000B44ED">
      <w:pPr>
        <w:pStyle w:val="Heading2"/>
      </w:pPr>
      <w:bookmarkStart w:id="30" w:name="_Toc4484558"/>
      <w:r w:rsidRPr="00B14690">
        <w:t>B.</w:t>
      </w:r>
      <w:r>
        <w:t>5</w:t>
      </w:r>
      <w:r w:rsidRPr="00B14690">
        <w:t>.6</w:t>
      </w:r>
      <w:r>
        <w:tab/>
      </w:r>
      <w:r w:rsidRPr="00B14690">
        <w:t xml:space="preserve">Further comments on definitions in </w:t>
      </w:r>
      <w:r>
        <w:t>EN</w:t>
      </w:r>
      <w:r w:rsidRPr="00B14690">
        <w:t>s</w:t>
      </w:r>
      <w:bookmarkEnd w:id="30"/>
    </w:p>
    <w:p w:rsidR="008F64D7" w:rsidRPr="00B14690" w:rsidRDefault="00227EED" w:rsidP="008F64D7">
      <w:r w:rsidRPr="00227EED">
        <w:t xml:space="preserve">During the approval process of the present document it was noted that in the </w:t>
      </w:r>
      <w:r>
        <w:t>d</w:t>
      </w:r>
      <w:r w:rsidRPr="00227EED">
        <w:t>efinitions picked up in the published ETSI deliverables there were requirements and/or statements including "shall"</w:t>
      </w:r>
      <w:r>
        <w:t xml:space="preserve"> an "must"</w:t>
      </w:r>
      <w:r w:rsidRPr="00227EED">
        <w:t xml:space="preserve">, which </w:t>
      </w:r>
      <w:r>
        <w:t>are</w:t>
      </w:r>
      <w:r w:rsidRPr="00227EED">
        <w:t xml:space="preserve"> not in line with the </w:t>
      </w:r>
      <w:r>
        <w:t xml:space="preserve">updated </w:t>
      </w:r>
      <w:r w:rsidRPr="00227EED">
        <w:t>ETSI Drafting Rules.</w:t>
      </w:r>
      <w:r w:rsidR="001228E1">
        <w:br w:type="page"/>
      </w:r>
    </w:p>
    <w:p w:rsidR="008F64D7" w:rsidRPr="00B14690" w:rsidRDefault="008F64D7" w:rsidP="008F64D7">
      <w:pPr>
        <w:pStyle w:val="Heading1"/>
      </w:pPr>
      <w:bookmarkStart w:id="31" w:name="_Toc372294996"/>
      <w:bookmarkStart w:id="32" w:name="_Toc372297504"/>
      <w:bookmarkStart w:id="33" w:name="_Toc372297634"/>
      <w:bookmarkStart w:id="34" w:name="_Toc4484559"/>
      <w:r w:rsidRPr="00B14690">
        <w:t>B.</w:t>
      </w:r>
      <w:r w:rsidR="007A7BE8">
        <w:t>6</w:t>
      </w:r>
      <w:r w:rsidRPr="00B14690">
        <w:tab/>
        <w:t>Conclusions</w:t>
      </w:r>
      <w:bookmarkEnd w:id="31"/>
      <w:bookmarkEnd w:id="32"/>
      <w:bookmarkEnd w:id="33"/>
      <w:bookmarkEnd w:id="34"/>
    </w:p>
    <w:p w:rsidR="008F64D7" w:rsidRPr="00B14690" w:rsidRDefault="008F64D7" w:rsidP="008F64D7">
      <w:pPr>
        <w:rPr>
          <w:rFonts w:eastAsia="MS Mincho"/>
        </w:rPr>
      </w:pPr>
      <w:r w:rsidRPr="00B14690">
        <w:rPr>
          <w:rFonts w:eastAsia="MS Mincho"/>
        </w:rPr>
        <w:t>The files generated by the various programs have succeeded in picking up the definitions in a large number of</w:t>
      </w:r>
      <w:r>
        <w:rPr>
          <w:rFonts w:eastAsia="MS Mincho"/>
        </w:rPr>
        <w:t xml:space="preserve"> </w:t>
      </w:r>
      <w:r w:rsidRPr="00B14690">
        <w:rPr>
          <w:rFonts w:eastAsia="MS Mincho"/>
        </w:rPr>
        <w:t>ETSI deliverables.</w:t>
      </w:r>
    </w:p>
    <w:p w:rsidR="008F64D7" w:rsidRPr="00B14690" w:rsidRDefault="008F64D7" w:rsidP="008F64D7">
      <w:pPr>
        <w:rPr>
          <w:rFonts w:eastAsia="MS Mincho"/>
        </w:rPr>
      </w:pPr>
      <w:r w:rsidRPr="00B14690">
        <w:rPr>
          <w:rFonts w:eastAsia="MS Mincho"/>
        </w:rPr>
        <w:t>Neve</w:t>
      </w:r>
      <w:r>
        <w:rPr>
          <w:rFonts w:eastAsia="MS Mincho"/>
        </w:rPr>
        <w:t>r</w:t>
      </w:r>
      <w:r w:rsidRPr="00B14690">
        <w:rPr>
          <w:rFonts w:eastAsia="MS Mincho"/>
        </w:rPr>
        <w:t xml:space="preserve">theless, a number of deliverables have been written in a way that challenges the </w:t>
      </w:r>
      <w:r>
        <w:rPr>
          <w:rFonts w:eastAsia="MS Mincho"/>
        </w:rPr>
        <w:t>"</w:t>
      </w:r>
      <w:r w:rsidRPr="00B14690">
        <w:rPr>
          <w:rFonts w:eastAsia="MS Mincho"/>
        </w:rPr>
        <w:t>artificial intelligence</w:t>
      </w:r>
      <w:r>
        <w:rPr>
          <w:rFonts w:eastAsia="MS Mincho"/>
        </w:rPr>
        <w:t>"</w:t>
      </w:r>
      <w:r w:rsidRPr="00B14690">
        <w:rPr>
          <w:rFonts w:eastAsia="MS Mincho"/>
        </w:rPr>
        <w:t xml:space="preserve"> embedded, so far, in the programs wri</w:t>
      </w:r>
      <w:r>
        <w:rPr>
          <w:rFonts w:eastAsia="MS Mincho"/>
        </w:rPr>
        <w:t>t</w:t>
      </w:r>
      <w:r w:rsidRPr="00B14690">
        <w:rPr>
          <w:rFonts w:eastAsia="MS Mincho"/>
        </w:rPr>
        <w:t>ten.</w:t>
      </w:r>
    </w:p>
    <w:p w:rsidR="008F64D7" w:rsidRPr="00B14690" w:rsidRDefault="008F64D7" w:rsidP="008F64D7">
      <w:pPr>
        <w:rPr>
          <w:rFonts w:eastAsia="MS Mincho"/>
        </w:rPr>
      </w:pPr>
      <w:r w:rsidRPr="00B14690">
        <w:rPr>
          <w:rFonts w:eastAsia="MS Mincho"/>
        </w:rPr>
        <w:t xml:space="preserve">Therefore, some manual processing </w:t>
      </w:r>
      <w:r w:rsidR="001228E1">
        <w:rPr>
          <w:rFonts w:eastAsia="MS Mincho"/>
        </w:rPr>
        <w:t>may be</w:t>
      </w:r>
      <w:r w:rsidRPr="00B14690">
        <w:rPr>
          <w:rFonts w:eastAsia="MS Mincho"/>
        </w:rPr>
        <w:t xml:space="preserve"> necessary to further investigate</w:t>
      </w:r>
      <w:r>
        <w:rPr>
          <w:rFonts w:eastAsia="MS Mincho"/>
        </w:rPr>
        <w:t>:</w:t>
      </w:r>
    </w:p>
    <w:p w:rsidR="008F64D7" w:rsidRPr="00B14690" w:rsidRDefault="008F64D7" w:rsidP="00D029B5">
      <w:pPr>
        <w:numPr>
          <w:ilvl w:val="0"/>
          <w:numId w:val="11"/>
        </w:numPr>
        <w:rPr>
          <w:rFonts w:eastAsia="MS Mincho"/>
        </w:rPr>
      </w:pPr>
      <w:r w:rsidRPr="00B14690">
        <w:rPr>
          <w:rFonts w:eastAsia="MS Mincho"/>
        </w:rPr>
        <w:t xml:space="preserve">the </w:t>
      </w:r>
      <w:r>
        <w:rPr>
          <w:rFonts w:eastAsia="MS Mincho"/>
        </w:rPr>
        <w:t>"</w:t>
      </w:r>
      <w:r w:rsidRPr="00B14690">
        <w:rPr>
          <w:rFonts w:eastAsia="MS Mincho"/>
        </w:rPr>
        <w:t>warnings</w:t>
      </w:r>
      <w:r>
        <w:rPr>
          <w:rFonts w:eastAsia="MS Mincho"/>
        </w:rPr>
        <w:t>"</w:t>
      </w:r>
      <w:r w:rsidRPr="00B14690">
        <w:rPr>
          <w:rFonts w:eastAsia="MS Mincho"/>
        </w:rPr>
        <w:t xml:space="preserve"> generated while running the programs</w:t>
      </w:r>
    </w:p>
    <w:p w:rsidR="008F64D7" w:rsidRPr="00B14690" w:rsidRDefault="008F64D7" w:rsidP="00D029B5">
      <w:pPr>
        <w:numPr>
          <w:ilvl w:val="0"/>
          <w:numId w:val="11"/>
        </w:numPr>
        <w:rPr>
          <w:rFonts w:eastAsia="MS Mincho"/>
        </w:rPr>
      </w:pPr>
      <w:r w:rsidRPr="00B14690">
        <w:rPr>
          <w:rFonts w:eastAsia="MS Mincho"/>
        </w:rPr>
        <w:t xml:space="preserve">the files that have been voluntarily </w:t>
      </w:r>
      <w:r w:rsidR="001228E1">
        <w:rPr>
          <w:rFonts w:eastAsia="MS Mincho"/>
        </w:rPr>
        <w:t xml:space="preserve">or automatically </w:t>
      </w:r>
      <w:r w:rsidRPr="00B14690">
        <w:rPr>
          <w:rFonts w:eastAsia="MS Mincho"/>
        </w:rPr>
        <w:t xml:space="preserve">disregarded due to their structure (see </w:t>
      </w:r>
      <w:r>
        <w:rPr>
          <w:rFonts w:eastAsia="MS Mincho"/>
        </w:rPr>
        <w:t>clauses B.</w:t>
      </w:r>
      <w:r w:rsidR="000F7002">
        <w:rPr>
          <w:rFonts w:eastAsia="MS Mincho"/>
        </w:rPr>
        <w:t>n</w:t>
      </w:r>
      <w:r>
        <w:rPr>
          <w:rFonts w:eastAsia="MS Mincho"/>
        </w:rPr>
        <w:t>.</w:t>
      </w:r>
      <w:r w:rsidR="000F7002">
        <w:rPr>
          <w:rFonts w:eastAsia="MS Mincho"/>
        </w:rPr>
        <w:t>3 with n – being an integer - between 2 and 5</w:t>
      </w:r>
      <w:r w:rsidRPr="00B14690">
        <w:rPr>
          <w:rFonts w:eastAsia="MS Mincho"/>
        </w:rPr>
        <w:t>).</w:t>
      </w:r>
    </w:p>
    <w:p w:rsidR="008F64D7" w:rsidRDefault="008F64D7" w:rsidP="008F64D7">
      <w:pPr>
        <w:rPr>
          <w:rFonts w:eastAsia="MS Mincho"/>
        </w:rPr>
      </w:pPr>
      <w:r w:rsidRPr="00B14690">
        <w:rPr>
          <w:rFonts w:eastAsia="MS Mincho"/>
        </w:rPr>
        <w:t xml:space="preserve">The proposed plan is to perform </w:t>
      </w:r>
      <w:r w:rsidR="000F7002">
        <w:rPr>
          <w:rFonts w:eastAsia="MS Mincho"/>
        </w:rPr>
        <w:t xml:space="preserve">– if needed - </w:t>
      </w:r>
      <w:r w:rsidRPr="00B14690">
        <w:rPr>
          <w:rFonts w:eastAsia="MS Mincho"/>
        </w:rPr>
        <w:t xml:space="preserve">this investigation </w:t>
      </w:r>
      <w:r w:rsidR="001228E1">
        <w:rPr>
          <w:rFonts w:eastAsia="MS Mincho"/>
        </w:rPr>
        <w:t>at a later stage</w:t>
      </w:r>
      <w:r w:rsidRPr="00B14690">
        <w:rPr>
          <w:rFonts w:eastAsia="MS Mincho"/>
        </w:rPr>
        <w:t>.</w:t>
      </w:r>
    </w:p>
    <w:p w:rsidR="001228E1" w:rsidRDefault="001228E1" w:rsidP="008F64D7">
      <w:pPr>
        <w:rPr>
          <w:rFonts w:eastAsia="MS Mincho"/>
        </w:rPr>
      </w:pPr>
    </w:p>
    <w:p w:rsidR="00C509B8" w:rsidRDefault="001228E1" w:rsidP="008F64D7">
      <w:pPr>
        <w:rPr>
          <w:rFonts w:eastAsia="MS Mincho"/>
        </w:rPr>
      </w:pPr>
      <w:r>
        <w:rPr>
          <w:rFonts w:eastAsia="MS Mincho"/>
        </w:rPr>
        <w:t>While debugging/enhancing the scripts, it became obvious tha</w:t>
      </w:r>
      <w:r w:rsidR="00C509B8">
        <w:rPr>
          <w:rFonts w:eastAsia="MS Mincho"/>
        </w:rPr>
        <w:t>t an effort has also to be made</w:t>
      </w:r>
      <w:r>
        <w:rPr>
          <w:rFonts w:eastAsia="MS Mincho"/>
        </w:rPr>
        <w:t xml:space="preserve"> when drafting deliverables, in particular ENs, </w:t>
      </w:r>
      <w:r w:rsidR="00C509B8">
        <w:rPr>
          <w:rFonts w:eastAsia="MS Mincho"/>
        </w:rPr>
        <w:t xml:space="preserve">to avoid misleading structures. </w:t>
      </w:r>
    </w:p>
    <w:p w:rsidR="001228E1" w:rsidRPr="00B14690" w:rsidRDefault="00C509B8" w:rsidP="00C509B8">
      <w:pPr>
        <w:rPr>
          <w:rFonts w:eastAsia="MS Mincho"/>
        </w:rPr>
      </w:pPr>
      <w:r>
        <w:rPr>
          <w:rFonts w:eastAsia="MS Mincho"/>
        </w:rPr>
        <w:t xml:space="preserve">This should be discussed at ETSI level, possibly in relation to the work item </w:t>
      </w:r>
      <w:r w:rsidR="000F7002">
        <w:rPr>
          <w:rFonts w:eastAsia="MS Mincho"/>
        </w:rPr>
        <w:t xml:space="preserve">on </w:t>
      </w:r>
      <w:r w:rsidR="000F7002" w:rsidRPr="00C509B8">
        <w:rPr>
          <w:rFonts w:eastAsia="MS Mincho"/>
        </w:rPr>
        <w:t>TR 103</w:t>
      </w:r>
      <w:r w:rsidR="000F7002">
        <w:rPr>
          <w:rFonts w:eastAsia="MS Mincho"/>
        </w:rPr>
        <w:t> </w:t>
      </w:r>
      <w:r w:rsidR="000F7002" w:rsidRPr="00C509B8">
        <w:rPr>
          <w:rFonts w:eastAsia="MS Mincho"/>
        </w:rPr>
        <w:t>266</w:t>
      </w:r>
      <w:r w:rsidR="000F7002">
        <w:rPr>
          <w:rFonts w:eastAsia="MS Mincho"/>
        </w:rPr>
        <w:t xml:space="preserve"> , </w:t>
      </w:r>
      <w:r>
        <w:rPr>
          <w:rFonts w:eastAsia="MS Mincho"/>
        </w:rPr>
        <w:t>corresponding to the “</w:t>
      </w:r>
      <w:r w:rsidRPr="00C509B8">
        <w:rPr>
          <w:rFonts w:eastAsia="MS Mincho"/>
        </w:rPr>
        <w:t>Approach to the validation of TC ERM deliverables (standards)</w:t>
      </w:r>
      <w:r>
        <w:rPr>
          <w:rFonts w:eastAsia="MS Mincho"/>
        </w:rPr>
        <w:t xml:space="preserve">” </w:t>
      </w:r>
    </w:p>
    <w:p w:rsidR="008F64D7" w:rsidRPr="00B14690" w:rsidRDefault="00B47DE1" w:rsidP="008F64D7">
      <w:pPr>
        <w:pStyle w:val="Heading1"/>
        <w:rPr>
          <w:rFonts w:eastAsia="MS Mincho"/>
        </w:rPr>
      </w:pPr>
      <w:bookmarkStart w:id="35" w:name="_Toc372294997"/>
      <w:bookmarkStart w:id="36" w:name="_Toc372297505"/>
      <w:bookmarkStart w:id="37" w:name="_Toc372297635"/>
      <w:r>
        <w:rPr>
          <w:rFonts w:eastAsia="MS Mincho"/>
        </w:rPr>
        <w:br w:type="page"/>
      </w:r>
      <w:bookmarkStart w:id="38" w:name="_Toc4484560"/>
      <w:r w:rsidR="008F64D7" w:rsidRPr="00B14690">
        <w:rPr>
          <w:rFonts w:eastAsia="MS Mincho"/>
        </w:rPr>
        <w:t>B.</w:t>
      </w:r>
      <w:r w:rsidR="007A7BE8">
        <w:rPr>
          <w:rFonts w:eastAsia="MS Mincho"/>
        </w:rPr>
        <w:t>7</w:t>
      </w:r>
      <w:r w:rsidR="008F64D7" w:rsidRPr="00B14690">
        <w:rPr>
          <w:rFonts w:eastAsia="MS Mincho"/>
        </w:rPr>
        <w:tab/>
        <w:t>Further work</w:t>
      </w:r>
      <w:bookmarkEnd w:id="35"/>
      <w:bookmarkEnd w:id="36"/>
      <w:bookmarkEnd w:id="37"/>
      <w:bookmarkEnd w:id="38"/>
    </w:p>
    <w:p w:rsidR="008F64D7" w:rsidRPr="00B14690" w:rsidRDefault="008F64D7" w:rsidP="008F64D7">
      <w:pPr>
        <w:rPr>
          <w:rFonts w:eastAsia="MS Mincho"/>
        </w:rPr>
      </w:pPr>
      <w:r>
        <w:rPr>
          <w:rFonts w:eastAsia="MS Mincho"/>
        </w:rPr>
        <w:t>As mention</w:t>
      </w:r>
      <w:r w:rsidRPr="00B14690">
        <w:rPr>
          <w:rFonts w:eastAsia="MS Mincho"/>
        </w:rPr>
        <w:t xml:space="preserve">ed </w:t>
      </w:r>
      <w:r w:rsidR="00C509B8">
        <w:rPr>
          <w:rFonts w:eastAsia="MS Mincho"/>
        </w:rPr>
        <w:t>before</w:t>
      </w:r>
      <w:r w:rsidRPr="00B14690">
        <w:rPr>
          <w:rFonts w:eastAsia="MS Mincho"/>
        </w:rPr>
        <w:t xml:space="preserve">, </w:t>
      </w:r>
      <w:r w:rsidR="00C509B8">
        <w:rPr>
          <w:rFonts w:eastAsia="MS Mincho"/>
        </w:rPr>
        <w:t xml:space="preserve">besides ETSI </w:t>
      </w:r>
      <w:r w:rsidRPr="00B14690">
        <w:rPr>
          <w:rFonts w:eastAsia="MS Mincho"/>
        </w:rPr>
        <w:t>there are</w:t>
      </w:r>
      <w:r w:rsidR="00C509B8">
        <w:rPr>
          <w:rFonts w:eastAsia="MS Mincho"/>
        </w:rPr>
        <w:t xml:space="preserve"> various sources of definitions e.g. ITU and CEPT</w:t>
      </w:r>
    </w:p>
    <w:p w:rsidR="008F64D7" w:rsidRPr="00B14690" w:rsidRDefault="008F64D7" w:rsidP="008F64D7">
      <w:pPr>
        <w:rPr>
          <w:rFonts w:eastAsia="MS Mincho"/>
        </w:rPr>
      </w:pPr>
      <w:r w:rsidRPr="00B14690">
        <w:rPr>
          <w:rFonts w:eastAsia="MS Mincho"/>
        </w:rPr>
        <w:t>Very important definitions (for the work done in ETSI) are those used in the SEAMCAT tool</w:t>
      </w:r>
      <w:r w:rsidR="00C509B8">
        <w:rPr>
          <w:rFonts w:eastAsia="MS Mincho"/>
        </w:rPr>
        <w:t xml:space="preserve"> of CEPT</w:t>
      </w:r>
      <w:r w:rsidRPr="00B14690">
        <w:rPr>
          <w:rFonts w:eastAsia="MS Mincho"/>
        </w:rPr>
        <w:t>.</w:t>
      </w:r>
    </w:p>
    <w:p w:rsidR="008F64D7" w:rsidRPr="00B14690" w:rsidRDefault="008F64D7" w:rsidP="008F64D7">
      <w:pPr>
        <w:rPr>
          <w:rFonts w:eastAsia="MS Mincho"/>
        </w:rPr>
      </w:pPr>
      <w:r w:rsidRPr="00B14690">
        <w:rPr>
          <w:rFonts w:eastAsia="MS Mincho"/>
        </w:rPr>
        <w:t>This tool is used by CEPT to perform simulations, in particular related to compatibility stud</w:t>
      </w:r>
      <w:r w:rsidR="00C509B8">
        <w:rPr>
          <w:rFonts w:eastAsia="MS Mincho"/>
        </w:rPr>
        <w:t>ies (typically in WG SE of ECC) and therefore used by a large number of ECC sub-groups and by all participating in such studies (Administrations and Industry).</w:t>
      </w:r>
    </w:p>
    <w:p w:rsidR="008F64D7" w:rsidRDefault="008F64D7" w:rsidP="008F64D7">
      <w:pPr>
        <w:rPr>
          <w:rFonts w:eastAsia="MS Mincho"/>
        </w:rPr>
      </w:pPr>
      <w:r w:rsidRPr="00B14690">
        <w:rPr>
          <w:rFonts w:eastAsia="MS Mincho"/>
        </w:rPr>
        <w:t xml:space="preserve">Therefore, </w:t>
      </w:r>
      <w:r>
        <w:rPr>
          <w:rFonts w:eastAsia="MS Mincho"/>
        </w:rPr>
        <w:t xml:space="preserve">it is </w:t>
      </w:r>
      <w:r w:rsidRPr="00B14690">
        <w:rPr>
          <w:rFonts w:eastAsia="MS Mincho"/>
        </w:rPr>
        <w:t>important that the definitions used in ETSI deliverables and in the related SEAMCAT simulations are in line, or at least compatible, so that when copying figures major errors do not occur.</w:t>
      </w:r>
    </w:p>
    <w:p w:rsidR="00C509B8" w:rsidRDefault="00C509B8" w:rsidP="008F64D7">
      <w:pPr>
        <w:rPr>
          <w:rFonts w:eastAsia="MS Mincho"/>
        </w:rPr>
      </w:pPr>
      <w:r>
        <w:rPr>
          <w:rFonts w:eastAsia="MS Mincho"/>
        </w:rPr>
        <w:t>SE 21 is also performing work on receivers. So a good cooperation is necessary to ensure that definitions used by SE 21 are also consistent with those in the ETSI deliverables.</w:t>
      </w:r>
    </w:p>
    <w:p w:rsidR="00C509B8" w:rsidRDefault="00C509B8" w:rsidP="008F64D7">
      <w:pPr>
        <w:rPr>
          <w:rFonts w:eastAsia="MS Mincho"/>
        </w:rPr>
      </w:pPr>
      <w:r>
        <w:rPr>
          <w:rFonts w:eastAsia="MS Mincho"/>
        </w:rPr>
        <w:t>As noted in Section B.</w:t>
      </w:r>
      <w:r w:rsidR="00B72CEE">
        <w:rPr>
          <w:rFonts w:eastAsia="MS Mincho"/>
        </w:rPr>
        <w:t xml:space="preserve">6 </w:t>
      </w:r>
      <w:r>
        <w:rPr>
          <w:rFonts w:eastAsia="MS Mincho"/>
        </w:rPr>
        <w:t>when writing ETSI deliverables, in particular, Harmonised Standards, a special attention should be devoted to the structures used. For example</w:t>
      </w:r>
      <w:r w:rsidR="00B47DE1">
        <w:rPr>
          <w:rFonts w:eastAsia="MS Mincho"/>
        </w:rPr>
        <w:t xml:space="preserve"> the usage of</w:t>
      </w:r>
      <w:r>
        <w:rPr>
          <w:rFonts w:eastAsia="MS Mincho"/>
        </w:rPr>
        <w:t xml:space="preserve"> :</w:t>
      </w:r>
    </w:p>
    <w:p w:rsidR="00C509B8" w:rsidRDefault="00C509B8" w:rsidP="008F64D7">
      <w:pPr>
        <w:rPr>
          <w:rFonts w:eastAsia="MS Mincho"/>
        </w:rPr>
      </w:pPr>
      <w:r>
        <w:rPr>
          <w:rFonts w:eastAsia="MS Mincho"/>
        </w:rPr>
        <w:t>Clause N.1</w:t>
      </w:r>
      <w:r w:rsidR="00B47DE1">
        <w:rPr>
          <w:rFonts w:eastAsia="MS Mincho"/>
        </w:rPr>
        <w:tab/>
        <w:t>Definition</w:t>
      </w:r>
    </w:p>
    <w:p w:rsidR="00B47DE1" w:rsidRDefault="00B47DE1" w:rsidP="008F64D7">
      <w:pPr>
        <w:rPr>
          <w:rFonts w:eastAsia="MS Mincho"/>
        </w:rPr>
      </w:pPr>
      <w:r>
        <w:rPr>
          <w:rFonts w:eastAsia="MS Mincho"/>
        </w:rPr>
        <w:t>Clause N.2</w:t>
      </w:r>
      <w:r>
        <w:rPr>
          <w:rFonts w:eastAsia="MS Mincho"/>
        </w:rPr>
        <w:tab/>
        <w:t>Applicability</w:t>
      </w:r>
    </w:p>
    <w:p w:rsidR="00B47DE1" w:rsidRDefault="00B47DE1" w:rsidP="008F64D7">
      <w:pPr>
        <w:rPr>
          <w:rFonts w:eastAsia="MS Mincho"/>
        </w:rPr>
      </w:pPr>
      <w:r>
        <w:rPr>
          <w:rFonts w:eastAsia="MS Mincho"/>
        </w:rPr>
        <w:t>Clause N.3</w:t>
      </w:r>
      <w:r>
        <w:rPr>
          <w:rFonts w:eastAsia="MS Mincho"/>
        </w:rPr>
        <w:tab/>
        <w:t>Method of measurement</w:t>
      </w:r>
    </w:p>
    <w:p w:rsidR="00B47DE1" w:rsidRDefault="00B47DE1" w:rsidP="008F64D7">
      <w:pPr>
        <w:rPr>
          <w:rFonts w:eastAsia="MS Mincho"/>
        </w:rPr>
      </w:pPr>
      <w:r>
        <w:rPr>
          <w:rFonts w:eastAsia="MS Mincho"/>
        </w:rPr>
        <w:t>etc …</w:t>
      </w:r>
    </w:p>
    <w:p w:rsidR="00B47DE1" w:rsidRDefault="00B47DE1" w:rsidP="008F64D7">
      <w:pPr>
        <w:rPr>
          <w:rFonts w:eastAsia="MS Mincho"/>
        </w:rPr>
      </w:pPr>
      <w:r>
        <w:rPr>
          <w:rFonts w:eastAsia="MS Mincho"/>
        </w:rPr>
        <w:t>should be promoted.</w:t>
      </w:r>
    </w:p>
    <w:p w:rsidR="00B47DE1" w:rsidRDefault="00B47DE1" w:rsidP="008F64D7">
      <w:pPr>
        <w:rPr>
          <w:rFonts w:eastAsia="MS Mincho"/>
        </w:rPr>
      </w:pPr>
      <w:r>
        <w:rPr>
          <w:rFonts w:eastAsia="MS Mincho"/>
        </w:rPr>
        <w:t xml:space="preserve">The analysis is the difficulties highlighted during the drafting of the scipts have led to a number of observations comparable </w:t>
      </w:r>
      <w:r w:rsidR="00B72CEE">
        <w:rPr>
          <w:rFonts w:eastAsia="MS Mincho"/>
        </w:rPr>
        <w:t xml:space="preserve">to </w:t>
      </w:r>
      <w:r>
        <w:rPr>
          <w:rFonts w:eastAsia="MS Mincho"/>
        </w:rPr>
        <w:t>the one above. Such observations (and possible ways forward) should be listed for further discussions.</w:t>
      </w:r>
    </w:p>
    <w:p w:rsidR="00B47DE1" w:rsidRDefault="00B47DE1" w:rsidP="008F64D7">
      <w:pPr>
        <w:rPr>
          <w:rFonts w:eastAsia="MS Mincho"/>
        </w:rPr>
      </w:pPr>
      <w:r>
        <w:rPr>
          <w:rFonts w:eastAsia="MS Mincho"/>
        </w:rPr>
        <w:t>As structures of HSs under the RED are discussed in EG 201 399  v3.1.1</w:t>
      </w:r>
      <w:r w:rsidR="007A7BE8">
        <w:rPr>
          <w:rFonts w:eastAsia="MS Mincho"/>
        </w:rPr>
        <w:t>[i.80]</w:t>
      </w:r>
      <w:r>
        <w:rPr>
          <w:rFonts w:eastAsia="MS Mincho"/>
        </w:rPr>
        <w:t xml:space="preserve"> a revision of that particular section of the Guide should be completed.</w:t>
      </w:r>
    </w:p>
    <w:p w:rsidR="00B47DE1" w:rsidRDefault="00B47DE1" w:rsidP="008F64D7">
      <w:pPr>
        <w:rPr>
          <w:rFonts w:eastAsia="MS Mincho"/>
        </w:rPr>
      </w:pPr>
      <w:r>
        <w:rPr>
          <w:rFonts w:eastAsia="MS Mincho"/>
        </w:rPr>
        <w:t>A revision of the ETSI Skeleton coul</w:t>
      </w:r>
      <w:r w:rsidR="00D3035D">
        <w:rPr>
          <w:rFonts w:eastAsia="MS Mincho"/>
        </w:rPr>
        <w:t>d</w:t>
      </w:r>
      <w:r>
        <w:rPr>
          <w:rFonts w:eastAsia="MS Mincho"/>
        </w:rPr>
        <w:t xml:space="preserve"> also be considered, in order to highlight the need for a clear clause on applicability.</w:t>
      </w:r>
    </w:p>
    <w:p w:rsidR="00D3035D" w:rsidRDefault="00D3035D" w:rsidP="008F64D7">
      <w:pPr>
        <w:rPr>
          <w:rFonts w:eastAsia="MS Mincho"/>
        </w:rPr>
      </w:pPr>
    </w:p>
    <w:p w:rsidR="00D3035D" w:rsidRPr="00D3035D" w:rsidRDefault="00D3035D" w:rsidP="00D3035D">
      <w:pPr>
        <w:rPr>
          <w:rFonts w:eastAsia="MS Mincho"/>
        </w:rPr>
      </w:pPr>
      <w:r>
        <w:rPr>
          <w:rFonts w:eastAsia="MS Mincho"/>
        </w:rPr>
        <w:t>It has to be kept in mind that</w:t>
      </w:r>
      <w:r w:rsidRPr="00D3035D">
        <w:rPr>
          <w:rFonts w:eastAsia="MS Mincho"/>
        </w:rPr>
        <w:t xml:space="preserve"> Matlab-scripts that detect definitions from ETSI</w:t>
      </w:r>
      <w:r>
        <w:rPr>
          <w:rFonts w:eastAsia="MS Mincho"/>
        </w:rPr>
        <w:t xml:space="preserve"> deliverables </w:t>
      </w:r>
      <w:r w:rsidRPr="00D3035D">
        <w:rPr>
          <w:rFonts w:eastAsia="MS Mincho"/>
        </w:rPr>
        <w:t xml:space="preserve"> use </w:t>
      </w:r>
      <w:r>
        <w:rPr>
          <w:rFonts w:eastAsia="MS Mincho"/>
        </w:rPr>
        <w:t>“.</w:t>
      </w:r>
      <w:r w:rsidRPr="00D3035D">
        <w:rPr>
          <w:rFonts w:eastAsia="MS Mincho"/>
        </w:rPr>
        <w:t>txt</w:t>
      </w:r>
      <w:r>
        <w:rPr>
          <w:rFonts w:eastAsia="MS Mincho"/>
        </w:rPr>
        <w:t xml:space="preserve">” </w:t>
      </w:r>
      <w:r w:rsidRPr="00D3035D">
        <w:rPr>
          <w:rFonts w:eastAsia="MS Mincho"/>
        </w:rPr>
        <w:t xml:space="preserve">versions of these </w:t>
      </w:r>
      <w:r>
        <w:rPr>
          <w:rFonts w:eastAsia="MS Mincho"/>
        </w:rPr>
        <w:t>files</w:t>
      </w:r>
      <w:r w:rsidRPr="00D3035D">
        <w:rPr>
          <w:rFonts w:eastAsia="MS Mincho"/>
        </w:rPr>
        <w:t xml:space="preserve"> in order to simplify the search </w:t>
      </w:r>
      <w:r>
        <w:rPr>
          <w:rFonts w:eastAsia="MS Mincho"/>
        </w:rPr>
        <w:t xml:space="preserve">and sort </w:t>
      </w:r>
      <w:r w:rsidRPr="00D3035D">
        <w:rPr>
          <w:rFonts w:eastAsia="MS Mincho"/>
        </w:rPr>
        <w:t>routines. For this reason ETSI Word</w:t>
      </w:r>
      <w:r>
        <w:rPr>
          <w:rFonts w:eastAsia="MS Mincho"/>
        </w:rPr>
        <w:t xml:space="preserve">™ </w:t>
      </w:r>
      <w:r w:rsidRPr="00D3035D">
        <w:rPr>
          <w:rFonts w:eastAsia="MS Mincho"/>
        </w:rPr>
        <w:t xml:space="preserve">documents are converted into </w:t>
      </w:r>
      <w:r>
        <w:rPr>
          <w:rFonts w:eastAsia="MS Mincho"/>
        </w:rPr>
        <w:t>.</w:t>
      </w:r>
      <w:r w:rsidRPr="00D3035D">
        <w:rPr>
          <w:rFonts w:eastAsia="MS Mincho"/>
        </w:rPr>
        <w:t>txt</w:t>
      </w:r>
      <w:r>
        <w:rPr>
          <w:rFonts w:eastAsia="MS Mincho"/>
        </w:rPr>
        <w:t xml:space="preserve"> </w:t>
      </w:r>
      <w:r w:rsidRPr="00D3035D">
        <w:rPr>
          <w:rFonts w:eastAsia="MS Mincho"/>
        </w:rPr>
        <w:t xml:space="preserve">files before the analysis is done. Unfortunately, during this conversion several issues arise. For example, special characters like Greek letters </w:t>
      </w:r>
      <w:r>
        <w:rPr>
          <w:rFonts w:eastAsia="MS Mincho"/>
        </w:rPr>
        <w:t xml:space="preserve">(such as in µV) </w:t>
      </w:r>
      <w:r w:rsidRPr="00D3035D">
        <w:rPr>
          <w:rFonts w:eastAsia="MS Mincho"/>
        </w:rPr>
        <w:t>and capitals are lost. The resulting definitions in the output are therefore not entirely identical to the original ones in the ETSI</w:t>
      </w:r>
      <w:r>
        <w:rPr>
          <w:rFonts w:eastAsia="MS Mincho"/>
        </w:rPr>
        <w:t xml:space="preserve"> deliverables</w:t>
      </w:r>
      <w:r w:rsidRPr="00D3035D">
        <w:rPr>
          <w:rFonts w:eastAsia="MS Mincho"/>
        </w:rPr>
        <w:t>.</w:t>
      </w:r>
    </w:p>
    <w:p w:rsidR="00D3035D" w:rsidRPr="00D3035D" w:rsidRDefault="00D3035D" w:rsidP="00D3035D">
      <w:pPr>
        <w:rPr>
          <w:rFonts w:eastAsia="MS Mincho"/>
        </w:rPr>
      </w:pPr>
      <w:r w:rsidRPr="00D3035D">
        <w:rPr>
          <w:rFonts w:eastAsia="MS Mincho"/>
        </w:rPr>
        <w:t>To solve this issue a next generation of the current scripts can be made capable of copying the detected def</w:t>
      </w:r>
      <w:r>
        <w:rPr>
          <w:rFonts w:eastAsia="MS Mincho"/>
        </w:rPr>
        <w:t xml:space="preserve">initions from the original Word™ </w:t>
      </w:r>
      <w:r w:rsidRPr="00D3035D">
        <w:rPr>
          <w:rFonts w:eastAsia="MS Mincho"/>
        </w:rPr>
        <w:t>documents instead of the converted text files</w:t>
      </w:r>
      <w:r>
        <w:rPr>
          <w:rFonts w:eastAsia="MS Mincho"/>
        </w:rPr>
        <w:t xml:space="preserve"> (.txt)</w:t>
      </w:r>
      <w:r w:rsidRPr="00D3035D">
        <w:rPr>
          <w:rFonts w:eastAsia="MS Mincho"/>
        </w:rPr>
        <w:t>. This would guarantee the definitions in the output list</w:t>
      </w:r>
      <w:r>
        <w:rPr>
          <w:rFonts w:eastAsia="MS Mincho"/>
        </w:rPr>
        <w:t>s</w:t>
      </w:r>
      <w:r w:rsidRPr="00D3035D">
        <w:rPr>
          <w:rFonts w:eastAsia="MS Mincho"/>
        </w:rPr>
        <w:t xml:space="preserve"> to be identical to the ones in the source</w:t>
      </w:r>
      <w:r>
        <w:rPr>
          <w:rFonts w:eastAsia="MS Mincho"/>
        </w:rPr>
        <w:t xml:space="preserve"> document</w:t>
      </w:r>
      <w:r w:rsidRPr="00D3035D">
        <w:rPr>
          <w:rFonts w:eastAsia="MS Mincho"/>
        </w:rPr>
        <w:t xml:space="preserve">s.  </w:t>
      </w:r>
    </w:p>
    <w:p w:rsidR="00D3035D" w:rsidRDefault="00D3035D" w:rsidP="00D3035D">
      <w:pPr>
        <w:rPr>
          <w:rFonts w:eastAsia="MS Mincho"/>
        </w:rPr>
      </w:pPr>
      <w:r w:rsidRPr="00D3035D">
        <w:rPr>
          <w:rFonts w:eastAsia="MS Mincho"/>
        </w:rPr>
        <w:t>Another issue to be addressed in future versions is the way exceptional long definitions are cut off in the output list. Usually, a long definition is an indication of the absence of certain signs that the definition has ended in the original document. Instead of just ending the piece of text of the found definition after 200 words (even if in the middle of a sentence) like in the current script version, the addition of a few dots (</w:t>
      </w:r>
      <w:r>
        <w:rPr>
          <w:rFonts w:eastAsia="MS Mincho"/>
        </w:rPr>
        <w:t>“</w:t>
      </w:r>
      <w:r w:rsidRPr="00D3035D">
        <w:rPr>
          <w:rFonts w:eastAsia="MS Mincho"/>
        </w:rPr>
        <w:t>...</w:t>
      </w:r>
      <w:r>
        <w:rPr>
          <w:rFonts w:eastAsia="MS Mincho"/>
        </w:rPr>
        <w:t>/…”</w:t>
      </w:r>
      <w:r w:rsidRPr="00D3035D">
        <w:rPr>
          <w:rFonts w:eastAsia="MS Mincho"/>
        </w:rPr>
        <w:t xml:space="preserve">) would be a more esthetic </w:t>
      </w:r>
      <w:r>
        <w:rPr>
          <w:rFonts w:eastAsia="MS Mincho"/>
        </w:rPr>
        <w:t xml:space="preserve">and safe </w:t>
      </w:r>
      <w:r w:rsidRPr="00D3035D">
        <w:rPr>
          <w:rFonts w:eastAsia="MS Mincho"/>
        </w:rPr>
        <w:t xml:space="preserve">way.  </w:t>
      </w:r>
    </w:p>
    <w:p w:rsidR="00D50EE9" w:rsidRDefault="00D50EE9" w:rsidP="00D3035D">
      <w:pPr>
        <w:rPr>
          <w:rFonts w:eastAsia="MS Mincho"/>
        </w:rPr>
      </w:pPr>
    </w:p>
    <w:p w:rsidR="00D50EE9" w:rsidRPr="00D50EE9" w:rsidRDefault="00D50EE9" w:rsidP="00D50EE9">
      <w:pPr>
        <w:rPr>
          <w:rFonts w:eastAsia="MS Mincho"/>
        </w:rPr>
      </w:pPr>
      <w:r w:rsidRPr="00D50EE9">
        <w:rPr>
          <w:rFonts w:eastAsia="MS Mincho"/>
        </w:rPr>
        <w:t>Some .docx files have not been processed yet. This means that, possibly, some of the more recent definitions have not been found yet.</w:t>
      </w:r>
    </w:p>
    <w:p w:rsidR="00D50EE9" w:rsidRPr="00D50EE9" w:rsidRDefault="00D50EE9" w:rsidP="00D50EE9">
      <w:pPr>
        <w:rPr>
          <w:rFonts w:eastAsia="MS Mincho"/>
        </w:rPr>
      </w:pPr>
    </w:p>
    <w:p w:rsidR="00D50EE9" w:rsidRPr="00B14690" w:rsidRDefault="00D50EE9" w:rsidP="00D50EE9">
      <w:pPr>
        <w:rPr>
          <w:rFonts w:eastAsia="MS Mincho"/>
        </w:rPr>
      </w:pPr>
      <w:r w:rsidRPr="00D50EE9">
        <w:rPr>
          <w:rFonts w:eastAsia="MS Mincho"/>
        </w:rPr>
        <w:t>Deliverables like old ETRs shou</w:t>
      </w:r>
      <w:r w:rsidR="001C27B6">
        <w:rPr>
          <w:rFonts w:eastAsia="MS Mincho"/>
        </w:rPr>
        <w:t>ld be analysed again with the ne</w:t>
      </w:r>
      <w:r w:rsidRPr="00D50EE9">
        <w:rPr>
          <w:rFonts w:eastAsia="MS Mincho"/>
        </w:rPr>
        <w:t>w Scrips.</w:t>
      </w:r>
    </w:p>
    <w:p w:rsidR="008F64D7" w:rsidRPr="0044472C" w:rsidRDefault="00C22C38" w:rsidP="00C22C38">
      <w:r w:rsidRPr="0044472C">
        <w:t xml:space="preserve"> </w:t>
      </w:r>
    </w:p>
    <w:sectPr w:rsidR="008F64D7" w:rsidRPr="0044472C">
      <w:headerReference w:type="default" r:id="rId8"/>
      <w:footerReference w:type="default" r:id="rId9"/>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82D" w:rsidRDefault="00D1682D">
      <w:r>
        <w:separator/>
      </w:r>
    </w:p>
  </w:endnote>
  <w:endnote w:type="continuationSeparator" w:id="0">
    <w:p w:rsidR="00D1682D" w:rsidRDefault="00D1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List"/>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82D" w:rsidRDefault="00D1682D">
      <w:r>
        <w:separator/>
      </w:r>
    </w:p>
  </w:footnote>
  <w:footnote w:type="continuationSeparator" w:id="0">
    <w:p w:rsidR="00D1682D" w:rsidRDefault="00D1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Footer"/>
      <w:framePr w:wrap="auto" w:vAnchor="text" w:hAnchor="margin" w:xAlign="center" w:y="1"/>
    </w:pPr>
    <w:r>
      <w:fldChar w:fldCharType="begin"/>
    </w:r>
    <w:r>
      <w:instrText xml:space="preserve">page </w:instrText>
    </w:r>
    <w:r>
      <w:fldChar w:fldCharType="separate"/>
    </w:r>
    <w:r>
      <w:t>1</w:t>
    </w:r>
    <w:r>
      <w:fldChar w:fldCharType="end"/>
    </w:r>
  </w:p>
  <w:p w:rsidR="0081459E" w:rsidRDefault="0081459E">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46269DE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9037F"/>
    <w:multiLevelType w:val="hybridMultilevel"/>
    <w:tmpl w:val="FFF623F2"/>
    <w:lvl w:ilvl="0" w:tplc="BD66641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C25B05"/>
    <w:multiLevelType w:val="hybridMultilevel"/>
    <w:tmpl w:val="C5D28520"/>
    <w:lvl w:ilvl="0" w:tplc="6EAE84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91D41"/>
    <w:multiLevelType w:val="hybridMultilevel"/>
    <w:tmpl w:val="3B1AA1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3E1CA4"/>
    <w:multiLevelType w:val="hybridMultilevel"/>
    <w:tmpl w:val="A386B618"/>
    <w:lvl w:ilvl="0" w:tplc="DBA60978">
      <w:start w:val="6"/>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3"/>
  </w:num>
  <w:num w:numId="3">
    <w:abstractNumId w:val="4"/>
  </w:num>
  <w:num w:numId="4">
    <w:abstractNumId w:val="7"/>
  </w:num>
  <w:num w:numId="5">
    <w:abstractNumId w:val="8"/>
  </w:num>
  <w:num w:numId="6">
    <w:abstractNumId w:val="2"/>
  </w:num>
  <w:num w:numId="7">
    <w:abstractNumId w:val="1"/>
  </w:num>
  <w:num w:numId="8">
    <w:abstractNumId w:val="0"/>
  </w:num>
  <w:num w:numId="9">
    <w:abstractNumId w:val="11"/>
  </w:num>
  <w:num w:numId="10">
    <w:abstractNumId w:val="14"/>
  </w:num>
  <w:num w:numId="11">
    <w:abstractNumId w:val="12"/>
  </w:num>
  <w:num w:numId="12">
    <w:abstractNumId w:val="6"/>
  </w:num>
  <w:num w:numId="13">
    <w:abstractNumId w:val="9"/>
  </w:num>
  <w:num w:numId="14">
    <w:abstractNumId w:val="10"/>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014"/>
    <w:rsid w:val="0000384D"/>
    <w:rsid w:val="00016040"/>
    <w:rsid w:val="00032704"/>
    <w:rsid w:val="000347D0"/>
    <w:rsid w:val="00037672"/>
    <w:rsid w:val="00051738"/>
    <w:rsid w:val="00070988"/>
    <w:rsid w:val="00072C17"/>
    <w:rsid w:val="00075C76"/>
    <w:rsid w:val="00084C42"/>
    <w:rsid w:val="00087899"/>
    <w:rsid w:val="000A0483"/>
    <w:rsid w:val="000A49CB"/>
    <w:rsid w:val="000B44ED"/>
    <w:rsid w:val="000C3C94"/>
    <w:rsid w:val="000D071B"/>
    <w:rsid w:val="000D7559"/>
    <w:rsid w:val="000E7531"/>
    <w:rsid w:val="000F68A7"/>
    <w:rsid w:val="000F7002"/>
    <w:rsid w:val="001042A3"/>
    <w:rsid w:val="00112F3C"/>
    <w:rsid w:val="001228E1"/>
    <w:rsid w:val="00131E2F"/>
    <w:rsid w:val="0015302E"/>
    <w:rsid w:val="00167234"/>
    <w:rsid w:val="00172200"/>
    <w:rsid w:val="001751F2"/>
    <w:rsid w:val="001810C2"/>
    <w:rsid w:val="001A19CB"/>
    <w:rsid w:val="001A6C2F"/>
    <w:rsid w:val="001C23B1"/>
    <w:rsid w:val="001C27B6"/>
    <w:rsid w:val="001C5D2C"/>
    <w:rsid w:val="001E29A4"/>
    <w:rsid w:val="001E5F05"/>
    <w:rsid w:val="001E7509"/>
    <w:rsid w:val="001F3412"/>
    <w:rsid w:val="001F6D64"/>
    <w:rsid w:val="00205B08"/>
    <w:rsid w:val="002149F6"/>
    <w:rsid w:val="00215218"/>
    <w:rsid w:val="00216FFB"/>
    <w:rsid w:val="00227EED"/>
    <w:rsid w:val="00237225"/>
    <w:rsid w:val="00237360"/>
    <w:rsid w:val="002536B2"/>
    <w:rsid w:val="00260104"/>
    <w:rsid w:val="00261C51"/>
    <w:rsid w:val="002669AD"/>
    <w:rsid w:val="002677CD"/>
    <w:rsid w:val="002721A5"/>
    <w:rsid w:val="00275282"/>
    <w:rsid w:val="00280F20"/>
    <w:rsid w:val="002902CD"/>
    <w:rsid w:val="002A5843"/>
    <w:rsid w:val="002C2184"/>
    <w:rsid w:val="002C31BD"/>
    <w:rsid w:val="002D0D63"/>
    <w:rsid w:val="002F0CC5"/>
    <w:rsid w:val="0031678A"/>
    <w:rsid w:val="003167CA"/>
    <w:rsid w:val="003214FD"/>
    <w:rsid w:val="003806C5"/>
    <w:rsid w:val="0038498D"/>
    <w:rsid w:val="003D6202"/>
    <w:rsid w:val="003E65B1"/>
    <w:rsid w:val="003F539C"/>
    <w:rsid w:val="00424995"/>
    <w:rsid w:val="00435E67"/>
    <w:rsid w:val="00436775"/>
    <w:rsid w:val="0044196B"/>
    <w:rsid w:val="00444F77"/>
    <w:rsid w:val="0046236D"/>
    <w:rsid w:val="0046449A"/>
    <w:rsid w:val="004673BA"/>
    <w:rsid w:val="00497E66"/>
    <w:rsid w:val="004A1E38"/>
    <w:rsid w:val="004A37BC"/>
    <w:rsid w:val="004B21DC"/>
    <w:rsid w:val="004B2C68"/>
    <w:rsid w:val="004D17EA"/>
    <w:rsid w:val="004E4CDE"/>
    <w:rsid w:val="005040C7"/>
    <w:rsid w:val="00513AE8"/>
    <w:rsid w:val="0051405B"/>
    <w:rsid w:val="00515D75"/>
    <w:rsid w:val="005178D1"/>
    <w:rsid w:val="0052735A"/>
    <w:rsid w:val="005403AA"/>
    <w:rsid w:val="005453D4"/>
    <w:rsid w:val="00561949"/>
    <w:rsid w:val="00563788"/>
    <w:rsid w:val="00564D7A"/>
    <w:rsid w:val="00565113"/>
    <w:rsid w:val="0056624A"/>
    <w:rsid w:val="00566681"/>
    <w:rsid w:val="00570193"/>
    <w:rsid w:val="005726D2"/>
    <w:rsid w:val="0059474F"/>
    <w:rsid w:val="00596098"/>
    <w:rsid w:val="005A2569"/>
    <w:rsid w:val="005B2B8D"/>
    <w:rsid w:val="005B6795"/>
    <w:rsid w:val="005D372E"/>
    <w:rsid w:val="005E1047"/>
    <w:rsid w:val="006000F3"/>
    <w:rsid w:val="0060786B"/>
    <w:rsid w:val="006229BE"/>
    <w:rsid w:val="00626C8E"/>
    <w:rsid w:val="00640591"/>
    <w:rsid w:val="006437C2"/>
    <w:rsid w:val="00653A3B"/>
    <w:rsid w:val="00656924"/>
    <w:rsid w:val="00667EEB"/>
    <w:rsid w:val="00672201"/>
    <w:rsid w:val="006841EF"/>
    <w:rsid w:val="00685543"/>
    <w:rsid w:val="006A2D43"/>
    <w:rsid w:val="006B3411"/>
    <w:rsid w:val="006B7965"/>
    <w:rsid w:val="006D6701"/>
    <w:rsid w:val="006E30C3"/>
    <w:rsid w:val="006F0183"/>
    <w:rsid w:val="006F6E0B"/>
    <w:rsid w:val="00700A2F"/>
    <w:rsid w:val="00703E81"/>
    <w:rsid w:val="00705B87"/>
    <w:rsid w:val="00716914"/>
    <w:rsid w:val="007207B9"/>
    <w:rsid w:val="007302B6"/>
    <w:rsid w:val="00732BD4"/>
    <w:rsid w:val="00735369"/>
    <w:rsid w:val="00735655"/>
    <w:rsid w:val="00743F24"/>
    <w:rsid w:val="00745924"/>
    <w:rsid w:val="007462C1"/>
    <w:rsid w:val="00754ECB"/>
    <w:rsid w:val="00755B41"/>
    <w:rsid w:val="00761C1B"/>
    <w:rsid w:val="00771BBF"/>
    <w:rsid w:val="00785EB8"/>
    <w:rsid w:val="00787554"/>
    <w:rsid w:val="0078756E"/>
    <w:rsid w:val="00787DCF"/>
    <w:rsid w:val="007A443A"/>
    <w:rsid w:val="007A7BE8"/>
    <w:rsid w:val="007B1909"/>
    <w:rsid w:val="007B19ED"/>
    <w:rsid w:val="007B55FC"/>
    <w:rsid w:val="007B63E6"/>
    <w:rsid w:val="007C03AB"/>
    <w:rsid w:val="007C2C07"/>
    <w:rsid w:val="007E501E"/>
    <w:rsid w:val="007F21F3"/>
    <w:rsid w:val="00804C05"/>
    <w:rsid w:val="0080649F"/>
    <w:rsid w:val="00807402"/>
    <w:rsid w:val="008101D9"/>
    <w:rsid w:val="0081459E"/>
    <w:rsid w:val="00825705"/>
    <w:rsid w:val="008359AC"/>
    <w:rsid w:val="00866A3B"/>
    <w:rsid w:val="008849A4"/>
    <w:rsid w:val="00895F9D"/>
    <w:rsid w:val="008A4A59"/>
    <w:rsid w:val="008B5FCB"/>
    <w:rsid w:val="008D31C5"/>
    <w:rsid w:val="008E6C21"/>
    <w:rsid w:val="008F54C3"/>
    <w:rsid w:val="008F64D7"/>
    <w:rsid w:val="0094200A"/>
    <w:rsid w:val="0095584A"/>
    <w:rsid w:val="00973371"/>
    <w:rsid w:val="00974EC4"/>
    <w:rsid w:val="00995BDD"/>
    <w:rsid w:val="009A3EFA"/>
    <w:rsid w:val="009C53BA"/>
    <w:rsid w:val="009F2CD4"/>
    <w:rsid w:val="00A011D6"/>
    <w:rsid w:val="00A10BA9"/>
    <w:rsid w:val="00A200F0"/>
    <w:rsid w:val="00A25F28"/>
    <w:rsid w:val="00A36F17"/>
    <w:rsid w:val="00A6262E"/>
    <w:rsid w:val="00A63D0B"/>
    <w:rsid w:val="00A86165"/>
    <w:rsid w:val="00A874E4"/>
    <w:rsid w:val="00A93173"/>
    <w:rsid w:val="00AC46E4"/>
    <w:rsid w:val="00AC48D7"/>
    <w:rsid w:val="00AC7143"/>
    <w:rsid w:val="00AE2D24"/>
    <w:rsid w:val="00AE2F38"/>
    <w:rsid w:val="00B1314D"/>
    <w:rsid w:val="00B35073"/>
    <w:rsid w:val="00B47DE1"/>
    <w:rsid w:val="00B47E3B"/>
    <w:rsid w:val="00B54061"/>
    <w:rsid w:val="00B6424A"/>
    <w:rsid w:val="00B65F38"/>
    <w:rsid w:val="00B660BD"/>
    <w:rsid w:val="00B72CEE"/>
    <w:rsid w:val="00B73DE0"/>
    <w:rsid w:val="00B7459C"/>
    <w:rsid w:val="00B86237"/>
    <w:rsid w:val="00BA3F57"/>
    <w:rsid w:val="00BA6835"/>
    <w:rsid w:val="00BB4716"/>
    <w:rsid w:val="00BB4902"/>
    <w:rsid w:val="00BB6418"/>
    <w:rsid w:val="00BB76F4"/>
    <w:rsid w:val="00BC0A87"/>
    <w:rsid w:val="00BC33F7"/>
    <w:rsid w:val="00BD0880"/>
    <w:rsid w:val="00BD2C8E"/>
    <w:rsid w:val="00BD652A"/>
    <w:rsid w:val="00BE0F3E"/>
    <w:rsid w:val="00BE12DA"/>
    <w:rsid w:val="00BE1693"/>
    <w:rsid w:val="00BE4612"/>
    <w:rsid w:val="00C05E06"/>
    <w:rsid w:val="00C06EEE"/>
    <w:rsid w:val="00C22C38"/>
    <w:rsid w:val="00C25BC9"/>
    <w:rsid w:val="00C36451"/>
    <w:rsid w:val="00C36DF1"/>
    <w:rsid w:val="00C509B8"/>
    <w:rsid w:val="00C62AE6"/>
    <w:rsid w:val="00C70254"/>
    <w:rsid w:val="00C83303"/>
    <w:rsid w:val="00C91FB7"/>
    <w:rsid w:val="00C931A8"/>
    <w:rsid w:val="00CA1CAC"/>
    <w:rsid w:val="00CA47CF"/>
    <w:rsid w:val="00CA5297"/>
    <w:rsid w:val="00CC0EF4"/>
    <w:rsid w:val="00CC78EA"/>
    <w:rsid w:val="00CD386D"/>
    <w:rsid w:val="00CE0323"/>
    <w:rsid w:val="00CF3EC1"/>
    <w:rsid w:val="00D029B5"/>
    <w:rsid w:val="00D143FF"/>
    <w:rsid w:val="00D1682D"/>
    <w:rsid w:val="00D22757"/>
    <w:rsid w:val="00D22FDF"/>
    <w:rsid w:val="00D3035D"/>
    <w:rsid w:val="00D35D58"/>
    <w:rsid w:val="00D37FDE"/>
    <w:rsid w:val="00D44988"/>
    <w:rsid w:val="00D50EE9"/>
    <w:rsid w:val="00D66C27"/>
    <w:rsid w:val="00D66E38"/>
    <w:rsid w:val="00D66E88"/>
    <w:rsid w:val="00D70B3D"/>
    <w:rsid w:val="00D7365C"/>
    <w:rsid w:val="00D778F4"/>
    <w:rsid w:val="00D8589E"/>
    <w:rsid w:val="00DA28C5"/>
    <w:rsid w:val="00DD07DF"/>
    <w:rsid w:val="00DD456D"/>
    <w:rsid w:val="00DD4BC8"/>
    <w:rsid w:val="00DE72E5"/>
    <w:rsid w:val="00DF2CF3"/>
    <w:rsid w:val="00E05319"/>
    <w:rsid w:val="00E73F51"/>
    <w:rsid w:val="00E9483A"/>
    <w:rsid w:val="00E95952"/>
    <w:rsid w:val="00EA2E4B"/>
    <w:rsid w:val="00EA45D8"/>
    <w:rsid w:val="00EA530F"/>
    <w:rsid w:val="00EA6D47"/>
    <w:rsid w:val="00EC51A8"/>
    <w:rsid w:val="00ED6A96"/>
    <w:rsid w:val="00EF0EC9"/>
    <w:rsid w:val="00EF35B9"/>
    <w:rsid w:val="00EF70CB"/>
    <w:rsid w:val="00F12DD3"/>
    <w:rsid w:val="00F21A1F"/>
    <w:rsid w:val="00F2353F"/>
    <w:rsid w:val="00F2764B"/>
    <w:rsid w:val="00F3244B"/>
    <w:rsid w:val="00F34EF8"/>
    <w:rsid w:val="00F4780B"/>
    <w:rsid w:val="00F57D30"/>
    <w:rsid w:val="00F6162A"/>
    <w:rsid w:val="00F7221B"/>
    <w:rsid w:val="00F86072"/>
    <w:rsid w:val="00F90F7B"/>
    <w:rsid w:val="00F9646A"/>
    <w:rsid w:val="00F96CE2"/>
    <w:rsid w:val="00FA2EF9"/>
    <w:rsid w:val="00FC17F5"/>
    <w:rsid w:val="00FC2241"/>
    <w:rsid w:val="00FC25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F1D3A"/>
  <w15:docId w15:val="{6E3C0710-619D-463D-9894-E59A91FC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rPr>
      <w:lang w:eastAsia="x-none"/>
    </w:r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0104"/>
    <w:rPr>
      <w:rFonts w:ascii="Arial" w:hAnsi="Arial"/>
      <w:sz w:val="36"/>
      <w:lang w:val="en-GB" w:eastAsia="en-US" w:bidi="ar-SA"/>
    </w:rPr>
  </w:style>
  <w:style w:type="character" w:customStyle="1" w:styleId="Heading2Char">
    <w:name w:val="Heading 2 Char"/>
    <w:basedOn w:val="DefaultParagraphFont"/>
    <w:link w:val="Heading2"/>
    <w:rsid w:val="00E05319"/>
    <w:rPr>
      <w:rFonts w:ascii="Arial" w:hAnsi="Arial"/>
      <w:sz w:val="32"/>
      <w:lang w:eastAsia="en-US"/>
    </w:rPr>
  </w:style>
  <w:style w:type="character" w:customStyle="1" w:styleId="Heading3Char">
    <w:name w:val="Heading 3 Char"/>
    <w:link w:val="Heading3"/>
    <w:rsid w:val="008F64D7"/>
    <w:rPr>
      <w:rFonts w:ascii="Arial" w:hAnsi="Arial"/>
      <w:sz w:val="28"/>
      <w:lang w:val="en-GB" w:eastAsia="en-US"/>
    </w:rPr>
  </w:style>
  <w:style w:type="character" w:customStyle="1" w:styleId="Heading4Char">
    <w:name w:val="Heading 4 Char"/>
    <w:link w:val="Heading4"/>
    <w:rsid w:val="008F64D7"/>
    <w:rPr>
      <w:rFonts w:ascii="Arial" w:hAnsi="Arial"/>
      <w:sz w:val="24"/>
      <w:lang w:val="en-GB" w:eastAsia="en-US"/>
    </w:rPr>
  </w:style>
  <w:style w:type="character" w:customStyle="1" w:styleId="Heading5Char">
    <w:name w:val="Heading 5 Char"/>
    <w:link w:val="Heading5"/>
    <w:rsid w:val="008F64D7"/>
    <w:rPr>
      <w:rFonts w:ascii="Arial" w:hAnsi="Arial"/>
      <w:sz w:val="22"/>
      <w:lang w:val="en-GB" w:eastAsia="en-US"/>
    </w:rPr>
  </w:style>
  <w:style w:type="paragraph" w:customStyle="1" w:styleId="H6">
    <w:name w:val="H6"/>
    <w:basedOn w:val="Heading5"/>
    <w:next w:val="Normal"/>
    <w:rsid w:val="00CD386D"/>
    <w:pPr>
      <w:ind w:left="1985" w:hanging="1985"/>
      <w:outlineLvl w:val="9"/>
    </w:pPr>
    <w:rPr>
      <w:sz w:val="20"/>
    </w:rPr>
  </w:style>
  <w:style w:type="character" w:customStyle="1" w:styleId="Heading6Char">
    <w:name w:val="Heading 6 Char"/>
    <w:link w:val="Heading6"/>
    <w:rsid w:val="008F64D7"/>
    <w:rPr>
      <w:rFonts w:ascii="Arial" w:hAnsi="Arial"/>
      <w:lang w:val="en-GB" w:eastAsia="en-US"/>
    </w:rPr>
  </w:style>
  <w:style w:type="character" w:customStyle="1" w:styleId="Heading7Char">
    <w:name w:val="Heading 7 Char"/>
    <w:link w:val="Heading7"/>
    <w:rsid w:val="008F64D7"/>
    <w:rPr>
      <w:rFonts w:ascii="Arial" w:hAnsi="Arial"/>
      <w:lang w:val="en-GB" w:eastAsia="en-US"/>
    </w:rPr>
  </w:style>
  <w:style w:type="character" w:customStyle="1" w:styleId="Heading8Char">
    <w:name w:val="Heading 8 Char"/>
    <w:link w:val="Heading8"/>
    <w:rsid w:val="00172200"/>
    <w:rPr>
      <w:rFonts w:ascii="Arial" w:hAnsi="Arial"/>
      <w:sz w:val="36"/>
      <w:lang w:val="en-GB"/>
    </w:rPr>
  </w:style>
  <w:style w:type="character" w:customStyle="1" w:styleId="Heading9Char">
    <w:name w:val="Heading 9 Char"/>
    <w:basedOn w:val="DefaultParagraphFont"/>
    <w:link w:val="Heading9"/>
    <w:rsid w:val="00260104"/>
    <w:rPr>
      <w:rFonts w:ascii="Arial" w:hAnsi="Arial"/>
      <w:sz w:val="36"/>
      <w:lang w:val="en-GB"/>
    </w:rPr>
  </w:style>
  <w:style w:type="paragraph" w:styleId="TOC9">
    <w:name w:val="toc 9"/>
    <w:basedOn w:val="TOC8"/>
    <w:uiPriority w:val="39"/>
    <w:rsid w:val="00CD386D"/>
    <w:pPr>
      <w:ind w:left="1418" w:hanging="1418"/>
    </w:pPr>
  </w:style>
  <w:style w:type="paragraph" w:styleId="TOC8">
    <w:name w:val="toc 8"/>
    <w:basedOn w:val="TOC1"/>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8F64D7"/>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character" w:customStyle="1" w:styleId="FootnoteTextChar">
    <w:name w:val="Footnote Text Char"/>
    <w:link w:val="FootnoteText"/>
    <w:semiHidden/>
    <w:rsid w:val="008F64D7"/>
    <w:rPr>
      <w:sz w:val="16"/>
      <w:lang w:val="en-GB" w:eastAsia="en-US"/>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basedOn w:val="DefaultParagraphFont"/>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character" w:customStyle="1" w:styleId="TALChar">
    <w:name w:val="TAL Char"/>
    <w:link w:val="TAL"/>
    <w:rsid w:val="008F64D7"/>
    <w:rPr>
      <w:rFonts w:ascii="Arial" w:hAnsi="Arial"/>
      <w:sz w:val="18"/>
      <w:lang w:val="en-GB" w:eastAsia="en-US"/>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link w:val="TACTegn"/>
    <w:rsid w:val="00CD386D"/>
    <w:pPr>
      <w:jc w:val="center"/>
    </w:pPr>
  </w:style>
  <w:style w:type="character" w:customStyle="1" w:styleId="TACTegn">
    <w:name w:val="TAC Tegn"/>
    <w:link w:val="TAC"/>
    <w:rsid w:val="008F64D7"/>
    <w:rPr>
      <w:rFonts w:ascii="Arial" w:hAnsi="Arial"/>
      <w:sz w:val="18"/>
      <w:lang w:val="en-GB" w:eastAsia="en-US"/>
    </w:r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basedOn w:val="DefaultParagraphFont"/>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8F64D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8F64D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8F64D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basedOn w:val="BodyTextChar"/>
    <w:link w:val="BodyTextFirstIndent"/>
    <w:rsid w:val="008F64D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8F64D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sid w:val="008F64D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8F64D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8F64D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8F64D7"/>
    <w:rPr>
      <w:lang w:val="en-GB" w:eastAsia="en-US"/>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8F64D7"/>
    <w:rPr>
      <w:lang w:val="en-GB" w:eastAsia="en-US"/>
    </w:rPr>
  </w:style>
  <w:style w:type="paragraph" w:styleId="Date">
    <w:name w:val="Date"/>
    <w:basedOn w:val="Normal"/>
    <w:next w:val="Normal"/>
    <w:link w:val="DateChar"/>
  </w:style>
  <w:style w:type="character" w:customStyle="1" w:styleId="DateChar">
    <w:name w:val="Date Char"/>
    <w:link w:val="Date"/>
    <w:rsid w:val="008F64D7"/>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8F64D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8F64D7"/>
    <w:rPr>
      <w:lang w:val="en-GB" w:eastAsia="en-US"/>
    </w:rPr>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8F64D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8F64D7"/>
    <w:rPr>
      <w:i/>
      <w:iCs/>
      <w:lang w:val="en-GB" w:eastAsia="en-U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8F64D7"/>
    <w:rPr>
      <w:rFonts w:ascii="Courier New" w:hAnsi="Courier New" w:cs="Courier New"/>
      <w:lang w:val="en-GB" w:eastAsia="en-US"/>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8F64D7"/>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8F64D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F64D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8F64D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8F64D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8F64D7"/>
    <w:rPr>
      <w:lang w:val="en-GB" w:eastAsia="en-US"/>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8F64D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8F64D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basedOn w:val="DefaultParagraphFont"/>
    <w:link w:val="BalloonText"/>
    <w:rsid w:val="00F12DD3"/>
    <w:rPr>
      <w:rFonts w:ascii="Tahoma" w:hAnsi="Tahoma" w:cs="Tahoma"/>
      <w:sz w:val="16"/>
      <w:szCs w:val="16"/>
      <w:lang w:eastAsia="en-US"/>
    </w:rPr>
  </w:style>
  <w:style w:type="character" w:customStyle="1" w:styleId="CommentaireCar">
    <w:name w:val="Commentaire Car"/>
    <w:rsid w:val="008F64D7"/>
    <w:rPr>
      <w:lang w:val="en-GB"/>
    </w:rPr>
  </w:style>
  <w:style w:type="table" w:styleId="TableGrid">
    <w:name w:val="Table Grid"/>
    <w:basedOn w:val="TableNormal"/>
    <w:uiPriority w:val="39"/>
    <w:rsid w:val="008F6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F64D7"/>
    <w:rPr>
      <w:b/>
      <w:bCs/>
      <w:lang w:eastAsia="x-none"/>
    </w:rPr>
  </w:style>
  <w:style w:type="character" w:customStyle="1" w:styleId="CommentSubjectChar">
    <w:name w:val="Comment Subject Char"/>
    <w:basedOn w:val="CommentTextChar"/>
    <w:link w:val="CommentSubject"/>
    <w:rsid w:val="008F64D7"/>
    <w:rPr>
      <w:b/>
      <w:bCs/>
      <w:lang w:val="en-GB" w:eastAsia="x-none"/>
    </w:rPr>
  </w:style>
  <w:style w:type="paragraph" w:styleId="Revision">
    <w:name w:val="Revision"/>
    <w:hidden/>
    <w:uiPriority w:val="99"/>
    <w:semiHidden/>
    <w:rsid w:val="008F64D7"/>
    <w:rPr>
      <w:lang w:val="en-GB" w:eastAsia="en-US"/>
    </w:rPr>
  </w:style>
  <w:style w:type="paragraph" w:customStyle="1" w:styleId="TB1">
    <w:name w:val="TB1"/>
    <w:basedOn w:val="Normal"/>
    <w:qFormat/>
    <w:rsid w:val="008F64D7"/>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8F64D7"/>
    <w:pPr>
      <w:keepNext/>
      <w:keepLines/>
      <w:numPr>
        <w:numId w:val="10"/>
      </w:numPr>
      <w:tabs>
        <w:tab w:val="left" w:pos="1109"/>
      </w:tabs>
      <w:spacing w:after="0"/>
      <w:ind w:left="1100" w:hanging="380"/>
    </w:pPr>
    <w:rPr>
      <w:rFonts w:ascii="Arial" w:hAnsi="Arial"/>
      <w:sz w:val="18"/>
    </w:rPr>
  </w:style>
  <w:style w:type="character" w:customStyle="1" w:styleId="CarCar37">
    <w:name w:val="Car Car37"/>
    <w:rsid w:val="008F64D7"/>
    <w:rPr>
      <w:rFonts w:ascii="Arial" w:hAnsi="Arial"/>
      <w:sz w:val="36"/>
      <w:lang w:val="en-GB" w:eastAsia="en-US"/>
    </w:rPr>
  </w:style>
  <w:style w:type="character" w:customStyle="1" w:styleId="CarCar36">
    <w:name w:val="Car Car36"/>
    <w:rsid w:val="008F64D7"/>
    <w:rPr>
      <w:rFonts w:ascii="Arial" w:hAnsi="Arial"/>
      <w:sz w:val="32"/>
      <w:lang w:val="en-GB" w:eastAsia="en-US"/>
    </w:rPr>
  </w:style>
  <w:style w:type="paragraph" w:styleId="ListParagraph">
    <w:name w:val="List Paragraph"/>
    <w:basedOn w:val="Normal"/>
    <w:uiPriority w:val="34"/>
    <w:qFormat/>
    <w:rsid w:val="005403AA"/>
    <w:pPr>
      <w:ind w:left="720"/>
      <w:contextualSpacing/>
    </w:pPr>
  </w:style>
  <w:style w:type="paragraph" w:styleId="NoSpacing">
    <w:name w:val="No Spacing"/>
    <w:uiPriority w:val="1"/>
    <w:qFormat/>
    <w:rsid w:val="00CE0323"/>
    <w:rPr>
      <w:rFonts w:asciiTheme="minorHAnsi" w:eastAsiaTheme="minorHAnsi" w:hAnsiTheme="minorHAnsi" w:cstheme="minorBidi"/>
      <w:sz w:val="22"/>
      <w:szCs w:val="22"/>
      <w:lang w:val="nl-NL" w:eastAsia="en-US"/>
    </w:rPr>
  </w:style>
  <w:style w:type="paragraph" w:customStyle="1" w:styleId="msonormal0">
    <w:name w:val="msonormal"/>
    <w:basedOn w:val="Normal"/>
    <w:rsid w:val="00A10BA9"/>
    <w:pPr>
      <w:overflowPunct/>
      <w:autoSpaceDE/>
      <w:autoSpaceDN/>
      <w:adjustRightInd/>
      <w:spacing w:before="100" w:beforeAutospacing="1" w:after="100" w:afterAutospacing="1"/>
      <w:textAlignment w:val="auto"/>
    </w:pPr>
    <w:rPr>
      <w:sz w:val="24"/>
      <w:szCs w:val="24"/>
      <w:lang w:val="nl-NL" w:eastAsia="nl-NL"/>
    </w:rPr>
  </w:style>
  <w:style w:type="paragraph" w:customStyle="1" w:styleId="xl65">
    <w:name w:val="xl65"/>
    <w:basedOn w:val="Normal"/>
    <w:rsid w:val="00A10BA9"/>
    <w:pPr>
      <w:overflowPunct/>
      <w:autoSpaceDE/>
      <w:autoSpaceDN/>
      <w:adjustRightInd/>
      <w:spacing w:before="100" w:beforeAutospacing="1" w:after="100" w:afterAutospacing="1"/>
      <w:jc w:val="center"/>
      <w:textAlignment w:val="auto"/>
    </w:pPr>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39730">
      <w:bodyDiv w:val="1"/>
      <w:marLeft w:val="0"/>
      <w:marRight w:val="0"/>
      <w:marTop w:val="0"/>
      <w:marBottom w:val="0"/>
      <w:divBdr>
        <w:top w:val="none" w:sz="0" w:space="0" w:color="auto"/>
        <w:left w:val="none" w:sz="0" w:space="0" w:color="auto"/>
        <w:bottom w:val="none" w:sz="0" w:space="0" w:color="auto"/>
        <w:right w:val="none" w:sz="0" w:space="0" w:color="auto"/>
      </w:divBdr>
    </w:div>
    <w:div w:id="21300867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9418787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3138169">
      <w:bodyDiv w:val="1"/>
      <w:marLeft w:val="0"/>
      <w:marRight w:val="0"/>
      <w:marTop w:val="0"/>
      <w:marBottom w:val="0"/>
      <w:divBdr>
        <w:top w:val="none" w:sz="0" w:space="0" w:color="auto"/>
        <w:left w:val="none" w:sz="0" w:space="0" w:color="auto"/>
        <w:bottom w:val="none" w:sz="0" w:space="0" w:color="auto"/>
        <w:right w:val="none" w:sz="0" w:space="0" w:color="auto"/>
      </w:divBdr>
    </w:div>
    <w:div w:id="1450777857">
      <w:bodyDiv w:val="1"/>
      <w:marLeft w:val="0"/>
      <w:marRight w:val="0"/>
      <w:marTop w:val="0"/>
      <w:marBottom w:val="0"/>
      <w:divBdr>
        <w:top w:val="none" w:sz="0" w:space="0" w:color="auto"/>
        <w:left w:val="none" w:sz="0" w:space="0" w:color="auto"/>
        <w:bottom w:val="none" w:sz="0" w:space="0" w:color="auto"/>
        <w:right w:val="none" w:sz="0" w:space="0" w:color="auto"/>
      </w:divBdr>
    </w:div>
    <w:div w:id="1483539956">
      <w:bodyDiv w:val="1"/>
      <w:marLeft w:val="0"/>
      <w:marRight w:val="0"/>
      <w:marTop w:val="0"/>
      <w:marBottom w:val="0"/>
      <w:divBdr>
        <w:top w:val="none" w:sz="0" w:space="0" w:color="auto"/>
        <w:left w:val="none" w:sz="0" w:space="0" w:color="auto"/>
        <w:bottom w:val="none" w:sz="0" w:space="0" w:color="auto"/>
        <w:right w:val="none" w:sz="0" w:space="0" w:color="auto"/>
      </w:divBdr>
    </w:div>
    <w:div w:id="1544905405">
      <w:bodyDiv w:val="1"/>
      <w:marLeft w:val="0"/>
      <w:marRight w:val="0"/>
      <w:marTop w:val="0"/>
      <w:marBottom w:val="0"/>
      <w:divBdr>
        <w:top w:val="none" w:sz="0" w:space="0" w:color="auto"/>
        <w:left w:val="none" w:sz="0" w:space="0" w:color="auto"/>
        <w:bottom w:val="none" w:sz="0" w:space="0" w:color="auto"/>
        <w:right w:val="none" w:sz="0" w:space="0" w:color="auto"/>
      </w:divBdr>
    </w:div>
    <w:div w:id="1870951041">
      <w:bodyDiv w:val="1"/>
      <w:marLeft w:val="0"/>
      <w:marRight w:val="0"/>
      <w:marTop w:val="0"/>
      <w:marBottom w:val="0"/>
      <w:divBdr>
        <w:top w:val="none" w:sz="0" w:space="0" w:color="auto"/>
        <w:left w:val="none" w:sz="0" w:space="0" w:color="auto"/>
        <w:bottom w:val="none" w:sz="0" w:space="0" w:color="auto"/>
        <w:right w:val="none" w:sz="0" w:space="0" w:color="auto"/>
      </w:divBdr>
    </w:div>
    <w:div w:id="1910580096">
      <w:bodyDiv w:val="1"/>
      <w:marLeft w:val="0"/>
      <w:marRight w:val="0"/>
      <w:marTop w:val="0"/>
      <w:marBottom w:val="0"/>
      <w:divBdr>
        <w:top w:val="none" w:sz="0" w:space="0" w:color="auto"/>
        <w:left w:val="none" w:sz="0" w:space="0" w:color="auto"/>
        <w:bottom w:val="none" w:sz="0" w:space="0" w:color="auto"/>
        <w:right w:val="none" w:sz="0" w:space="0" w:color="auto"/>
      </w:divBdr>
    </w:div>
    <w:div w:id="207611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DBBB3-73F6-44E4-99FA-3756297E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78</Pages>
  <Words>3539036</Words>
  <Characters>20172509</Characters>
  <Application>Microsoft Office Word</Application>
  <DocSecurity>0</DocSecurity>
  <Lines>168104</Lines>
  <Paragraphs>47328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23664217</CharactersWithSpaces>
  <SharedDoc>false</SharedDoc>
  <HLinks>
    <vt:vector size="18" baseType="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RM</dc:creator>
  <cp:keywords>EDM;Word97;Word2000</cp:keywords>
  <cp:lastModifiedBy>Christophe Dingley</cp:lastModifiedBy>
  <cp:revision>6</cp:revision>
  <cp:lastPrinted>2017-10-13T11:45:00Z</cp:lastPrinted>
  <dcterms:created xsi:type="dcterms:W3CDTF">2019-03-26T08:10:00Z</dcterms:created>
  <dcterms:modified xsi:type="dcterms:W3CDTF">2019-04-03T12:27:00Z</dcterms:modified>
</cp:coreProperties>
</file>